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710FF" w:rsidRPr="00C61EDF">
        <w:trPr>
          <w:trHeight w:val="2231"/>
        </w:trPr>
        <w:tc>
          <w:tcPr>
            <w:tcW w:type="dxa" w:w="3369"/>
            <w:vAlign w:val="center"/>
          </w:tcPr>
          <w:p w:rsidRDefault="00E710FF" w:rsidP="00A66C00" w:rsidR="00E710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710FF" w:rsidP="00A66C00" w:rsidR="00E710FF" w:rsidRPr="00F24FD8">
            <w:pPr>
              <w:spacing w:before="100"/>
            </w:pPr>
            <w:r w:rsidRPr="00F24FD8">
              <w:t>REPUBLIKA HRVATSKA</w:t>
            </w:r>
          </w:p>
          <w:p w:rsidRDefault="00E710FF" w:rsidP="00A66C00" w:rsidR="00E710FF" w:rsidRPr="00F24FD8">
            <w:r w:rsidRPr="00F24FD8">
              <w:t>TRGOVAČKI SUD U SPLITU</w:t>
            </w:r>
          </w:p>
          <w:p w:rsidRDefault="00E710FF" w:rsidP="00DA5B9D" w:rsidR="00E710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4E7FD7" w:rsidR="00E710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74337">
              <w:rPr>
                <w:noProof/>
              </w:rPr>
              <w:t>1880</w:t>
            </w:r>
            <w:r w:rsidR="0088247D">
              <w:rPr>
                <w:noProof/>
              </w:rPr>
              <w:t>/2016-</w:t>
            </w:r>
            <w:r w:rsidR="00074337">
              <w:rPr>
                <w:noProof/>
              </w:rPr>
              <w:t>5</w:t>
            </w:r>
            <w:r w:rsidR="004E7FD7">
              <w:rPr>
                <w:noProof/>
              </w:rPr>
              <w:t>4</w:t>
            </w:r>
          </w:p>
        </w:tc>
      </w:tr>
    </w:tbl>
    <w:p w14:textId="f669840" w14:paraId="f669840" w:rsidRDefault="00A16878" w:rsidP="00074337" w:rsidR="00A16878" w:rsidRPr="00A16878">
      <w:pPr>
        <w:spacing w:after="160" w:before="1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074337" w:rsid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074337" w:rsidRPr="00074337">
        <w:t xml:space="preserve"> </w:t>
      </w:r>
      <w:r w:rsidR="00074337" w:rsidRPr="00074337">
        <w:rPr>
          <w:bCs/>
        </w:rPr>
        <w:t>SENIOR d.o.o. u stečaju, OIB: 22269819736, Split, Ulica Vinka Milića 4</w:t>
      </w:r>
      <w:r w:rsidR="0062137D" w:rsidRPr="0062137D">
        <w:rPr>
          <w:bCs/>
        </w:rPr>
        <w:t>,</w:t>
      </w:r>
      <w:r w:rsidR="00127977">
        <w:t xml:space="preserve"> </w:t>
      </w:r>
      <w:r w:rsidR="004E7FD7">
        <w:t>9. travnja</w:t>
      </w:r>
      <w:r w:rsidR="0088247D">
        <w:t xml:space="preserve"> 2019</w:t>
      </w:r>
      <w:r w:rsidR="00E710FF">
        <w:t>.</w:t>
      </w:r>
    </w:p>
    <w:p w:rsidRDefault="006951FE" w:rsidP="00074337" w:rsidR="006951FE" w:rsidRPr="00037EED">
      <w:pPr>
        <w:spacing w:after="160" w:before="60"/>
        <w:jc w:val="center"/>
      </w:pPr>
      <w:r w:rsidRPr="00037EED">
        <w:t xml:space="preserve">r i j e š i o  j e </w:t>
      </w:r>
    </w:p>
    <w:p w:rsidRDefault="00D062CF" w:rsidP="00E710FF" w:rsidR="00E710FF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</w:t>
      </w:r>
      <w:r w:rsidR="008750CF">
        <w:t xml:space="preserve"> </w:t>
      </w:r>
      <w:r w:rsidR="004E7FD7">
        <w:t>25</w:t>
      </w:r>
      <w:r w:rsidR="008750CF">
        <w:t>.</w:t>
      </w:r>
      <w:r w:rsidR="00590E39" w:rsidRPr="00037EED">
        <w:t xml:space="preserve"> </w:t>
      </w:r>
      <w:r w:rsidR="00074337">
        <w:t>travnja</w:t>
      </w:r>
      <w:r w:rsidR="0088247D">
        <w:t xml:space="preserve"> 2019</w:t>
      </w:r>
      <w:r w:rsidR="00E710FF">
        <w:t>.</w:t>
      </w:r>
      <w:r w:rsidR="00777232">
        <w:rPr>
          <w:bCs/>
        </w:rPr>
        <w:t xml:space="preserve"> u </w:t>
      </w:r>
      <w:r w:rsidR="004E7FD7">
        <w:rPr>
          <w:bCs/>
        </w:rPr>
        <w:t>10</w:t>
      </w:r>
      <w:r w:rsidR="008750CF">
        <w:rPr>
          <w:bCs/>
        </w:rPr>
        <w:t>:0</w:t>
      </w:r>
      <w:r w:rsidR="00E56788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E710FF">
        <w:t>u sobi br. 111 Trgovačkog suda u Splitu, Sukoišanska 6, sa</w:t>
      </w:r>
    </w:p>
    <w:p w:rsidRDefault="00E710FF" w:rsidP="00074337" w:rsidR="00E710FF">
      <w:pPr>
        <w:pStyle w:val="Tijeloteksta2"/>
        <w:spacing w:after="200" w:before="200"/>
        <w:jc w:val="center"/>
      </w:pPr>
      <w:r>
        <w:t>Dnevnim redom:</w:t>
      </w:r>
    </w:p>
    <w:p w:rsidRDefault="00074337" w:rsidP="0088247D" w:rsidR="00E56788">
      <w:pPr>
        <w:pStyle w:val="Tijeloteksta2"/>
        <w:numPr>
          <w:ilvl w:val="0"/>
          <w:numId w:val="5"/>
        </w:numPr>
        <w:spacing w:beforeLines="40" w:before="96"/>
      </w:pPr>
      <w:r>
        <w:t>Izvješće stečajnog upravitelja o tijeku stečajnog postupka i stanju stečajne mase</w:t>
      </w:r>
    </w:p>
    <w:p w:rsidRDefault="00074337" w:rsidP="00631E47" w:rsidR="0088247D">
      <w:pPr>
        <w:pStyle w:val="Tijeloteksta2"/>
        <w:numPr>
          <w:ilvl w:val="0"/>
          <w:numId w:val="5"/>
        </w:numPr>
        <w:spacing w:beforeLines="40" w:before="96"/>
      </w:pPr>
      <w:r>
        <w:t>Donošenje odluke o</w:t>
      </w:r>
      <w:r w:rsidR="00631E47">
        <w:t xml:space="preserve"> prihvatu ponude Nina Aviania iz Splita, Sukoišanska 16, OIB: 60956405968 za kupnju m</w:t>
      </w:r>
      <w:r>
        <w:t>ontažnog objekta – kiosk – zajedno sa opremom, lociran u Splitu u sjevernom dijelu gradske tržnice ˝Pazar˝, iznad ukopa pruge, površine 72,85 m</w:t>
      </w:r>
      <w:r w:rsidRPr="00631E47">
        <w:rPr>
          <w:vertAlign w:val="superscript"/>
        </w:rPr>
        <w:t>2</w:t>
      </w:r>
      <w:r w:rsidR="00631E47">
        <w:t>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631E47">
        <w:t>i</w:t>
      </w:r>
      <w:r w:rsidR="0062137D">
        <w:t xml:space="preserve">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074337" w:rsidRPr="00074337">
        <w:t>SENIOR d.o.o. u stečaju, OIB: 22269819736, Split, Ulica Vinka Milića 4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643AB8">
        <w:t>2. travnja</w:t>
      </w:r>
      <w:r w:rsidR="0088247D">
        <w:t xml:space="preserve"> 2019</w:t>
      </w:r>
      <w:r w:rsidR="00E710FF">
        <w:t>.</w:t>
      </w:r>
      <w:r w:rsidR="00FB7F6A">
        <w:t xml:space="preserve"> </w:t>
      </w:r>
      <w:r w:rsidR="00D54EAF">
        <w:t>stečajn</w:t>
      </w:r>
      <w:r w:rsidR="0088247D">
        <w:t>i</w:t>
      </w:r>
      <w:r w:rsidR="00D54EAF">
        <w:t xml:space="preserve"> upravitelj</w:t>
      </w:r>
      <w:r w:rsidR="0088247D">
        <w:t xml:space="preserve"> </w:t>
      </w:r>
      <w:r w:rsidR="00074337">
        <w:t>Ivo Bučan</w:t>
      </w:r>
      <w:r w:rsidR="00777232">
        <w:t xml:space="preserve"> predloži</w:t>
      </w:r>
      <w:r w:rsidR="0088247D">
        <w:t>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710FF" w:rsidR="00E710FF">
      <w:pPr>
        <w:spacing w:before="160"/>
        <w:jc w:val="both"/>
      </w:pPr>
      <w:r>
        <w:tab/>
      </w:r>
      <w:r w:rsidR="00E710FF">
        <w:t xml:space="preserve">Slijedom navedenog, a temeljem odredbe članka 103. i 104. </w:t>
      </w:r>
      <w:r w:rsidR="00E710FF" w:rsidRPr="0032578D">
        <w:t xml:space="preserve">Stečajnog zakona („Narodne novine“ </w:t>
      </w:r>
      <w:r w:rsidR="00E710FF">
        <w:t>71/15 i 104/17; dalje SZ) odlučeno je kao u izreci ovog rješenja.</w:t>
      </w:r>
    </w:p>
    <w:p w:rsidRDefault="00E710FF" w:rsidP="00E710FF" w:rsidR="00007AF7">
      <w:pPr>
        <w:spacing w:before="160"/>
        <w:jc w:val="center"/>
      </w:pPr>
      <w:r>
        <w:t xml:space="preserve">U Splitu </w:t>
      </w:r>
      <w:r w:rsidR="004E7FD7">
        <w:t>9. travnja</w:t>
      </w:r>
      <w:r w:rsidR="0088247D">
        <w:t xml:space="preserve"> 2019</w:t>
      </w:r>
      <w:r>
        <w:t>.</w:t>
      </w:r>
    </w:p>
    <w:p w:rsidRDefault="00007AF7" w:rsidP="00E0415A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</w:t>
      </w:r>
      <w:r w:rsidR="00E710FF">
        <w:tab/>
        <w:t>Sutkinja</w:t>
      </w:r>
    </w:p>
    <w:p w:rsidRDefault="00E710FF" w:rsidP="00E56788" w:rsidR="00777232">
      <w:pPr>
        <w:jc w:val="right"/>
      </w:pPr>
      <w:r>
        <w:t xml:space="preserve">  Ana Golub Gruić</w:t>
      </w:r>
    </w:p>
    <w:p w:rsidRDefault="00E56788" w:rsidP="00E56788" w:rsidR="00E56788">
      <w:pPr>
        <w:jc w:val="right"/>
      </w:pPr>
    </w:p>
    <w:p w:rsidRDefault="00E710FF" w:rsidP="00E710FF" w:rsidR="00E710FF">
      <w:pPr>
        <w:jc w:val="both"/>
      </w:pPr>
      <w:r>
        <w:t>Uputa o pravnom lijeku: Protiv ovog rješenja nije dopuštena žalba (članak 278. stavak 2. Zakona o parničnom postupku (˝Narodne novine˝ broj 53/91, 91/92, 112/99, 88/01, 117/03, 88/05, 2/07, 84/08, 96/08, 123/08, 57/11 i 25/13, dalje ZPP u vezi sa člankom 6. SZ-a).</w:t>
      </w:r>
    </w:p>
    <w:p w:rsidRDefault="00E710FF" w:rsidP="00E710FF" w:rsidR="00E710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8247D" w:rsidP="00E710FF" w:rsidR="00E710FF">
      <w:r>
        <w:t>DNA</w:t>
      </w:r>
      <w:r w:rsidR="00E710FF">
        <w:t>:</w:t>
      </w:r>
    </w:p>
    <w:p w:rsidRDefault="00E710FF" w:rsidP="00E710FF" w:rsidR="00E710FF">
      <w:r>
        <w:t xml:space="preserve">- </w:t>
      </w:r>
      <w:r w:rsidR="0088247D">
        <w:t>stečajnom upravitelju</w:t>
      </w:r>
    </w:p>
    <w:p w:rsidRDefault="00E710FF" w:rsidP="00E710FF" w:rsidR="00E710FF">
      <w:r>
        <w:t xml:space="preserve">- mrežna stranica e-Oglasna ploča sudova </w:t>
      </w:r>
    </w:p>
    <w:p w:rsidRDefault="00E710FF" w:rsidP="00074337" w:rsidR="00237BF5">
      <w:r>
        <w:t>- 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E51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2E0318A"/>
    <w:multiLevelType w:val="hybridMultilevel"/>
    <w:tmpl w:val="E4343F8A"/>
    <w:lvl w:tplc="BA48FD5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74337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B005A"/>
    <w:rsid w:val="003D72B1"/>
    <w:rsid w:val="003F3F9F"/>
    <w:rsid w:val="003F73D8"/>
    <w:rsid w:val="00426C37"/>
    <w:rsid w:val="00466E01"/>
    <w:rsid w:val="004E7FD7"/>
    <w:rsid w:val="004F77B6"/>
    <w:rsid w:val="00517FEF"/>
    <w:rsid w:val="00581597"/>
    <w:rsid w:val="005879EA"/>
    <w:rsid w:val="00590E39"/>
    <w:rsid w:val="005A04CB"/>
    <w:rsid w:val="005C3750"/>
    <w:rsid w:val="005D6495"/>
    <w:rsid w:val="005F6BFE"/>
    <w:rsid w:val="0062137D"/>
    <w:rsid w:val="00624107"/>
    <w:rsid w:val="00631E47"/>
    <w:rsid w:val="00643AB8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750CF"/>
    <w:rsid w:val="0088247D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54EAF"/>
    <w:rsid w:val="00D661F4"/>
    <w:rsid w:val="00D67B63"/>
    <w:rsid w:val="00DF524F"/>
    <w:rsid w:val="00E03FDC"/>
    <w:rsid w:val="00E0415A"/>
    <w:rsid w:val="00E07A93"/>
    <w:rsid w:val="00E14F85"/>
    <w:rsid w:val="00E16608"/>
    <w:rsid w:val="00E1738A"/>
    <w:rsid w:val="00E27330"/>
    <w:rsid w:val="00E32ABE"/>
    <w:rsid w:val="00E44FFF"/>
    <w:rsid w:val="00E56788"/>
    <w:rsid w:val="00E63084"/>
    <w:rsid w:val="00E710FF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  <w:rsid w:val="00FF0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St-1880/2016</izvorni_sadrzaj>
    <derivirana_varijabla naziv="DomainObject.Predmet.OznakaBroj_1">St-1880/2016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SENIOR export-import, poslovne usluge, d.o.o. u stečaju</izvorni_sadrzaj>
    <derivirana_varijabla naziv="DomainObject.Predmet.ProtustrankaFormated_1">  SENIOR export-import, poslovne usluge, d.o.o. u stečaju</derivirana_varijabla>
  </DomainObject.Predmet.ProtustrankaFormated>
  <DomainObject.Predmet.ProtustrankaFormatedOIB>
    <izvorni_sadrzaj>  SENIOR export-import, poslovne usluge, d.o.o. u stečaju, OIB 22269819736</izvorni_sadrzaj>
    <derivirana_varijabla naziv="DomainObject.Predmet.ProtustrankaFormatedOIB_1">  SENIOR export-import, poslovne usluge, d.o.o. u stečaju, OIB 22269819736</derivirana_varijabla>
  </DomainObject.Predmet.ProtustrankaFormatedOIB>
  <DomainObject.Predmet.ProtustrankaFormatedWithAdress>
    <izvorni_sadrzaj> SENIOR export-import, poslovne usluge, d.o.o. u stečaju, Ulica Vinka Milića 4, 21000 Split</izvorni_sadrzaj>
    <derivirana_varijabla naziv="DomainObject.Predmet.ProtustrankaFormatedWithAdress_1"> SENIOR export-import, poslovne usluge, d.o.o. u stečaju, Ulica Vinka Milića 4, 21000 Split</derivirana_varijabla>
  </DomainObject.Predmet.ProtustrankaFormatedWithAdress>
  <DomainObject.Predmet.ProtustrankaFormatedWithAdressOIB>
    <izvorni_sadrzaj> SENIOR export-import, poslovne usluge, d.o.o. u stečaju, OIB 22269819736, Ulica Vinka Milića 4, 21000 Split</izvorni_sadrzaj>
    <derivirana_varijabla naziv="DomainObject.Predmet.ProtustrankaFormatedWithAdressOIB_1"> SENIOR export-import, poslovne usluge, d.o.o. u stečaju, OIB 22269819736, Ulica Vinka Milića 4, 21000 Split</derivirana_varijabla>
  </DomainObject.Predmet.ProtustrankaFormatedWithAdressOIB>
  <DomainObject.Predmet.ProtustrankaWithAdress>
    <izvorni_sadrzaj>SENIOR export-import, poslovne usluge, d.o.o. u stečaju Ulica Vinka Milića 4, 21000 Split</izvorni_sadrzaj>
    <derivirana_varijabla naziv="DomainObject.Predmet.ProtustrankaWithAdress_1">SENIOR export-import, poslovne usluge, d.o.o. u stečaju Ulica Vinka Milića 4, 21000 Split</derivirana_varijabla>
  </DomainObject.Predmet.ProtustrankaWithAdress>
  <DomainObject.Predmet.ProtustrankaWithAdressOIB>
    <izvorni_sadrzaj>SENIOR export-import, poslovne usluge, d.o.o. u stečaju, OIB 22269819736, Ulica Vinka Milića 4, 21000 Split</izvorni_sadrzaj>
    <derivirana_varijabla naziv="DomainObject.Predmet.ProtustrankaWithAdressOIB_1">SENIOR export-import, poslovne usluge, d.o.o. u stečaju, OIB 22269819736, Ulica Vinka Milića 4, 21000 Split</derivirana_varijabla>
  </DomainObject.Predmet.ProtustrankaWithAdressOIB>
  <DomainObject.Predmet.ProtustrankaNazivFormated>
    <izvorni_sadrzaj>SENIOR export-import, poslovne usluge, d.o.o. u stečaju</izvorni_sadrzaj>
    <derivirana_varijabla naziv="DomainObject.Predmet.ProtustrankaNazivFormated_1">SENIOR export-import, poslovne usluge, d.o.o. u stečaju</derivirana_varijabla>
  </DomainObject.Predmet.ProtustrankaNazivFormated>
  <DomainObject.Predmet.ProtustrankaNazivFormatedOIB>
    <izvorni_sadrzaj>SENIOR export-import, poslovne usluge, d.o.o. u stečaju, OIB 22269819736</izvorni_sadrzaj>
    <derivirana_varijabla naziv="DomainObject.Predmet.ProtustrankaNazivFormatedOIB_1">SENIOR export-import, poslovne usluge, d.o.o. u stečaju, OIB 22269819736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Republika Hrvatska, Ministarstvo financija; ČISTOĆA društvo s ograničenom odgovornošću za obavljanje komunalnih djelatnosti održavanja čistoće i odlaganja komunaln; Hrvatsko društvo skladatelja zastupanog po punomoćniku Pavle Fellner; Grad Split; CROATIA osiguranje d.d.</izvorni_sadrzaj>
    <derivirana_varijabla naziv="DomainObject.Predmet.StrankaFormated_1">  FINANCIJSKA AGENCIJA,RC SPLIT; Republika Hrvatska, Ministarstvo financija; ČISTOĆA društvo s ograničenom odgovornošću za obavljanje komunalnih djelatnosti održavanja čistoće i odlaganja komunaln; Hrvatsko društvo skladatelja zastupanog po punomoćniku Pavle Fellner; Grad Split; CROATIA osiguranje d.d.</derivirana_varijabla>
  </DomainObject.Predmet.StrankaFormated>
  <DomainObject.Predmet.StrankaFormatedOIB>
    <izvorni_sadrzaj>  FINANCIJSKA AGENCIJA,RC SPLIT, OIB 85821130368; Republika Hrvatska, Ministarstvo financija, OIB 18683136487; ČISTOĆA društvo s ograničenom odgovornošću za obavljanje komunalnih djelatnosti održavanja čistoće i odlaganja komunaln, OIB 38812451417; Hrvatsko društvo skladatelja, OIB 56668956985 zastupanog po punomoćniku Pavle Fellner; Grad Split, OIB 78755598868; CROATIA osiguranje d.d., OIB 26187994862</izvorni_sadrzaj>
    <derivirana_varijabla naziv="DomainObject.Predmet.StrankaFormatedOIB_1">  FINANCIJSKA AGENCIJA,RC SPLIT, OIB 85821130368; Republika Hrvatska, Ministarstvo financija, OIB 18683136487; ČISTOĆA društvo s ograničenom odgovornošću za obavljanje komunalnih djelatnosti održavanja čistoće i odlaganja komunaln, OIB 38812451417; Hrvatsko društvo skladatelja, OIB 56668956985 zastupanog po punomoćniku Pavle Fellner; Grad Split, OIB 78755598868; CROATIA osiguranje d.d., OIB 26187994862</derivirana_varijabla>
  </DomainObject.Predmet.StrankaFormatedOIB>
  <DomainObject.Predmet.StrankaFormatedWithAdress>
    <izvorni_sadrzaj> FINANCIJSKA AGENCIJA,RC SPLIT, Mažuranićevo šetalište 24b, 21000 Split; Republika Hrvatska, Ministarstvo financija; ČISTOĆA društvo s ograničenom odgovornošću za obavljanje komunalnih djelatnosti održavanja čistoće i odlaganja komunaln, Put Plokita 81, 21000 Split; Hrvatsko društvo skladatelja, Berislavićeva 9, 10000 Zagreb zastupanog po punomoćniku Pavle Fellner; Grad Split, Branimirova obala 17, 21000 Split; CROATIA osiguranje d.d., Vatroslava Jagića 33, 10000 Zagreb</izvorni_sadrzaj>
    <derivirana_varijabla naziv="DomainObject.Predmet.StrankaFormatedWithAdress_1"> FINANCIJSKA AGENCIJA,RC SPLIT, Mažuranićevo šetalište 24b, 21000 Split; Republika Hrvatska, Ministarstvo financija; ČISTOĆA društvo s ograničenom odgovornošću za obavljanje komunalnih djelatnosti održavanja čistoće i odlaganja komunaln, Put Plokita 81, 21000 Split; Hrvatsko društvo skladatelja, Berislavićeva 9, 10000 Zagreb zastupanog po punomoćniku Pavle Fellner; Grad Split, Branimirova obala 17, 21000 Split; CROATIA osiguranje d.d., Vatroslava Jagića 33, 10000 Zagreb</derivirana_varijabla>
  </DomainObject.Predmet.StrankaFormatedWithAdress>
  <DomainObject.Predmet.StrankaFormatedWithAdressOIB>
    <izvorni_sadrzaj> FINANCIJSKA AGENCIJA,RC SPLIT, OIB 85821130368, Mažuranićevo šetalište 24b, 21000 Split; Republika Hrvatska, Ministarstvo financija, OIB 18683136487; ČISTOĆA društvo s ograničenom odgovornošću za obavljanje komunalnih djelatnosti održavanja čistoće i odlaganja komunaln, OIB 38812451417, Put Plokita 81, 21000 Split; Hrvatsko društvo skladatelja, OIB 56668956985, Berislavićeva 9, 10000 Zagreb zastupanog po punomoćniku Pavle Fellner; Grad Split, OIB 78755598868, Branimirova obala 17, 21000 Split; CROATIA osiguranje d.d., OIB 26187994862, Vatroslava Jagića 33, 10000 Zagreb</izvorni_sadrzaj>
    <derivirana_varijabla naziv="DomainObject.Predmet.StrankaFormatedWithAdressOIB_1"> FINANCIJSKA AGENCIJA,RC SPLIT, OIB 85821130368, Mažuranićevo šetalište 24b, 21000 Split; Republika Hrvatska, Ministarstvo financija, OIB 18683136487; ČISTOĆA društvo s ograničenom odgovornošću za obavljanje komunalnih djelatnosti održavanja čistoće i odlaganja komunaln, OIB 38812451417, Put Plokita 81, 21000 Split; Hrvatsko društvo skladatelja, OIB 56668956985, Berislavićeva 9, 10000 Zagreb zastupanog po punomoćniku Pavle Fellner; Grad Split, OIB 78755598868, Branimirova obala 17, 21000 Split; CROATIA osiguranje d.d., OIB 26187994862, Vatroslava Jagića 33, 10000 Zagreb</derivirana_varijabla>
  </DomainObject.Predmet.StrankaFormatedWithAdressOIB>
  <DomainObject.Predmet.StrankaWithAdress>
    <izvorni_sadrzaj>FINANCIJSKA AGENCIJA,RC SPLIT Mažuranićevo šetalište 24b,21000 Split,Republika Hrvatska, Ministarstvo financija ,ČISTOĆA društvo s ograničenom odgovornošću za obavljanje komunalnih djelatnosti održavanja čistoće i odlaganja komunaln Put Plokita 81,21000 Split,Hrvatsko društvo skladatelja Berislavićeva 9,10000 Zagreb,Grad Split Branimirova obala 17,21000 Split,CROATIA osiguranje d.d. Vatroslava Jagića 33,10000 Zagreb</izvorni_sadrzaj>
    <derivirana_varijabla naziv="DomainObject.Predmet.StrankaWithAdress_1">FINANCIJSKA AGENCIJA,RC SPLIT Mažuranićevo šetalište 24b,21000 Split,Republika Hrvatska, Ministarstvo financija ,ČISTOĆA društvo s ograničenom odgovornošću za obavljanje komunalnih djelatnosti održavanja čistoće i odlaganja komunaln Put Plokita 81,21000 Split,Hrvatsko društvo skladatelja Berislavićeva 9,10000 Zagreb,Grad Split Branimirova obala 17,21000 Split,CROATIA osiguranje d.d. Vatroslava Jagića 33,10000 Zagreb</derivirana_varijabla>
  </DomainObject.Predmet.StrankaWithAdress>
  <DomainObject.Predmet.StrankaWithAdressOIB>
    <izvorni_sadrzaj>FINANCIJSKA AGENCIJA,RC SPLIT, OIB 85821130368, Mažuranićevo šetalište 24b,21000 Split,Republika Hrvatska, Ministarstvo financija, OIB 18683136487,ČISTOĆA društvo s ograničenom odgovornošću za obavljanje komunalnih djelatnosti održavanja čistoće i odlaganja komunaln, OIB 38812451417, Put Plokita 81,21000 Split,Hrvatsko društvo skladatelja, OIB 56668956985, Berislavićeva 9,10000 Zagreb,Grad Split, OIB 78755598868, Branimirova obala 17,21000 Split,CROATIA osiguranje d.d., OIB 26187994862, Vatroslava Jagića 33,10000 Zagreb</izvorni_sadrzaj>
    <derivirana_varijabla naziv="DomainObject.Predmet.StrankaWithAdressOIB_1">FINANCIJSKA AGENCIJA,RC SPLIT, OIB 85821130368, Mažuranićevo šetalište 24b,21000 Split,Republika Hrvatska, Ministarstvo financija, OIB 18683136487,ČISTOĆA društvo s ograničenom odgovornošću za obavljanje komunalnih djelatnosti održavanja čistoće i odlaganja komunaln, OIB 38812451417, Put Plokita 81,21000 Split,Hrvatsko društvo skladatelja, OIB 56668956985, Berislavićeva 9,10000 Zagreb,Grad Split, OIB 78755598868, Branimirova obala 17,21000 Split,CROATIA osiguranje d.d., OIB 26187994862, Vatroslava Jagića 33,10000 Zagreb</derivirana_varijabla>
  </DomainObject.Predmet.StrankaWithAdressOIB>
  <DomainObject.Predmet.StrankaNazivFormated>
    <izvorni_sadrzaj>FINANCIJSKA AGENCIJA,RC SPLIT,Republika Hrvatska, Ministarstvo financija,ČISTOĆA društvo s ograničenom odgovornošću za obavljanje komunalnih djelatnosti održavanja čistoće i odlaganja komunaln,Hrvatsko društvo skladatelja,Grad Split,CROATIA osiguranje d.d.</izvorni_sadrzaj>
    <derivirana_varijabla naziv="DomainObject.Predmet.StrankaNazivFormated_1">FINANCIJSKA AGENCIJA,RC SPLIT,Republika Hrvatska, Ministarstvo financija,ČISTOĆA društvo s ograničenom odgovornošću za obavljanje komunalnih djelatnosti održavanja čistoće i odlaganja komunaln,Hrvatsko društvo skladatelja,Grad Split,CROATIA osiguranje d.d.</derivirana_varijabla>
  </DomainObject.Predmet.StrankaNazivFormated>
  <DomainObject.Predmet.StrankaNazivFormatedOIB>
    <izvorni_sadrzaj>FINANCIJSKA AGENCIJA,RC SPLIT, OIB 85821130368,Republika Hrvatska, Ministarstvo financija, OIB 18683136487,ČISTOĆA društvo s ograničenom odgovornošću za obavljanje komunalnih djelatnosti održavanja čistoće i odlaganja komunaln, OIB 38812451417,Hrvatsko društvo skladatelja, OIB 56668956985,Grad Split, OIB 78755598868,CROATIA osiguranje d.d., OIB 26187994862</izvorni_sadrzaj>
    <derivirana_varijabla naziv="DomainObject.Predmet.StrankaNazivFormatedOIB_1">FINANCIJSKA AGENCIJA,RC SPLIT, OIB 85821130368,Republika Hrvatska, Ministarstvo financija, OIB 18683136487,ČISTOĆA društvo s ograničenom odgovornošću za obavljanje komunalnih djelatnosti održavanja čistoće i odlaganja komunaln, OIB 38812451417,Hrvatsko društvo skladatelja, OIB 56668956985,Grad Split, OIB 78755598868,CROATIA osiguranje d.d., OIB 26187994862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339265.13</izvorni_sadrzaj>
    <derivirana_varijabla naziv="DomainObject.Predmet.TrenutnaVrijednost_1">339265.13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 zastupanog po punomoćniku Pavle Fellner</item>
      <item>Grad Split</item>
      <item>CROATIA osiguranje d.d.</item>
    </izvorni_sadrzaj>
    <derivirana_varijabla naziv="DomainObject.Predmet.StrankaListFormated_1"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 zastupanog po punomoćniku Pavle Fellner</item>
      <item>Grad Split</item>
      <item>CROATIA osiguranje d.d.</item>
    </derivirana_varijabla>
  </DomainObject.Predmet.StrankaListFormated>
  <DomainObject.Predmet.StrankaListFormatedOIB>
    <izvorni_sadrzaj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 zastupanog po punomoćniku Pavle Fellner</item>
      <item>Grad Split, OIB 78755598868</item>
      <item>CROATIA osiguranje d.d., OIB 26187994862</item>
    </izvorni_sadrzaj>
    <derivirana_varijabla naziv="DomainObject.Predmet.StrankaListFormatedOIB_1"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 zastupanog po punomoćniku Pavle Fellner</item>
      <item>Grad Split, OIB 78755598868</item>
      <item>CROATIA osiguranje d.d., OIB 26187994862</item>
    </derivirana_varijabla>
  </DomainObject.Predmet.StrankaListFormatedOIB>
  <DomainObject.Predmet.StrankaListFormatedWithAdress>
    <izvorni_sadrzaj>
      <item>FINANCIJSKA AGENCIJA,RC SPLIT, Mažuranićevo šetalište 24b, 21000 Split</item>
      <item>Republika Hrvatska, Ministarstvo financija</item>
      <item>ČISTOĆA društvo s ograničenom odgovornošću za obavljanje komunalnih djelatnosti održavanja čistoće i odlaganja komunaln, Put Plokita 81, 21000 Split</item>
      <item>Hrvatsko društvo skladatelja, Berislavićeva 9, 10000 Zagreb zastupanog po punomoćniku Pavle Fellner</item>
      <item>Grad Split, Branimirova obala 17, 21000 Split</item>
      <item>CROATIA osiguranje d.d., Vatroslava Jagića 33, 10000 Zagreb</item>
    </izvorni_sadrzaj>
    <derivirana_varijabla naziv="DomainObject.Predmet.StrankaListFormatedWithAdress_1">
      <item>FINANCIJSKA AGENCIJA,RC SPLIT, Mažuranićevo šetalište 24b, 21000 Split</item>
      <item>Republika Hrvatska, Ministarstvo financija</item>
      <item>ČISTOĆA društvo s ograničenom odgovornošću za obavljanje komunalnih djelatnosti održavanja čistoće i odlaganja komunaln, Put Plokita 81, 21000 Split</item>
      <item>Hrvatsko društvo skladatelja, Berislavićeva 9, 10000 Zagreb zastupanog po punomoćniku Pavle Fellner</item>
      <item>Grad Split, Branimirova obala 17, 21000 Split</item>
      <item>CROATIA osiguranje d.d., Vatroslava Jagića 33,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Republika Hrvatska, Ministarstvo financija, OIB 18683136487</item>
      <item>ČISTOĆA društvo s ograničenom odgovornošću za obavljanje komunalnih djelatnosti održavanja čistoće i odlaganja komunaln, OIB 38812451417, Put Plokita 81, 21000 Split</item>
      <item>Hrvatsko društvo skladatelja, OIB 56668956985, Berislavićeva 9, 10000 Zagreb zastupanog po punomoćniku Pavle Fellner</item>
      <item>Grad Split, OIB 78755598868, Branimirova obala 17, 21000 Split</item>
      <item>CROATIA osiguranje d.d., OIB 26187994862, Vatroslava Jagića 33, 10000 Zagreb</item>
    </izvorni_sadrzaj>
    <derivirana_varijabla naziv="DomainObject.Predmet.StrankaListFormatedWithAdressOIB_1">
      <item>FINANCIJSKA AGENCIJA,RC SPLIT, OIB 85821130368, Mažuranićevo šetalište 24b, 21000 Split</item>
      <item>Republika Hrvatska, Ministarstvo financija, OIB 18683136487</item>
      <item>ČISTOĆA društvo s ograničenom odgovornošću za obavljanje komunalnih djelatnosti održavanja čistoće i odlaganja komunaln, OIB 38812451417, Put Plokita 81, 21000 Split</item>
      <item>Hrvatsko društvo skladatelja, OIB 56668956985, Berislavićeva 9, 10000 Zagreb zastupanog po punomoćniku Pavle Fellner</item>
      <item>Grad Split, OIB 78755598868, Branimirova obala 17, 21000 Split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</item>
      <item>Grad Split</item>
      <item>CROATIA osiguranje d.d.</item>
    </izvorni_sadrzaj>
    <derivirana_varijabla naziv="DomainObject.Predmet.StrankaListNazivFormated_1"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</item>
      <item>Grad Split</item>
      <item>CROATIA osiguranje d.d.</item>
    </derivirana_varijabla>
  </DomainObject.Predmet.StrankaListNazivFormated>
  <DomainObject.Predmet.StrankaListNazivFormatedOIB>
    <izvorni_sadrzaj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</item>
      <item>Grad Split, OIB 78755598868</item>
      <item>CROATIA osiguranje d.d., OIB 26187994862</item>
    </izvorni_sadrzaj>
    <derivirana_varijabla naziv="DomainObject.Predmet.StrankaListNazivFormatedOIB_1"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</item>
      <item>Grad Split, OIB 78755598868</item>
      <item>CROATIA osiguranje d.d., OIB 26187994862</item>
    </derivirana_varijabla>
  </DomainObject.Predmet.StrankaListNazivFormatedOIB>
  <DomainObject.Predmet.ProtuStrankaListFormated>
    <izvorni_sadrzaj>
      <item>SENIOR export-import, poslovne usluge, d.o.o. u stečaju</item>
    </izvorni_sadrzaj>
    <derivirana_varijabla naziv="DomainObject.Predmet.ProtuStrankaListFormated_1">
      <item>SENIOR export-import, poslovne usluge, d.o.o. u stečaju</item>
    </derivirana_varijabla>
  </DomainObject.Predmet.ProtuStrankaListFormated>
  <DomainObject.Predmet.ProtuStrankaListFormatedOIB>
    <izvorni_sadrzaj>
      <item>SENIOR export-import, poslovne usluge, d.o.o. u stečaju, OIB 22269819736</item>
    </izvorni_sadrzaj>
    <derivirana_varijabla naziv="DomainObject.Predmet.ProtuStrankaListFormatedOIB_1">
      <item>SENIOR export-import, poslovne usluge, d.o.o. u stečaju, OIB 22269819736</item>
    </derivirana_varijabla>
  </DomainObject.Predmet.ProtuStrankaListFormatedOIB>
  <DomainObject.Predmet.ProtuStrankaListFormatedWithAdress>
    <izvorni_sadrzaj>
      <item>SENIOR export-import, poslovne usluge, d.o.o. u stečaju, Ulica Vinka Milića 4, 21000 Split</item>
    </izvorni_sadrzaj>
    <derivirana_varijabla naziv="DomainObject.Predmet.ProtuStrankaListFormatedWithAdress_1">
      <item>SENIOR export-import, poslovne usluge, d.o.o. u stečaju, Ulica Vinka Milića 4, 21000 Split</item>
    </derivirana_varijabla>
  </DomainObject.Predmet.ProtuStrankaListFormatedWithAdress>
  <DomainObject.Predmet.ProtuStrankaListFormatedWithAdressOIB>
    <izvorni_sadrzaj>
      <item>SENIOR export-import, poslovne usluge, d.o.o. u stečaju, OIB 22269819736, Ulica Vinka Milića 4, 21000 Split</item>
    </izvorni_sadrzaj>
    <derivirana_varijabla naziv="DomainObject.Predmet.ProtuStrankaListFormatedWithAdressOIB_1">
      <item>SENIOR export-import, poslovne usluge, d.o.o. u stečaju, OIB 22269819736, Ulica Vinka Milića 4, 21000 Split</item>
    </derivirana_varijabla>
  </DomainObject.Predmet.ProtuStrankaListFormatedWithAdressOIB>
  <DomainObject.Predmet.ProtuStrankaListNazivFormated>
    <izvorni_sadrzaj>
      <item>SENIOR export-import, poslovne usluge, d.o.o. u stečaju</item>
    </izvorni_sadrzaj>
    <derivirana_varijabla naziv="DomainObject.Predmet.ProtuStrankaListNazivFormated_1">
      <item>SENIOR export-import, poslovne usluge, d.o.o. u stečaju</item>
    </derivirana_varijabla>
  </DomainObject.Predmet.ProtuStrankaListNazivFormated>
  <DomainObject.Predmet.ProtuStrankaListNazivFormatedOIB>
    <izvorni_sadrzaj>
      <item>SENIOR export-import, poslovne usluge, d.o.o. u stečaju, OIB 22269819736</item>
    </izvorni_sadrzaj>
    <derivirana_varijabla naziv="DomainObject.Predmet.ProtuStrankaListNazivFormatedOIB_1">
      <item>SENIOR export-import, poslovne usluge, d.o.o. u stečaju, OIB 22269819736</item>
    </derivirana_varijabla>
  </DomainObject.Predmet.ProtuStrankaListNazivFormatedOIB>
  <DomainObject.Predmet.OstaliListFormated>
    <izvorni_sadrzaj>
      <item>Nevenka Bakota</item>
      <item>Pavle Fellner punomoćnik sudionika u postupku Hrvatsko društvo skladatelja</item>
    </izvorni_sadrzaj>
    <derivirana_varijabla naziv="DomainObject.Predmet.OstaliListFormated_1">
      <item>Nevenka Bakota</item>
      <item>Pavle Fellner punomoćnik sudionika u postupku Hrvatsko društvo skladatelja</item>
    </derivirana_varijabla>
  </DomainObject.Predmet.OstaliListFormated>
  <DomainObject.Predmet.OstaliListFormatedOIB>
    <izvorni_sadrzaj>
      <item>Nevenka Bakota, OIB 43372741288</item>
      <item>Pavle Fellner, OIB 66210646862 punomoćnik sudionika u postupku Hrvatsko društvo skladatelja</item>
    </izvorni_sadrzaj>
    <derivirana_varijabla naziv="DomainObject.Predmet.OstaliListFormatedOIB_1">
      <item>Nevenka Bakota, OIB 43372741288</item>
      <item>Pavle Fellner, OIB 66210646862 punomoćnik sudionika u postupku Hrvatsko društvo skladatelja</item>
    </derivirana_varijabla>
  </DomainObject.Predmet.OstaliListFormatedOIB>
  <DomainObject.Predmet.OstaliListFormatedWithAdress>
    <izvorni_sadrzaj>
      <item>Nevenka Bakota, Vinka Milića 4, 21000 Split</item>
      <item>Pavle Fellner, Jurišićeva 1A, 10000 Zagreb punomoćnik sudionika u postupku Hrvatsko društvo skladatelja</item>
    </izvorni_sadrzaj>
    <derivirana_varijabla naziv="DomainObject.Predmet.OstaliListFormatedWithAdress_1">
      <item>Nevenka Bakota, Vinka Milića 4, 21000 Split</item>
      <item>Pavle Fellner, Jurišićeva 1A, 10000 Zagreb punomoćnik sudionika u postupku Hrvatsko društvo skladatelja</item>
    </derivirana_varijabla>
  </DomainObject.Predmet.OstaliListFormatedWithAdress>
  <DomainObject.Predmet.OstaliListFormatedWithAdressOIB>
    <izvorni_sadrzaj>
      <item>Nevenka Bakota, OIB 43372741288, Vinka Milića 4, 21000 Split</item>
      <item>Pavle Fellner, OIB 66210646862, Jurišićeva 1A, 10000 Zagreb punomoćnik sudionika u postupku Hrvatsko društvo skladatelja</item>
    </izvorni_sadrzaj>
    <derivirana_varijabla naziv="DomainObject.Predmet.OstaliListFormatedWithAdressOIB_1">
      <item>Nevenka Bakota, OIB 43372741288, Vinka Milića 4, 21000 Split</item>
      <item>Pavle Fellner, OIB 66210646862, Jurišićeva 1A, 10000 Zagreb punomoćnik sudionika u postupku Hrvatsko društvo skladatelja</item>
    </derivirana_varijabla>
  </DomainObject.Predmet.OstaliListFormatedWithAdressOIB>
  <DomainObject.Predmet.OstaliListNazivFormated>
    <izvorni_sadrzaj>
      <item>Nevenka Bakota</item>
      <item>Pavle Fellner</item>
    </izvorni_sadrzaj>
    <derivirana_varijabla naziv="DomainObject.Predmet.OstaliListNazivFormated_1">
      <item>Nevenka Bakota</item>
      <item>Pavle Fellner</item>
    </derivirana_varijabla>
  </DomainObject.Predmet.OstaliListNazivFormated>
  <DomainObject.Predmet.OstaliListNazivFormatedOIB>
    <izvorni_sadrzaj>
      <item>Nevenka Bakota, OIB 43372741288</item>
      <item>Pavle Fellner, OIB 66210646862</item>
    </izvorni_sadrzaj>
    <derivirana_varijabla naziv="DomainObject.Predmet.OstaliListNazivFormatedOIB_1">
      <item>Nevenka Bakota, OIB 43372741288</item>
      <item>Pavle Fellner, OIB 66210646862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SENIOR export-import, poslovne usluge, d.o.o. u stečaju</izvorni_sadrzaj>
    <derivirana_varijabla naziv="DomainObject.Predmet.ProtustrankaIDrugi_1">SENIOR export-import, poslovne usluge, d.o.o. u stečaju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SENIOR export-import, poslovne usluge, d.o.o. u stečaju, OIB 22269819736, Ulica Vinka Milića 4, 21000 Split</izvorni_sadrzaj>
    <derivirana_varijabla naziv="DomainObject.Predmet.ProtustrankaIDrugiAdressOIB_1">SENIOR export-import, poslovne usluge, d.o.o. u stečaju, OIB 22269819736, Ulica Vinka Milića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SENIOR export-import, poslovne usluge, d.o.o. u stečaju</item>
      <item>FINANCIJSKA AGENCIJA,RC SPLIT</item>
      <item>Republika Hrvatska, Ministarstvo financija</item>
      <item>Nevenka Bakota</item>
      <item>ČISTOĆA društvo s ograničenom odgovornošću za obavljanje komunalnih djelatnosti održavanja čistoće i odlaganja komunaln</item>
      <item>Hrvatsko društvo skladatelja</item>
      <item>Pavle Fellner</item>
      <item>Grad Split</item>
      <item>CROATIA osiguranje d.d.</item>
    </izvorni_sadrzaj>
    <derivirana_varijabla naziv="DomainObject.Predmet.SudioniciListNaziv_1">
      <item>SENIOR export-import, poslovne usluge, d.o.o. u stečaju</item>
      <item>FINANCIJSKA AGENCIJA,RC SPLIT</item>
      <item>Republika Hrvatska, Ministarstvo financija</item>
      <item>Nevenka Bakota</item>
      <item>ČISTOĆA društvo s ograničenom odgovornošću za obavljanje komunalnih djelatnosti održavanja čistoće i odlaganja komunaln</item>
      <item>Hrvatsko društvo skladatelja</item>
      <item>Pavle Fellner</item>
      <item>Grad Split</item>
      <item>CROATIA osiguranje d.d.</item>
    </derivirana_varijabla>
  </DomainObject.Predmet.SudioniciListNaziv>
  <DomainObject.Predmet.SudioniciListAdressOIB>
    <izvorni_sadrzaj>
      <item>SENIOR export-import, poslovne usluge, d.o.o. u stečaju, OIB 22269819736, Ulica Vinka Milića 4,21000 Split</item>
      <item>FINANCIJSKA AGENCIJA,RC SPLIT, OIB 85821130368, Mažuranićevo šetalište 24b,21000 Split</item>
      <item>Republika Hrvatska, Ministarstvo financija, OIB 18683136487</item>
      <item>Nevenka Bakota, OIB 43372741288, Vinka Milića 4,21000 Split</item>
      <item>ČISTOĆA društvo s ograničenom odgovornošću za obavljanje komunalnih djelatnosti održavanja čistoće i odlaganja komunaln, OIB 38812451417, Put Plokita 81,21000 Split</item>
      <item>Hrvatsko društvo skladatelja, OIB 56668956985, Berislavićeva 9,10000 Zagreb</item>
      <item>Pavle Fellner, OIB 66210646862, Jurišićeva 1A,10000 Zagreb</item>
      <item>Grad Split, OIB 78755598868, Branimirova obala 17,21000 Split</item>
      <item>CROATIA osiguranje d.d., OIB 26187994862, Vatroslava Jagića 33,10000 Zagreb</item>
    </izvorni_sadrzaj>
    <derivirana_varijabla naziv="DomainObject.Predmet.SudioniciListAdressOIB_1">
      <item>SENIOR export-import, poslovne usluge, d.o.o. u stečaju, OIB 22269819736, Ulica Vinka Milića 4,21000 Split</item>
      <item>FINANCIJSKA AGENCIJA,RC SPLIT, OIB 85821130368, Mažuranićevo šetalište 24b,21000 Split</item>
      <item>Republika Hrvatska, Ministarstvo financija, OIB 18683136487</item>
      <item>Nevenka Bakota, OIB 43372741288, Vinka Milića 4,21000 Split</item>
      <item>ČISTOĆA društvo s ograničenom odgovornošću za obavljanje komunalnih djelatnosti održavanja čistoće i odlaganja komunaln, OIB 38812451417, Put Plokita 81,21000 Split</item>
      <item>Hrvatsko društvo skladatelja, OIB 56668956985, Berislavićeva 9,10000 Zagreb</item>
      <item>Pavle Fellner, OIB 66210646862, Jurišićeva 1A,10000 Zagreb</item>
      <item>Grad Split, OIB 78755598868, Branimirova obala 17,21000 Split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22269819736</item>
      <item>, OIB 85821130368</item>
      <item>, OIB 18683136487</item>
      <item>, OIB 43372741288</item>
      <item>, OIB 38812451417</item>
      <item>, OIB 56668956985</item>
      <item>, OIB 66210646862</item>
      <item>, OIB 78755598868</item>
      <item>, OIB 26187994862</item>
    </izvorni_sadrzaj>
    <derivirana_varijabla naziv="DomainObject.Predmet.SudioniciListNazivOIB_1">
      <item>, OIB 22269819736</item>
      <item>, OIB 85821130368</item>
      <item>, OIB 18683136487</item>
      <item>, OIB 43372741288</item>
      <item>, OIB 38812451417</item>
      <item>, OIB 56668956985</item>
      <item>, OIB 66210646862</item>
      <item>, OIB 78755598868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FFBB1-055B-46FD-8030-0ABF2D970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298</properties:Words>
  <properties:Characters>1489</properties:Characters>
  <properties:Lines>46</properties:Lines>
  <properties:Paragraphs>24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2019-04-09T09:21:00Z</cp:lastPrinted>
  <dcterms:modified xmlns:xsi="http://www.w3.org/2001/XMLSchema-instance" xsi:type="dcterms:W3CDTF">2019-04-09T09:21:00Z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(St-1880-2016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