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7b86" w14:paraId="bf67b8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07F42">
        <w:rPr>
          <w:rStyle w:val="Naglaeno"/>
          <w:b w:val="false"/>
        </w:rPr>
        <w:t>1056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B2934">
        <w:t>ački sud u Osijeku,</w:t>
      </w:r>
      <w:r w:rsidR="001E3FCA">
        <w:t xml:space="preserve"> </w:t>
      </w:r>
      <w:r w:rsidR="000B1B5B">
        <w:t>po sudskom savjetniku Augustinu</w:t>
      </w:r>
      <w:r w:rsidR="001E3FCA">
        <w:t xml:space="preserve"> Jalšovec</w:t>
      </w:r>
      <w:r w:rsidR="000B2934">
        <w:t>u,</w:t>
      </w:r>
      <w:r>
        <w:t xml:space="preserve"> </w:t>
      </w:r>
      <w:r w:rsidR="000B2934">
        <w:t xml:space="preserve">u stečajnom predmetu povodom zahtjeva Financijske agencije OIB: 85821130368 RC Zagreb , Podružnica Zagreb, Trg svibanjskih žrtava 1995. 1, za pokretanje skraćenog stečajnog postupka nad dužnikom </w:t>
      </w:r>
      <w:r w:rsidR="00F07F42">
        <w:t>BONSAI BIT d.o.o. za računalne i srodne djelatnosti, Zagreb, 3. Cvjetno naselje 8, MBS: 080806100, OIB: 84851012549</w:t>
      </w:r>
      <w:r w:rsidR="000B2934">
        <w:t>, temeljem članka 430. Stečajnog zakona  ( „Narodne novine“ 71/15), dana 9. kolovoza 2017. godine,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62ABC" w:rsidP="00262ABC" w:rsidR="00262ABC" w:rsidRPr="00542288">
      <w:pPr>
        <w:ind w:left="708"/>
        <w:jc w:val="both"/>
      </w:pPr>
      <w:r w:rsidRPr="00542288">
        <w:t xml:space="preserve">I Utvrđuje se da ukupni iznos evidentiranog duga dužnika </w:t>
      </w:r>
      <w:r w:rsidR="00F07F42">
        <w:t>BONSAI BIT d.o.o. za računalne i srodne djelatnosti, Zagreb, 3. Cvjetno naselje 8, MBS: 080806100, OIB: 84851012549</w:t>
      </w:r>
      <w:r w:rsidRPr="00542288">
        <w:t xml:space="preserve">, iznosi </w:t>
      </w:r>
      <w:r w:rsidR="00F07F42">
        <w:t>51.734,13</w:t>
      </w:r>
      <w:r w:rsidRPr="00542288">
        <w:t xml:space="preserve"> kn.</w:t>
      </w:r>
    </w:p>
    <w:p w:rsidRDefault="00262ABC" w:rsidP="00262ABC" w:rsidR="00262ABC" w:rsidRPr="00542288">
      <w:pPr>
        <w:ind w:left="708"/>
        <w:jc w:val="both"/>
      </w:pPr>
      <w:r w:rsidRPr="00542288">
        <w:t xml:space="preserve">II Poziva se osoba ovlaštena za zastupanje dužnika </w:t>
      </w:r>
      <w:r w:rsidR="00F07F42">
        <w:t>Davor Sabljić, OIB: 69623116695, Zagreb, 3. Cvjetno naselje 8</w:t>
      </w:r>
      <w:r w:rsidR="00D90A5D">
        <w:t>,</w:t>
      </w:r>
      <w:r w:rsidRPr="00542288"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262ABC" w:rsidP="00262ABC" w:rsidR="00262ABC" w:rsidRPr="00542288">
      <w:pPr>
        <w:ind w:left="708"/>
        <w:jc w:val="both"/>
      </w:pPr>
      <w:r w:rsidRPr="00542288"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F07F42">
        <w:t>1056</w:t>
      </w:r>
      <w:r w:rsidRPr="00542288">
        <w:t>-17 (članak 430 Stečajnog zakona u vezi s člankom 132. Stečajnog zakona Narodne novine broj 71/15).</w:t>
      </w:r>
    </w:p>
    <w:p w:rsidRDefault="00262ABC" w:rsidP="00262ABC" w:rsidR="00262ABC" w:rsidRPr="00542288">
      <w:pPr>
        <w:ind w:left="708"/>
        <w:jc w:val="both"/>
      </w:pPr>
      <w:r w:rsidRPr="00542288">
        <w:t>IV Ako osobe iz točke II, ovlaštene za zastupanje dužnika po zakonu,  u roku od 15 dana od dana objave ovog oglasa na e-oglasnoj ploči suda ne podnesu prokazni 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262ABC" w:rsidP="00262ABC" w:rsidR="00262ABC" w:rsidRPr="00542288">
      <w:pPr>
        <w:ind w:left="708"/>
        <w:jc w:val="both"/>
      </w:pP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262ABC">
        <w:t>9. kolovoza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2165F" w:rsidP="00262ABC" w:rsidR="00F2165F">
      <w:pPr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F5714E" w:rsidP="00047A8F" w:rsidR="00047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2ABC">
        <w:tab/>
      </w:r>
      <w:r w:rsidR="00262ABC">
        <w:tab/>
      </w:r>
      <w:r>
        <w:t xml:space="preserve">Sudski savjetnik </w:t>
      </w:r>
    </w:p>
    <w:p w:rsidRDefault="00F5714E" w:rsidP="00262ABC" w:rsidR="00EB6D07">
      <w:pPr>
        <w:ind w:left="786"/>
        <w:jc w:val="both"/>
      </w:pPr>
      <w:r>
        <w:tab/>
      </w:r>
      <w:r>
        <w:tab/>
        <w:t xml:space="preserve">        </w:t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</w:r>
      <w:r w:rsidR="00262ABC">
        <w:tab/>
        <w:t xml:space="preserve">         </w:t>
      </w:r>
      <w:r>
        <w:t xml:space="preserve"> Augustin Jalšovec</w:t>
      </w:r>
    </w:p>
    <w:p w:rsidRDefault="00F5714E" w:rsidP="00262ABC" w:rsidR="008B0E56">
      <w:pPr>
        <w:jc w:val="both"/>
      </w:pPr>
      <w:r>
        <w:tab/>
      </w:r>
      <w:r>
        <w:tab/>
        <w:t xml:space="preserve">      </w:t>
      </w:r>
    </w:p>
    <w:p w:rsidRDefault="00262ABC" w:rsidP="00262ABC" w:rsidR="00262ABC">
      <w:r>
        <w:t>DNA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e-oglasna ploča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  <w:jc w:val="both"/>
      </w:pPr>
      <w:r>
        <w:t>oglasna ploča - zahtjev</w:t>
      </w:r>
    </w:p>
    <w:p w:rsidRDefault="00262ABC" w:rsidP="00262ABC" w:rsidR="00262ABC">
      <w:pPr>
        <w:numPr>
          <w:ilvl w:val="0"/>
          <w:numId w:val="1"/>
        </w:numPr>
        <w:tabs>
          <w:tab w:pos="786" w:val="clear"/>
          <w:tab w:pos="720" w:val="num"/>
        </w:tabs>
        <w:ind w:left="720"/>
      </w:pPr>
      <w:r>
        <w:t>kal. 26/9</w:t>
      </w:r>
    </w:p>
    <w:p w:rsidRDefault="00532E0A" w:rsidP="00262ABC" w:rsidR="00532E0A">
      <w:pPr>
        <w:ind w:left="786"/>
      </w:pP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2F86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2934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2ABC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4846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253A8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4BE4"/>
    <w:rsid w:val="00806BE6"/>
    <w:rsid w:val="008070FC"/>
    <w:rsid w:val="00812FD6"/>
    <w:rsid w:val="00817C66"/>
    <w:rsid w:val="00823E3F"/>
    <w:rsid w:val="00830B98"/>
    <w:rsid w:val="0083121A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0A5D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3F12"/>
    <w:rsid w:val="00F040DB"/>
    <w:rsid w:val="00F07F42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St-1056/2017</izvorni_sadrzaj>
    <derivirana_varijabla naziv="DomainObject.Predmet.OznakaBroj_1">St-1056/2017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BONSAI BIT d.o.o.</izvorni_sadrzaj>
    <derivirana_varijabla naziv="DomainObject.Predmet.ProtustrankaFormated_1">  BONSAI BIT d.o.o.</derivirana_varijabla>
  </DomainObject.Predmet.ProtustrankaFormated>
  <DomainObject.Predmet.ProtustrankaFormatedOIB>
    <izvorni_sadrzaj>  BONSAI BIT d.o.o., OIB 84851012549</izvorni_sadrzaj>
    <derivirana_varijabla naziv="DomainObject.Predmet.ProtustrankaFormatedOIB_1">  BONSAI BIT d.o.o., OIB 84851012549</derivirana_varijabla>
  </DomainObject.Predmet.ProtustrankaFormatedOIB>
  <DomainObject.Predmet.ProtustrankaFormatedWithAdress>
    <izvorni_sadrzaj> BONSAI BIT d.o.o., 3. Cvjetno naselje 8 , 10000 Zagreb</izvorni_sadrzaj>
    <derivirana_varijabla naziv="DomainObject.Predmet.ProtustrankaFormatedWithAdress_1"> BONSAI BIT d.o.o., 3. Cvjetno naselje 8 , 10000 Zagreb</derivirana_varijabla>
  </DomainObject.Predmet.ProtustrankaFormatedWithAdress>
  <DomainObject.Predmet.ProtustrankaFormatedWithAdressOIB>
    <izvorni_sadrzaj> BONSAI BIT d.o.o., OIB 84851012549, 3. Cvjetno naselje 8 , 10000 Zagreb</izvorni_sadrzaj>
    <derivirana_varijabla naziv="DomainObject.Predmet.ProtustrankaFormatedWithAdressOIB_1"> BONSAI BIT d.o.o., OIB 84851012549, 3. Cvjetno naselje 8 , 10000 Zagreb</derivirana_varijabla>
  </DomainObject.Predmet.ProtustrankaFormatedWithAdressOIB>
  <DomainObject.Predmet.ProtustrankaWithAdress>
    <izvorni_sadrzaj>BONSAI BIT d.o.o. 3. Cvjetno naselje 8 , 10000 Zagreb</izvorni_sadrzaj>
    <derivirana_varijabla naziv="DomainObject.Predmet.ProtustrankaWithAdress_1">BONSAI BIT d.o.o. 3. Cvjetno naselje 8 , 10000 Zagreb</derivirana_varijabla>
  </DomainObject.Predmet.ProtustrankaWithAdress>
  <DomainObject.Predmet.ProtustrankaWithAdressOIB>
    <izvorni_sadrzaj>BONSAI BIT d.o.o., OIB 84851012549, 3. Cvjetno naselje 8 , 10000 Zagreb</izvorni_sadrzaj>
    <derivirana_varijabla naziv="DomainObject.Predmet.ProtustrankaWithAdressOIB_1">BONSAI BIT d.o.o., OIB 84851012549, 3. Cvjetno naselje 8 , 10000 Zagreb</derivirana_varijabla>
  </DomainObject.Predmet.ProtustrankaWithAdressOIB>
  <DomainObject.Predmet.ProtustrankaNazivFormated>
    <izvorni_sadrzaj>BONSAI BIT d.o.o.</izvorni_sadrzaj>
    <derivirana_varijabla naziv="DomainObject.Predmet.ProtustrankaNazivFormated_1">BONSAI BIT d.o.o.</derivirana_varijabla>
  </DomainObject.Predmet.ProtustrankaNazivFormated>
  <DomainObject.Predmet.ProtustrankaNazivFormatedOIB>
    <izvorni_sadrzaj>BONSAI BIT d.o.o., OIB 84851012549</izvorni_sadrzaj>
    <derivirana_varijabla naziv="DomainObject.Predmet.ProtustrankaNazivFormatedOIB_1">BONSAI BIT d.o.o., OIB 84851012549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BONSAI BIT d.o.o.</item>
    </izvorni_sadrzaj>
    <derivirana_varijabla naziv="DomainObject.Predmet.ProtuStrankaListFormated_1">
      <item>BONSAI BIT d.o.o.</item>
    </derivirana_varijabla>
  </DomainObject.Predmet.ProtuStrankaListFormated>
  <DomainObject.Predmet.ProtuStrankaListFormatedOIB>
    <izvorni_sadrzaj>
      <item>BONSAI BIT d.o.o., OIB 84851012549</item>
    </izvorni_sadrzaj>
    <derivirana_varijabla naziv="DomainObject.Predmet.ProtuStrankaListFormatedOIB_1">
      <item>BONSAI BIT d.o.o., OIB 84851012549</item>
    </derivirana_varijabla>
  </DomainObject.Predmet.ProtuStrankaListFormatedOIB>
  <DomainObject.Predmet.ProtuStrankaListFormatedWithAdress>
    <izvorni_sadrzaj>
      <item>BONSAI BIT d.o.o., 3. Cvjetno naselje 8 , 10000 Zagreb</item>
    </izvorni_sadrzaj>
    <derivirana_varijabla naziv="DomainObject.Predmet.ProtuStrankaListFormatedWithAdress_1">
      <item>BONSAI BIT d.o.o., 3. Cvjetno naselje 8 , 10000 Zagreb</item>
    </derivirana_varijabla>
  </DomainObject.Predmet.ProtuStrankaListFormatedWithAdress>
  <DomainObject.Predmet.ProtuStrankaListFormatedWithAdressOIB>
    <izvorni_sadrzaj>
      <item>BONSAI BIT d.o.o., OIB 84851012549, 3. Cvjetno naselje 8 , 10000 Zagreb</item>
    </izvorni_sadrzaj>
    <derivirana_varijabla naziv="DomainObject.Predmet.ProtuStrankaListFormatedWithAdressOIB_1">
      <item>BONSAI BIT d.o.o., OIB 84851012549, 3. Cvjetno naselje 8 , 10000 Zagreb</item>
    </derivirana_varijabla>
  </DomainObject.Predmet.ProtuStrankaListFormatedWithAdressOIB>
  <DomainObject.Predmet.ProtuStrankaListNazivFormated>
    <izvorni_sadrzaj>
      <item>BONSAI BIT d.o.o.</item>
    </izvorni_sadrzaj>
    <derivirana_varijabla naziv="DomainObject.Predmet.ProtuStrankaListNazivFormated_1">
      <item>BONSAI BIT d.o.o.</item>
    </derivirana_varijabla>
  </DomainObject.Predmet.ProtuStrankaListNazivFormated>
  <DomainObject.Predmet.ProtuStrankaListNazivFormatedOIB>
    <izvorni_sadrzaj>
      <item>BONSAI BIT d.o.o., OIB 84851012549</item>
    </izvorni_sadrzaj>
    <derivirana_varijabla naziv="DomainObject.Predmet.ProtuStrankaListNazivFormatedOIB_1">
      <item>BONSAI BIT d.o.o., OIB 84851012549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BONSAI BIT d.o.o.</izvorni_sadrzaj>
    <derivirana_varijabla naziv="DomainObject.Predmet.ProtustrankaIDrugi_1">BONSAI BIT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BONSAI BIT d.o.o., OIB 84851012549, 3. Cvjetno naselje 8 , 10000 Zagreb</izvorni_sadrzaj>
    <derivirana_varijabla naziv="DomainObject.Predmet.ProtustrankaIDrugiAdressOIB_1">BONSAI BIT d.o.o., OIB 84851012549, 3. Cvjetno naselje 8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BONSAI BIT d.o.o.</item>
      <item>FINA Regionalni centar Zagreb</item>
    </izvorni_sadrzaj>
    <derivirana_varijabla naziv="DomainObject.Predmet.SudioniciListNaziv_1">
      <item>BONSAI BIT d.o.o.</item>
      <item>FINA Regionalni centar Zagreb</item>
    </derivirana_varijabla>
  </DomainObject.Predmet.SudioniciListNaziv>
  <DomainObject.Predmet.SudioniciListAdressOIB>
    <izvorni_sadrzaj>
      <item>BONSAI BIT d.o.o., OIB 84851012549, 3. Cvjetno naselje 8 ,10000 Zagreb</item>
      <item>FINA Regionalni centar Zagreb, OIB 85821130368, Trg svibanjskih žrtava 1995. br. 1,10000 Zagreb</item>
    </izvorni_sadrzaj>
    <derivirana_varijabla naziv="DomainObject.Predmet.SudioniciListAdressOIB_1">
      <item>BONSAI BIT d.o.o., OIB 84851012549, 3. Cvjetno naselje 8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84851012549</item>
    </izvorni_sadrzaj>
    <derivirana_varijabla naziv="DomainObject.Predmet.SudioniciListNazivOIB_1">
      <item>, OIB 85821130368</item>
      <item>, OIB 84851012549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960DF-F8C7-40E3-8E38-69917C7884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1999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2017-08-09T06:13:00Z</dcterms:created>
  <dc:creator>Korisnik</dc:creator>
  <cp:lastModifiedBy>Žana Bem</cp:lastModifiedBy>
  <cp:lastPrinted>2017-08-09T06:09:00Z</cp:lastPrinted>
  <dcterms:modified xmlns:xsi="http://www.w3.org/2001/XMLSchema-instance" xsi:type="dcterms:W3CDTF">2017-08-09T06:13:00Z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