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1a52" w14:paraId="5751a52" w:rsidRDefault="003E1224" w:rsidP="003E1224" w:rsidR="003E122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1224" w:rsidP="003E1224" w:rsidR="003E122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1224" w:rsidP="003E1224" w:rsidR="003E12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1224" w:rsidP="003E1224" w:rsidR="003E122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1224" w:rsidP="003E1224" w:rsidR="003E122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1224" w:rsidP="003E1224" w:rsidR="003E122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1224" w:rsidP="003E1224" w:rsidR="003E1224" w:rsidRPr="005D578C">
      <w:pPr>
        <w:jc w:val="center"/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MANAL SPIRIT j. d. o. o. Pula, Riva 2, OIB </w:t>
      </w:r>
      <w:r w:rsidRPr="003E1224">
        <w:rPr>
          <w:rFonts w:cs="Times New Roman" w:eastAsia="Times New Roman"/>
        </w:rPr>
        <w:t>96340661378</w:t>
      </w:r>
      <w:r>
        <w:rPr>
          <w:rFonts w:cs="Times New Roman" w:eastAsia="Times New Roman"/>
        </w:rPr>
        <w:t xml:space="preserve">, MBS </w:t>
      </w:r>
      <w:r w:rsidRPr="003E1224">
        <w:rPr>
          <w:rFonts w:cs="Times New Roman" w:eastAsia="Times New Roman"/>
        </w:rPr>
        <w:t>130060525</w:t>
      </w:r>
      <w:r>
        <w:rPr>
          <w:rFonts w:cs="Times New Roman" w:eastAsia="Times New Roman"/>
          <w:szCs w:val="24"/>
        </w:rPr>
        <w:t xml:space="preserve">, </w:t>
      </w:r>
      <w:r w:rsidR="0036078C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2017.</w:t>
      </w: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 w:rsidR="00F76881">
        <w:rPr>
          <w:rFonts w:cs="Times New Roman" w:eastAsia="Times New Roman"/>
        </w:rPr>
        <w:t xml:space="preserve">MANAL SPIRIT j. d. o. o. Pula, Riva 2, OIB </w:t>
      </w:r>
      <w:r w:rsidR="00F76881" w:rsidRPr="003E1224">
        <w:rPr>
          <w:rFonts w:cs="Times New Roman" w:eastAsia="Times New Roman"/>
        </w:rPr>
        <w:t>96340661378</w:t>
      </w:r>
      <w:r w:rsidR="00F76881">
        <w:rPr>
          <w:rFonts w:cs="Times New Roman" w:eastAsia="Times New Roman"/>
        </w:rPr>
        <w:t xml:space="preserve">, MBS </w:t>
      </w:r>
      <w:r w:rsidR="00F76881" w:rsidRPr="003E1224">
        <w:rPr>
          <w:rFonts w:cs="Times New Roman" w:eastAsia="Times New Roman"/>
        </w:rPr>
        <w:t>130060525</w:t>
      </w:r>
      <w:r>
        <w:rPr>
          <w:rFonts w:cs="Times New Roman" w:eastAsia="Times New Roman"/>
          <w:szCs w:val="24"/>
        </w:rPr>
        <w:t>.</w:t>
      </w: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F76881"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3E1224" w:rsidP="003E1224" w:rsidR="003E1224">
      <w:pPr>
        <w:rPr>
          <w:rFonts w:cs="Times New Roman" w:eastAsia="Times New Roman"/>
          <w:szCs w:val="20"/>
        </w:rPr>
      </w:pPr>
    </w:p>
    <w:p w:rsidRDefault="003E1224" w:rsidP="003E1224" w:rsidR="003E12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F76881">
        <w:rPr>
          <w:rFonts w:cs="Times New Roman" w:eastAsia="Times New Roman"/>
        </w:rPr>
        <w:t xml:space="preserve">MANAL SPIRIT j. d. o. o. Pula, Riva 2, OIB </w:t>
      </w:r>
      <w:r w:rsidR="00F76881" w:rsidRPr="003E1224">
        <w:rPr>
          <w:rFonts w:cs="Times New Roman" w:eastAsia="Times New Roman"/>
        </w:rPr>
        <w:t>96340661378</w:t>
      </w:r>
      <w:r w:rsidR="00F76881">
        <w:rPr>
          <w:rFonts w:cs="Times New Roman" w:eastAsia="Times New Roman"/>
        </w:rPr>
        <w:t xml:space="preserve">, MBS </w:t>
      </w:r>
      <w:r w:rsidR="00F76881" w:rsidRPr="003E1224">
        <w:rPr>
          <w:rFonts w:cs="Times New Roman" w:eastAsia="Times New Roman"/>
        </w:rPr>
        <w:t>130060525</w:t>
      </w:r>
      <w:r>
        <w:rPr>
          <w:rFonts w:cs="Times New Roman" w:eastAsia="Times New Roman"/>
          <w:szCs w:val="24"/>
        </w:rPr>
        <w:t>.</w:t>
      </w:r>
    </w:p>
    <w:p w:rsidRDefault="003E1224" w:rsidP="003E1224" w:rsidR="003E1224">
      <w:pPr>
        <w:ind w:firstLine="709"/>
        <w:rPr>
          <w:rFonts w:cs="Times New Roman" w:eastAsia="Times New Roman"/>
          <w:szCs w:val="24"/>
        </w:rPr>
      </w:pPr>
    </w:p>
    <w:p w:rsidRDefault="003E1224" w:rsidP="003E1224" w:rsidR="003E122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F76881">
        <w:rPr>
          <w:rFonts w:cs="Times New Roman" w:eastAsia="Times New Roman"/>
        </w:rPr>
        <w:t xml:space="preserve">MANAL SPIRIT j. d. o. o. Pula, Riva 2, OIB </w:t>
      </w:r>
      <w:r w:rsidR="00F76881" w:rsidRPr="003E1224">
        <w:rPr>
          <w:rFonts w:cs="Times New Roman" w:eastAsia="Times New Roman"/>
        </w:rPr>
        <w:t>96340661378</w:t>
      </w:r>
      <w:r w:rsidR="00F76881">
        <w:rPr>
          <w:rFonts w:cs="Times New Roman" w:eastAsia="Times New Roman"/>
        </w:rPr>
        <w:t xml:space="preserve">, MBS </w:t>
      </w:r>
      <w:r w:rsidR="00F76881" w:rsidRPr="003E1224">
        <w:rPr>
          <w:rFonts w:cs="Times New Roman" w:eastAsia="Times New Roman"/>
        </w:rPr>
        <w:t>130060525</w:t>
      </w:r>
      <w:r>
        <w:rPr>
          <w:rFonts w:cs="Times New Roman" w:eastAsia="Times New Roman"/>
          <w:szCs w:val="24"/>
        </w:rPr>
        <w:t>.</w:t>
      </w:r>
    </w:p>
    <w:p w:rsidRDefault="003E1224" w:rsidP="003E1224" w:rsidR="003E122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1224" w:rsidP="003E1224" w:rsidR="003E1224">
      <w:pPr>
        <w:ind w:firstLine="708"/>
        <w:rPr>
          <w:rFonts w:cs="Times New Roman" w:eastAsia="Times New Roman"/>
          <w:szCs w:val="24"/>
        </w:rPr>
      </w:pPr>
    </w:p>
    <w:p w:rsidRDefault="003E1224" w:rsidP="003E1224" w:rsidR="003E12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F76881">
        <w:rPr>
          <w:rFonts w:cs="Times New Roman" w:eastAsia="Times New Roman"/>
        </w:rPr>
        <w:t>MANAL SPIRIT j. d. o. o. Pula</w:t>
      </w:r>
      <w:r>
        <w:rPr>
          <w:rFonts w:cs="Times New Roman" w:eastAsia="Times New Roman"/>
          <w:szCs w:val="24"/>
        </w:rPr>
        <w:t>.</w:t>
      </w:r>
    </w:p>
    <w:p w:rsidRDefault="003E1224" w:rsidP="003E1224" w:rsidR="003E122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F76881">
        <w:t>21</w:t>
      </w:r>
      <w:r>
        <w:t xml:space="preserve">. lipnja 2017. imao neizvršene osnove za plaćanje u neprekinutom razdoblju od 120 dana u ukupnom iznosu </w:t>
      </w:r>
      <w:r w:rsidR="00F76881">
        <w:t>16</w:t>
      </w:r>
      <w:r>
        <w:t>.</w:t>
      </w:r>
      <w:r w:rsidR="00F76881">
        <w:t>603</w:t>
      </w:r>
      <w:r>
        <w:t>,</w:t>
      </w:r>
      <w:r w:rsidR="00F76881">
        <w:t>56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6.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</w:t>
      </w:r>
      <w:r w:rsidR="00F76881">
        <w:rPr>
          <w:rFonts w:cs="Times New Roman" w:eastAsia="Times New Roman"/>
          <w:szCs w:val="24"/>
        </w:rPr>
        <w:t>365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E1224" w:rsidP="003E1224" w:rsidR="003E12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E1224" w:rsidP="003E1224" w:rsidR="003E122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6078C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1224" w:rsidP="003E1224" w:rsidR="003E1224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E1224" w:rsidP="003E1224" w:rsidR="003E122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C1E51">
        <w:rPr>
          <w:rFonts w:cs="Times New Roman" w:eastAsia="Times New Roman"/>
          <w:szCs w:val="24"/>
        </w:rPr>
        <w:t>, v.r.</w:t>
      </w:r>
    </w:p>
    <w:p w:rsidRDefault="003E1224" w:rsidP="003E1224" w:rsidR="003E1224">
      <w:pPr>
        <w:jc w:val="left"/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left"/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E1224" w:rsidP="003E1224" w:rsidR="003E1224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E1224" w:rsidP="003E1224" w:rsidR="003E122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E1224" w:rsidP="003E1224" w:rsidR="003E1224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rPr>
          <w:rFonts w:cs="Times New Roman" w:eastAsia="Times New Roman"/>
          <w:szCs w:val="24"/>
        </w:rPr>
      </w:pPr>
    </w:p>
    <w:p w:rsidRDefault="003E1224" w:rsidP="003E1224" w:rsidR="003E122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1224" w:rsidP="003E1224" w:rsidR="003E12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E1224" w:rsidP="003E1224" w:rsidR="003E12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F76881">
        <w:rPr>
          <w:rFonts w:cs="Times New Roman" w:eastAsia="Times New Roman"/>
        </w:rPr>
        <w:t>MANAL SPIRIT j. d. o. o. Pula, Riva 2,</w:t>
      </w:r>
    </w:p>
    <w:p w:rsidRDefault="003E1224" w:rsidP="003E1224" w:rsidR="003E122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E1224" w:rsidP="003E1224" w:rsidR="003E12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E1224" w:rsidP="003E1224" w:rsidR="003E122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F76881">
        <w:rPr>
          <w:rFonts w:cs="Times New Roman" w:eastAsia="Times New Roman"/>
          <w:szCs w:val="20"/>
        </w:rPr>
        <w:t>Igor Lukačić, Zagreb, VII. Požarinje 2 A</w:t>
      </w:r>
    </w:p>
    <w:p w:rsidRDefault="003E1224" w:rsidP="003E1224" w:rsidR="003E122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E1224" w:rsidP="003E1224" w:rsidR="003E12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E1224" w:rsidP="003E1224" w:rsidR="003E122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E1224" w:rsidP="003E1224" w:rsidR="003E1224"/>
    <w:p w:rsidRDefault="003E1224" w:rsidP="003E1224" w:rsidR="003E1224"/>
    <w:p w:rsidRDefault="000F6ABA" w:rsidR="000F6ABA"/>
    <w:sectPr w:rsidSect="003E1224" w:rsidR="000F6AB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224" w:rsidP="003E1224" w:rsidR="003E1224">
      <w:r>
        <w:separator/>
      </w:r>
    </w:p>
  </w:endnote>
  <w:endnote w:id="0" w:type="continuationSeparator">
    <w:p w:rsidRDefault="003E1224" w:rsidP="003E1224" w:rsidR="003E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224" w:rsidP="003E1224" w:rsidR="003E1224">
      <w:r>
        <w:separator/>
      </w:r>
    </w:p>
  </w:footnote>
  <w:footnote w:id="0" w:type="continuationSeparator">
    <w:p w:rsidRDefault="003E1224" w:rsidP="003E1224" w:rsidR="003E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224" w:rsidP="003E1224" w:rsidR="003E12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A0F7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A0F74">
      <w:rPr>
        <w:szCs w:val="24"/>
      </w:rPr>
      <w:t>9</w:t>
    </w:r>
    <w:r>
      <w:rPr>
        <w:szCs w:val="24"/>
      </w:rPr>
      <w:t xml:space="preserve"> St-365/2017-4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224" w:rsidP="003E1224" w:rsidR="003E1224" w:rsidRPr="00970AE0">
    <w:pPr>
      <w:pStyle w:val="Zaglavlje"/>
      <w:jc w:val="right"/>
    </w:pPr>
    <w:r>
      <w:rPr>
        <w:szCs w:val="24"/>
      </w:rPr>
      <w:t>9 St-365/2017-4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9B4"/>
    <w:rsid w:val="000F6ABA"/>
    <w:rsid w:val="0036078C"/>
    <w:rsid w:val="003C1E51"/>
    <w:rsid w:val="003E1224"/>
    <w:rsid w:val="007879B4"/>
    <w:rsid w:val="00EA0F74"/>
    <w:rsid w:val="00F7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22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2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122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122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12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22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E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1E5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1E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1E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22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22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122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1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122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12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22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1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E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1E5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1E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1E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St-365/2017-4</izvorni_sadrzaj>
    <derivirana_varijabla naziv="DomainObject.Oznaka_1">St-365/2017-4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MANAL SPIRIT j.d.o.o. PULA</izvorni_sadrzaj>
    <derivirana_varijabla naziv="DomainObject.Predmet.ProtustrankaFormated_1">  MANAL SPIRIT j.d.o.o. PULA</derivirana_varijabla>
  </DomainObject.Predmet.ProtustrankaFormated>
  <DomainObject.Predmet.ProtustrankaFormatedOIB>
    <izvorni_sadrzaj>  MANAL SPIRIT j.d.o.o. PULA, OIB 96340661378</izvorni_sadrzaj>
    <derivirana_varijabla naziv="DomainObject.Predmet.ProtustrankaFormatedOIB_1">  MANAL SPIRIT j.d.o.o. PULA, OIB 96340661378</derivirana_varijabla>
  </DomainObject.Predmet.ProtustrankaFormatedOIB>
  <DomainObject.Predmet.ProtustrankaFormatedWithAdress>
    <izvorni_sadrzaj> MANAL SPIRIT j.d.o.o. PULA, Riva 2, 52100 Pula</izvorni_sadrzaj>
    <derivirana_varijabla naziv="DomainObject.Predmet.ProtustrankaFormatedWithAdress_1"> MANAL SPIRIT j.d.o.o. PULA, Riva 2, 52100 Pula</derivirana_varijabla>
  </DomainObject.Predmet.ProtustrankaFormatedWithAdress>
  <DomainObject.Predmet.ProtustrankaFormatedWithAdressOIB>
    <izvorni_sadrzaj> MANAL SPIRIT j.d.o.o. PULA, OIB 96340661378, Riva 2, 52100 Pula</izvorni_sadrzaj>
    <derivirana_varijabla naziv="DomainObject.Predmet.ProtustrankaFormatedWithAdressOIB_1"> MANAL SPIRIT j.d.o.o. PULA, OIB 96340661378, Riva 2, 52100 Pula</derivirana_varijabla>
  </DomainObject.Predmet.ProtustrankaFormatedWithAdressOIB>
  <DomainObject.Predmet.ProtustrankaWithAdress>
    <izvorni_sadrzaj>MANAL SPIRIT j.d.o.o. PULA Riva 2, 52100 Pula</izvorni_sadrzaj>
    <derivirana_varijabla naziv="DomainObject.Predmet.ProtustrankaWithAdress_1">MANAL SPIRIT j.d.o.o. PULA Riva 2, 52100 Pula</derivirana_varijabla>
  </DomainObject.Predmet.ProtustrankaWithAdress>
  <DomainObject.Predmet.ProtustrankaWithAdressOIB>
    <izvorni_sadrzaj>MANAL SPIRIT j.d.o.o. PULA, OIB 96340661378, Riva 2, 52100 Pula</izvorni_sadrzaj>
    <derivirana_varijabla naziv="DomainObject.Predmet.ProtustrankaWithAdressOIB_1">MANAL SPIRIT j.d.o.o. PULA, OIB 96340661378, Riva 2, 52100 Pula</derivirana_varijabla>
  </DomainObject.Predmet.ProtustrankaWithAdressOIB>
  <DomainObject.Predmet.ProtustrankaNazivFormated>
    <izvorni_sadrzaj>MANAL SPIRIT j.d.o.o. PULA</izvorni_sadrzaj>
    <derivirana_varijabla naziv="DomainObject.Predmet.ProtustrankaNazivFormated_1">MANAL SPIRIT j.d.o.o. PULA</derivirana_varijabla>
  </DomainObject.Predmet.ProtustrankaNazivFormated>
  <DomainObject.Predmet.ProtustrankaNazivFormatedOIB>
    <izvorni_sadrzaj>MANAL SPIRIT j.d.o.o. PULA, OIB 96340661378</izvorni_sadrzaj>
    <derivirana_varijabla naziv="DomainObject.Predmet.ProtustrankaNazivFormatedOIB_1">MANAL SPIRIT j.d.o.o. PULA, OIB 96340661378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16603.56</izvorni_sadrzaj>
    <derivirana_varijabla naziv="DomainObject.Predmet.TrenutnaVrijednost_1">16603.56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MANAL SPIRIT j.d.o.o. PULA</item>
    </izvorni_sadrzaj>
    <derivirana_varijabla naziv="DomainObject.Predmet.ProtuStrankaListFormated_1">
      <item>MANAL SPIRIT j.d.o.o. PULA</item>
    </derivirana_varijabla>
  </DomainObject.Predmet.ProtuStrankaListFormated>
  <DomainObject.Predmet.ProtuStrankaListFormatedOIB>
    <izvorni_sadrzaj>
      <item>MANAL SPIRIT j.d.o.o. PULA, OIB 96340661378</item>
    </izvorni_sadrzaj>
    <derivirana_varijabla naziv="DomainObject.Predmet.ProtuStrankaListFormatedOIB_1">
      <item>MANAL SPIRIT j.d.o.o. PULA, OIB 96340661378</item>
    </derivirana_varijabla>
  </DomainObject.Predmet.ProtuStrankaListFormatedOIB>
  <DomainObject.Predmet.ProtuStrankaListFormatedWithAdress>
    <izvorni_sadrzaj>
      <item>MANAL SPIRIT j.d.o.o. PULA, Riva 2, 52100 Pula</item>
    </izvorni_sadrzaj>
    <derivirana_varijabla naziv="DomainObject.Predmet.ProtuStrankaListFormatedWithAdress_1">
      <item>MANAL SPIRIT j.d.o.o. PULA, Riva 2, 52100 Pula</item>
    </derivirana_varijabla>
  </DomainObject.Predmet.ProtuStrankaListFormatedWithAdress>
  <DomainObject.Predmet.ProtuStrankaListFormatedWithAdressOIB>
    <izvorni_sadrzaj>
      <item>MANAL SPIRIT j.d.o.o. PULA, OIB 96340661378, Riva 2, 52100 Pula</item>
    </izvorni_sadrzaj>
    <derivirana_varijabla naziv="DomainObject.Predmet.ProtuStrankaListFormatedWithAdressOIB_1">
      <item>MANAL SPIRIT j.d.o.o. PULA, OIB 96340661378, Riva 2, 52100 Pula</item>
    </derivirana_varijabla>
  </DomainObject.Predmet.ProtuStrankaListFormatedWithAdressOIB>
  <DomainObject.Predmet.ProtuStrankaListNazivFormated>
    <izvorni_sadrzaj>
      <item>MANAL SPIRIT j.d.o.o. PULA</item>
    </izvorni_sadrzaj>
    <derivirana_varijabla naziv="DomainObject.Predmet.ProtuStrankaListNazivFormated_1">
      <item>MANAL SPIRIT j.d.o.o. PULA</item>
    </derivirana_varijabla>
  </DomainObject.Predmet.ProtuStrankaListNazivFormated>
  <DomainObject.Predmet.ProtuStrankaListNazivFormatedOIB>
    <izvorni_sadrzaj>
      <item>MANAL SPIRIT j.d.o.o. PULA, OIB 96340661378</item>
    </izvorni_sadrzaj>
    <derivirana_varijabla naziv="DomainObject.Predmet.ProtuStrankaListNazivFormatedOIB_1">
      <item>MANAL SPIRIT j.d.o.o. PULA, OIB 96340661378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St-365/2017-4</izvorni_sadrzaj>
    <derivirana_varijabla naziv="DomainObject.PoslovniBrojDokumenta_1">St-365/2017-4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MANAL SPIRIT j.d.o.o. PULA</izvorni_sadrzaj>
    <derivirana_varijabla naziv="DomainObject.Predmet.ProtustrankaIDrugi_1">MANAL SPIRIT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MANAL SPIRIT j.d.o.o. PULA, OIB 96340661378, Riva 2, 52100 Pula</izvorni_sadrzaj>
    <derivirana_varijabla naziv="DomainObject.Predmet.ProtustrankaIDrugiAdressOIB_1">MANAL SPIRIT j.d.o.o. PULA, OIB 96340661378, Riva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MANAL SPIRIT j.d.o.o. PULA</item>
    </izvorni_sadrzaj>
    <derivirana_varijabla naziv="DomainObject.Predmet.SudioniciListNaziv_1">
      <item>FINANCIJSKA AGENCIJA, RC RIJEKA, PODRUŽNICA PULA, PULA</item>
      <item>MANAL SPIRIT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MANAL SPIRIT j.d.o.o. PULA, OIB 96340661378, Riva 2,52100 Pula</item>
    </izvorni_sadrzaj>
    <derivirana_varijabla naziv="DomainObject.Predmet.SudioniciListAdressOIB_1">
      <item>FINANCIJSKA AGENCIJA, RC RIJEKA, PODRUŽNICA PULA, PULA, OIB 85821130368, Giardini 5,52100 Pula</item>
      <item>MANAL SPIRIT j.d.o.o. PULA, OIB 96340661378, Riva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96340661378</item>
    </izvorni_sadrzaj>
    <derivirana_varijabla naziv="DomainObject.Predmet.SudioniciListNazivOIB_1">
      <item>, OIB 85821130368</item>
      <item>, OIB 96340661378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3569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2017-09-12T10:52:00Z</dcterms:created>
  <dc:creator>Morena Brajuha</dc:creator>
  <dc:description/>
  <cp:keywords/>
  <cp:lastModifiedBy>Ana Jeromela</cp:lastModifiedBy>
  <cp:lastPrinted>2017-09-15T07:06:00Z</cp:lastPrinted>
  <dcterms:modified xmlns:xsi="http://www.w3.org/2001/XMLSchema-instance" xsi:type="dcterms:W3CDTF">2017-09-15T07:07:00Z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