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91075" w14:paraId="0191075" w:rsidRDefault="00641EB8" w:rsidR="00EC6008">
      <w:pPr>
        <w15:collapsed w:val="false"/>
      </w:pPr>
      <w:bookmarkStart w:name="_GoBack" w:id="0"/>
      <w:bookmarkEnd w:id="0"/>
      <w:r>
        <w:rPr>
          <w:noProof/>
        </w:rPr>
        <w:t xml:space="preserve">                  </w:t>
      </w:r>
      <w:r w:rsidR="00EC600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F227F" w:rsidP="00EF227F" w:rsidR="00EF227F" w:rsidRPr="001B7DA3">
      <w:pPr>
        <w:ind w:left="5040"/>
        <w:rPr>
          <w:b/>
        </w:rPr>
      </w:pPr>
      <w:r w:rsidRPr="001B7DA3">
        <w:rPr>
          <w:b/>
        </w:rPr>
        <w:t xml:space="preserve">           </w:t>
      </w:r>
    </w:p>
    <w:p w:rsidRDefault="00641EB8" w:rsidP="00D719CA" w:rsidR="00D719CA" w:rsidRPr="001B7DA3">
      <w:pPr>
        <w:jc w:val="both"/>
      </w:pPr>
      <w:r>
        <w:t xml:space="preserve">     </w:t>
      </w:r>
      <w:r w:rsidR="00D719CA"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24015D">
        <w:t xml:space="preserve">                          </w:t>
      </w:r>
      <w:r w:rsidR="00583715">
        <w:t>89</w:t>
      </w:r>
      <w:r w:rsidRPr="001B7DA3">
        <w:t>. St</w:t>
      </w:r>
      <w:r w:rsidR="009E4E4B">
        <w:t>-</w:t>
      </w:r>
      <w:r w:rsidR="00EB0354">
        <w:t>3835</w:t>
      </w:r>
      <w:r w:rsidR="00B34803">
        <w:t>/16</w:t>
      </w:r>
      <w:r w:rsidR="00EB0354">
        <w:t>-</w:t>
      </w:r>
      <w:r w:rsidR="00F15DDC">
        <w:t>12</w:t>
      </w:r>
    </w:p>
    <w:p w:rsidRDefault="00641EB8" w:rsidP="00D719CA" w:rsidR="00D719CA">
      <w:pPr>
        <w:jc w:val="both"/>
      </w:pPr>
      <w:r>
        <w:t xml:space="preserve">        Zagreb, </w:t>
      </w:r>
      <w:proofErr w:type="spellStart"/>
      <w:r w:rsidR="00D719CA" w:rsidRPr="001B7DA3">
        <w:t>Amruševa</w:t>
      </w:r>
      <w:proofErr w:type="spellEnd"/>
      <w:r w:rsidR="00D719CA" w:rsidRPr="001B7DA3">
        <w:t xml:space="preserve"> 2/II</w:t>
      </w:r>
    </w:p>
    <w:p w:rsidRDefault="00D719CA" w:rsidP="00D719CA" w:rsidR="00D719CA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EB0354" w:rsidP="00EB0354" w:rsidR="00583715" w:rsidRPr="00070D63">
      <w:pPr>
        <w:tabs>
          <w:tab w:pos="2977" w:val="left"/>
        </w:tabs>
        <w:ind w:firstLine="720"/>
        <w:jc w:val="both"/>
        <w:rPr>
          <w:b/>
        </w:rPr>
      </w:pPr>
      <w:r w:rsidRPr="00EB0354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ORO LIGNUM j.d.o.o., OIB: 90994819577, M. Prpića 25, </w:t>
      </w:r>
      <w:proofErr w:type="spellStart"/>
      <w:r w:rsidRPr="00EB0354">
        <w:t>Oroslavje</w:t>
      </w:r>
      <w:proofErr w:type="spellEnd"/>
      <w:r w:rsidRPr="00EB0354">
        <w:t>, 2</w:t>
      </w:r>
      <w:r>
        <w:t>1</w:t>
      </w:r>
      <w:r w:rsidRPr="00EB0354">
        <w:t xml:space="preserve">. </w:t>
      </w:r>
      <w:r>
        <w:t>studenog</w:t>
      </w:r>
      <w:r w:rsidRPr="00EB0354">
        <w:t xml:space="preserve"> 2017.,</w:t>
      </w:r>
      <w:r w:rsidRPr="00070D63">
        <w:rPr>
          <w:b/>
        </w:rPr>
        <w:t xml:space="preserve"> </w:t>
      </w:r>
    </w:p>
    <w:p w:rsidRDefault="0024015D" w:rsidP="009E4E4B" w:rsidR="0024015D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EF227F" w:rsidP="00EF227F" w:rsidR="00EF227F" w:rsidRPr="001B7DA3">
      <w:pPr>
        <w:jc w:val="center"/>
      </w:pPr>
    </w:p>
    <w:p w:rsidRDefault="00904796" w:rsidP="001B7DA3" w:rsidR="001B7DA3" w:rsidRPr="001B7DA3">
      <w:pPr>
        <w:jc w:val="both"/>
      </w:pPr>
      <w:r w:rsidRPr="001B7DA3">
        <w:tab/>
      </w:r>
      <w:r w:rsidR="001B7DA3" w:rsidRPr="001B7DA3">
        <w:t xml:space="preserve"> </w:t>
      </w:r>
      <w:r w:rsidR="00583715">
        <w:t>R</w:t>
      </w:r>
      <w:r w:rsidR="001B7DA3" w:rsidRPr="001B7DA3">
        <w:t>očište</w:t>
      </w:r>
      <w:r w:rsidR="00583715">
        <w:t xml:space="preserve"> radi očitovanja o prijedlogu za otvaranje stečajnog postupka određeno za</w:t>
      </w:r>
      <w:r w:rsidR="001B7DA3" w:rsidRPr="001B7DA3">
        <w:t xml:space="preserve"> </w:t>
      </w:r>
      <w:r w:rsidR="00EB0354">
        <w:t>28</w:t>
      </w:r>
      <w:r w:rsidR="00137A06">
        <w:t xml:space="preserve">. </w:t>
      </w:r>
      <w:r w:rsidR="00EB0354">
        <w:t>studenog</w:t>
      </w:r>
      <w:r w:rsidR="00583715">
        <w:t xml:space="preserve"> 201</w:t>
      </w:r>
      <w:r w:rsidR="00641EB8">
        <w:t>7</w:t>
      </w:r>
      <w:r w:rsidR="00EB0354">
        <w:t>. u 9:10</w:t>
      </w:r>
      <w:r w:rsidR="001B7DA3" w:rsidRPr="001B7DA3">
        <w:t xml:space="preserve"> sati neće se održati.</w:t>
      </w:r>
    </w:p>
    <w:p w:rsidRDefault="0024015D" w:rsidP="003117C7" w:rsidR="0024015D" w:rsidRPr="001B7DA3">
      <w:pPr>
        <w:jc w:val="both"/>
      </w:pPr>
    </w:p>
    <w:p w:rsidRDefault="003117C7" w:rsidP="003117C7" w:rsidR="003117C7" w:rsidRPr="001B7DA3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B7DA3">
        <w:rPr>
          <w:b w:val="false"/>
          <w:szCs w:val="24"/>
        </w:rPr>
        <w:t>Obrazloženje</w:t>
      </w:r>
    </w:p>
    <w:p w:rsidRDefault="003117C7" w:rsidP="00904796" w:rsidR="003117C7" w:rsidRPr="001B7DA3">
      <w:pPr>
        <w:pStyle w:val="Tijeloteksta"/>
        <w:ind w:left="0"/>
        <w:rPr>
          <w:rFonts w:hAnsi="Times New Roman" w:ascii="Times New Roman"/>
          <w:szCs w:val="24"/>
        </w:rPr>
      </w:pPr>
    </w:p>
    <w:p w:rsidRDefault="003117C7" w:rsidP="00EB0354" w:rsidR="005B1702">
      <w:pPr>
        <w:numPr>
          <w:ilvl w:val="12"/>
          <w:numId w:val="0"/>
        </w:numPr>
        <w:ind w:firstLine="720"/>
        <w:jc w:val="both"/>
      </w:pPr>
      <w:r w:rsidRPr="001B7DA3">
        <w:t xml:space="preserve">Rješenjem ovoga suda </w:t>
      </w:r>
      <w:r w:rsidR="00904796" w:rsidRPr="001B7DA3">
        <w:t xml:space="preserve">od </w:t>
      </w:r>
      <w:r w:rsidR="00583715">
        <w:t>2</w:t>
      </w:r>
      <w:r w:rsidR="00EB0354">
        <w:t>5</w:t>
      </w:r>
      <w:r w:rsidR="00B34803">
        <w:t xml:space="preserve">. </w:t>
      </w:r>
      <w:r w:rsidR="00EB0354">
        <w:t>listopada</w:t>
      </w:r>
      <w:r w:rsidR="00583715">
        <w:t xml:space="preserve"> 2017</w:t>
      </w:r>
      <w:r w:rsidR="00904796" w:rsidRPr="001B7DA3">
        <w:t xml:space="preserve">. </w:t>
      </w:r>
      <w:r w:rsidR="00583715">
        <w:t xml:space="preserve">pokrenut je prethodni postupak radi </w:t>
      </w:r>
      <w:r w:rsidR="00583715" w:rsidRPr="00070D63">
        <w:t xml:space="preserve">utvrđivanja pretpostavki za otvaranje stečajnog postupka nad </w:t>
      </w:r>
      <w:r w:rsidR="00583715" w:rsidRPr="00070D63">
        <w:rPr>
          <w:lang w:val="pt-BR"/>
        </w:rPr>
        <w:t xml:space="preserve">dužnikom </w:t>
      </w:r>
      <w:r w:rsidR="00EB0354" w:rsidRPr="00EB0354">
        <w:rPr>
          <w:lang w:val="pt-BR"/>
        </w:rPr>
        <w:t>ORO LIGNUM j.d.o.o., OIB: 90994819577, M. Prpića 25, Oroslavje</w:t>
      </w:r>
      <w:r w:rsidR="00583715">
        <w:rPr>
          <w:lang w:val="pt-BR"/>
        </w:rPr>
        <w:t>.</w:t>
      </w:r>
      <w:r w:rsidR="00EB0354">
        <w:rPr>
          <w:lang w:val="pt-BR"/>
        </w:rPr>
        <w:t xml:space="preserve"> Također je doneseno rješenje kojim je naloženo </w:t>
      </w:r>
      <w:r w:rsidR="00EB0354" w:rsidRPr="00EB0354">
        <w:rPr>
          <w:lang w:val="pt-BR"/>
        </w:rPr>
        <w:t>osobi ovlaš</w:t>
      </w:r>
      <w:r w:rsidR="00EB0354">
        <w:rPr>
          <w:lang w:val="pt-BR"/>
        </w:rPr>
        <w:t>tenoj za zastupanje dužnika Neni Hursi</w:t>
      </w:r>
      <w:r w:rsidR="00EB0354" w:rsidRPr="00EB0354">
        <w:rPr>
          <w:lang w:val="pt-BR"/>
        </w:rPr>
        <w:t xml:space="preserve">, OIB: 34223827415, Oroslavje, M. Prpića 5, u roku 8 dana od dostave </w:t>
      </w:r>
      <w:r w:rsidR="00EB0354">
        <w:rPr>
          <w:lang w:val="pt-BR"/>
        </w:rPr>
        <w:t>rješenja platiti</w:t>
      </w:r>
      <w:r w:rsidR="00EB0354" w:rsidRPr="00EB0354">
        <w:rPr>
          <w:lang w:val="pt-BR"/>
        </w:rPr>
        <w:t xml:space="preserve"> predujam u iznosu 1.000,00 kn u Fond za namirenje troškova stečajnog postupka na račun Trgovačkog suda u Zagrebu IBAN HR9223900011300000460, model 05, poziv na broj 2001-3835-16.</w:t>
      </w:r>
      <w:r w:rsidR="00EB0354">
        <w:rPr>
          <w:lang w:val="pt-BR"/>
        </w:rPr>
        <w:t xml:space="preserve"> </w:t>
      </w:r>
      <w:r w:rsidR="00B34803">
        <w:t xml:space="preserve">S obzirom na to da </w:t>
      </w:r>
      <w:r w:rsidR="00583715">
        <w:t xml:space="preserve">je dužnik </w:t>
      </w:r>
      <w:r w:rsidR="00B34803">
        <w:t>podni</w:t>
      </w:r>
      <w:r w:rsidR="00414FB9">
        <w:t>o žalbu</w:t>
      </w:r>
      <w:r w:rsidR="00B34803">
        <w:t xml:space="preserve"> protiv</w:t>
      </w:r>
      <w:r w:rsidR="00EB0354">
        <w:t xml:space="preserve"> oba</w:t>
      </w:r>
      <w:r w:rsidR="00B34803">
        <w:t xml:space="preserve"> naveden</w:t>
      </w:r>
      <w:r w:rsidR="00EB0354">
        <w:t>a</w:t>
      </w:r>
      <w:r w:rsidR="00B34803">
        <w:t xml:space="preserve"> rješenja, sud je odgodio </w:t>
      </w:r>
      <w:r w:rsidR="00414FB9">
        <w:t xml:space="preserve">ročište </w:t>
      </w:r>
      <w:r w:rsidR="00414FB9" w:rsidRPr="00414FB9">
        <w:t>radi očitovanja o prijedlogu za otvaranje stečajnog postupka</w:t>
      </w:r>
      <w:r w:rsidR="00B34803">
        <w:t>. Po primitku drugostupanjske odluke po naveden</w:t>
      </w:r>
      <w:r w:rsidR="00414FB9">
        <w:t xml:space="preserve">oj </w:t>
      </w:r>
      <w:r w:rsidR="00B34803">
        <w:t>žalb</w:t>
      </w:r>
      <w:r w:rsidR="00414FB9">
        <w:t>i</w:t>
      </w:r>
      <w:r w:rsidR="00B34803">
        <w:t xml:space="preserve">, sud će </w:t>
      </w:r>
      <w:r w:rsidR="00414FB9">
        <w:t>donijeti daljnju odluku.</w:t>
      </w:r>
    </w:p>
    <w:p w:rsidRDefault="005B1702" w:rsidP="007C2D6E" w:rsidR="005B1702">
      <w:pPr>
        <w:numPr>
          <w:ilvl w:val="12"/>
          <w:numId w:val="0"/>
        </w:numPr>
        <w:ind w:firstLine="720"/>
        <w:jc w:val="both"/>
      </w:pPr>
    </w:p>
    <w:p w:rsidRDefault="007F0DBF" w:rsidP="00F15DDC" w:rsidR="00EF227F">
      <w:pPr>
        <w:numPr>
          <w:ilvl w:val="12"/>
          <w:numId w:val="0"/>
        </w:numPr>
        <w:ind w:firstLine="720"/>
        <w:jc w:val="center"/>
      </w:pPr>
      <w:r w:rsidRPr="0024015D">
        <w:t>U</w:t>
      </w:r>
      <w:r w:rsidR="00BE64CD" w:rsidRPr="0024015D">
        <w:t xml:space="preserve"> Zagrebu</w:t>
      </w:r>
      <w:r w:rsidR="00E31888" w:rsidRPr="0024015D">
        <w:t xml:space="preserve"> </w:t>
      </w:r>
      <w:r w:rsidR="007C2D6E">
        <w:t>2</w:t>
      </w:r>
      <w:r w:rsidR="00EB0354">
        <w:t>1</w:t>
      </w:r>
      <w:r w:rsidR="007C2D6E">
        <w:t xml:space="preserve">. </w:t>
      </w:r>
      <w:r w:rsidR="00EB0354">
        <w:t>studenog</w:t>
      </w:r>
      <w:r w:rsidR="00414FB9">
        <w:t xml:space="preserve"> 2017</w:t>
      </w:r>
      <w:r w:rsidR="00442DDA" w:rsidRPr="0024015D">
        <w:t>.</w:t>
      </w:r>
    </w:p>
    <w:p w:rsidRDefault="00F15DDC" w:rsidP="00F15DDC" w:rsidR="00F15DDC" w:rsidRPr="0024015D">
      <w:pPr>
        <w:numPr>
          <w:ilvl w:val="12"/>
          <w:numId w:val="0"/>
        </w:numPr>
        <w:ind w:firstLine="720"/>
        <w:jc w:val="center"/>
      </w:pPr>
    </w:p>
    <w:p w:rsidRDefault="00442DDA" w:rsidP="00EC6008" w:rsidR="00442DDA" w:rsidRPr="0024015D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24015D">
        <w:rPr>
          <w:rFonts w:hAnsi="Times New Roman" w:ascii="Times New Roman"/>
          <w:szCs w:val="24"/>
        </w:rPr>
        <w:tab/>
        <w:t>SUDAC:</w:t>
      </w:r>
    </w:p>
    <w:p w:rsidRDefault="007F0DBF" w:rsidP="00414FB9" w:rsidR="0024015D" w:rsidRPr="0024015D">
      <w:pPr>
        <w:pStyle w:val="Tijeloteksta"/>
        <w:ind w:left="5760"/>
        <w:jc w:val="right"/>
      </w:pPr>
      <w:r w:rsidRPr="0024015D">
        <w:rPr>
          <w:rFonts w:hAnsi="Times New Roman" w:ascii="Times New Roman"/>
          <w:szCs w:val="24"/>
        </w:rPr>
        <w:t xml:space="preserve">    </w:t>
      </w:r>
      <w:r w:rsidR="00414FB9">
        <w:rPr>
          <w:rFonts w:hAnsi="Times New Roman" w:ascii="Times New Roman"/>
          <w:szCs w:val="24"/>
        </w:rPr>
        <w:t>Nikolina Dorić Hadžisejdić</w:t>
      </w:r>
      <w:r w:rsidR="00EA32D5">
        <w:rPr>
          <w:rFonts w:hAnsi="Times New Roman" w:ascii="Times New Roman"/>
          <w:szCs w:val="24"/>
        </w:rPr>
        <w:t>,v.r.</w:t>
      </w:r>
    </w:p>
    <w:p w:rsidRDefault="00641EB8" w:rsidP="00EF227F" w:rsidR="00641EB8">
      <w:pPr>
        <w:numPr>
          <w:ilvl w:val="12"/>
          <w:numId w:val="0"/>
        </w:numPr>
        <w:jc w:val="both"/>
      </w:pPr>
    </w:p>
    <w:p w:rsidRDefault="00BC1EB9" w:rsidP="00EF227F" w:rsidR="00EF227F" w:rsidRPr="0024015D">
      <w:pPr>
        <w:numPr>
          <w:ilvl w:val="12"/>
          <w:numId w:val="0"/>
        </w:numPr>
        <w:jc w:val="both"/>
      </w:pPr>
      <w:r w:rsidRPr="0024015D">
        <w:t>UPUTA</w:t>
      </w:r>
      <w:r w:rsidR="00EF227F" w:rsidRPr="0024015D">
        <w:t xml:space="preserve"> O PRAVNOM LIJEKU:</w:t>
      </w:r>
    </w:p>
    <w:p w:rsidRDefault="00904796" w:rsidP="00EF227F" w:rsidR="007F0DBF" w:rsidRPr="0024015D">
      <w:pPr>
        <w:numPr>
          <w:ilvl w:val="12"/>
          <w:numId w:val="0"/>
        </w:numPr>
        <w:jc w:val="both"/>
      </w:pPr>
      <w:r w:rsidRPr="0024015D">
        <w:t>Protiv ovog rješenja žalba nije dopuštena (</w:t>
      </w:r>
      <w:r w:rsidR="00B56E1F" w:rsidRPr="0024015D">
        <w:t>čl. 278. ZPP-a u vezi s čl. 10</w:t>
      </w:r>
      <w:r w:rsidRPr="0024015D">
        <w:t>. SZ-a)</w:t>
      </w:r>
    </w:p>
    <w:p w:rsidRDefault="0024015D" w:rsidP="00EF227F" w:rsidR="0024015D">
      <w:pPr>
        <w:numPr>
          <w:ilvl w:val="12"/>
          <w:numId w:val="0"/>
        </w:numPr>
        <w:jc w:val="both"/>
      </w:pPr>
    </w:p>
    <w:p w:rsidRDefault="00EA32D5" w:rsidP="00C359B6" w:rsidR="00EA32D5">
      <w:pPr>
        <w:pStyle w:val="Bezproreda"/>
        <w:ind w:left="4956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EA32D5" w:rsidP="00C359B6" w:rsidR="00EA32D5">
      <w:pPr>
        <w:pStyle w:val="Bezproreda"/>
        <w:ind w:left="4956"/>
        <w:jc w:val="right"/>
      </w:pPr>
      <w:r>
        <w:t>Karmela Dolenc</w:t>
      </w:r>
    </w:p>
    <w:p w:rsidRDefault="00EA32D5" w:rsidP="00EF227F" w:rsidR="00EA32D5">
      <w:pPr>
        <w:numPr>
          <w:ilvl w:val="12"/>
          <w:numId w:val="0"/>
        </w:numPr>
        <w:jc w:val="both"/>
      </w:pPr>
    </w:p>
    <w:p w:rsidRDefault="00EA32D5" w:rsidP="00EF227F" w:rsidR="00EA32D5" w:rsidRPr="0024015D">
      <w:pPr>
        <w:numPr>
          <w:ilvl w:val="12"/>
          <w:numId w:val="0"/>
        </w:numPr>
        <w:jc w:val="both"/>
      </w:pPr>
    </w:p>
    <w:sectPr w:rsidSect="00F15DDC" w:rsidR="00EA32D5" w:rsidRPr="0024015D">
      <w:headerReference w:type="default" r:id="rId10"/>
      <w:pgSz w:code="9" w:h="16840" w:w="11907"/>
      <w:pgMar w:gutter="0" w:footer="720" w:header="720" w:left="1417" w:bottom="426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F15DDC">
      <w:rPr>
        <w:noProof/>
      </w:rPr>
      <w:t>2</w:t>
    </w:r>
    <w:r>
      <w:fldChar w:fldCharType="end"/>
    </w:r>
    <w:r w:rsidR="00EB0354">
      <w:t xml:space="preserve"> -</w:t>
    </w:r>
    <w:r w:rsidR="00EB0354">
      <w:tab/>
      <w:t>89</w:t>
    </w:r>
    <w:r w:rsidR="00137A06">
      <w:t xml:space="preserve">. </w:t>
    </w:r>
    <w:r w:rsidR="007C2D6E">
      <w:t>St-</w:t>
    </w:r>
    <w:r w:rsidR="00EB0354">
      <w:t>3835</w:t>
    </w:r>
    <w:r w:rsidR="007C2D6E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4047042"/>
    <w:multiLevelType w:val="hybridMultilevel"/>
    <w:tmpl w:val="6D4C56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37A06"/>
    <w:rsid w:val="001536AA"/>
    <w:rsid w:val="00160C6A"/>
    <w:rsid w:val="001B7DA3"/>
    <w:rsid w:val="001D2EB8"/>
    <w:rsid w:val="002010AB"/>
    <w:rsid w:val="00233E8D"/>
    <w:rsid w:val="0024015D"/>
    <w:rsid w:val="00263D21"/>
    <w:rsid w:val="00265143"/>
    <w:rsid w:val="002E012D"/>
    <w:rsid w:val="002F1273"/>
    <w:rsid w:val="0030572B"/>
    <w:rsid w:val="003117C7"/>
    <w:rsid w:val="00355B0F"/>
    <w:rsid w:val="0038601C"/>
    <w:rsid w:val="003B6D9E"/>
    <w:rsid w:val="003C7143"/>
    <w:rsid w:val="003D2BC5"/>
    <w:rsid w:val="003D63E6"/>
    <w:rsid w:val="003D6E2A"/>
    <w:rsid w:val="00414FB9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83715"/>
    <w:rsid w:val="005A2E7E"/>
    <w:rsid w:val="005B139B"/>
    <w:rsid w:val="005B1702"/>
    <w:rsid w:val="005F641C"/>
    <w:rsid w:val="00621B59"/>
    <w:rsid w:val="00637921"/>
    <w:rsid w:val="00641EB8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C2D6E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4803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52F28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A32D5"/>
    <w:rsid w:val="00EB0354"/>
    <w:rsid w:val="00EB6CC8"/>
    <w:rsid w:val="00EC6008"/>
    <w:rsid w:val="00EF227F"/>
    <w:rsid w:val="00F15DDC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2D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2D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2D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2D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EA32D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C2D6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2D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2D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2D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2D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EA32D5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 ročišta</izvorni_sadrzaj>
    <derivirana_varijabla naziv="DomainObject.Primjedba_1">odgoda ročišta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3835</izvorni_sadrzaj>
    <derivirana_varijabla naziv="DomainObject.Predmet.Broj_1">3835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St-3835/2016</izvorni_sadrzaj>
    <derivirana_varijabla naziv="DomainObject.Predmet.OznakaBroj_1">St-3835/2016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 LIGNUM j.d.o.o. zastupanog po punomoćniku Neno Hursa</izvorni_sadrzaj>
    <derivirana_varijabla naziv="DomainObject.Predmet.ProtustrankaFormated_1">  ORO LIGNUM j.d.o.o. zastupanog po punomoćniku Neno Hursa</derivirana_varijabla>
  </DomainObject.Predmet.ProtustrankaFormated>
  <DomainObject.Predmet.ProtustrankaFormatedOIB>
    <izvorni_sadrzaj>  ORO LIGNUM j.d.o.o., OIB 90994819577 zastupanog po punomoćniku Neno Hursa</izvorni_sadrzaj>
    <derivirana_varijabla naziv="DomainObject.Predmet.ProtustrankaFormatedOIB_1">  ORO LIGNUM j.d.o.o., OIB 90994819577 zastupanog po punomoćniku Neno Hursa</derivirana_varijabla>
  </DomainObject.Predmet.ProtustrankaFormatedOIB>
  <DomainObject.Predmet.ProtustrankaFormatedWithAdress>
    <izvorni_sadrzaj> ORO LIGNUM j.d.o.o., M. Prpića 25, 49243 Oroslavje zastupanog po punomoćniku Neno Hursa</izvorni_sadrzaj>
    <derivirana_varijabla naziv="DomainObject.Predmet.ProtustrankaFormatedWithAdress_1"> ORO LIGNUM j.d.o.o., M. Prpića 25, 49243 Oroslavje zastupanog po punomoćniku Neno Hursa</derivirana_varijabla>
  </DomainObject.Predmet.ProtustrankaFormatedWithAdress>
  <DomainObject.Predmet.ProtustrankaFormatedWithAdressOIB>
    <izvorni_sadrzaj> ORO LIGNUM j.d.o.o., OIB 90994819577, M. Prpića 25, 49243 Oroslavje zastupanog po punomoćniku Neno Hursa</izvorni_sadrzaj>
    <derivirana_varijabla naziv="DomainObject.Predmet.ProtustrankaFormatedWithAdressOIB_1"> ORO LIGNUM j.d.o.o., OIB 90994819577, M. Prpića 25, 49243 Oroslavje zastupanog po punomoćniku Neno Hursa</derivirana_varijabla>
  </DomainObject.Predmet.ProtustrankaFormatedWithAdressOIB>
  <DomainObject.Predmet.ProtustrankaWithAdress>
    <izvorni_sadrzaj>ORO LIGNUM j.d.o.o. M. Prpića 25, 49243 Oroslavje</izvorni_sadrzaj>
    <derivirana_varijabla naziv="DomainObject.Predmet.ProtustrankaWithAdress_1">ORO LIGNUM j.d.o.o. M. Prpića 25, 49243 Oroslavje</derivirana_varijabla>
  </DomainObject.Predmet.ProtustrankaWithAdress>
  <DomainObject.Predmet.ProtustrankaWithAdressOIB>
    <izvorni_sadrzaj>ORO LIGNUM j.d.o.o., OIB 90994819577, M. Prpića 25, 49243 Oroslavje</izvorni_sadrzaj>
    <derivirana_varijabla naziv="DomainObject.Predmet.ProtustrankaWithAdressOIB_1">ORO LIGNUM j.d.o.o., OIB 90994819577, M. Prpića 25, 49243 Oroslavje</derivirana_varijabla>
  </DomainObject.Predmet.ProtustrankaWithAdressOIB>
  <DomainObject.Predmet.ProtustrankaNazivFormated>
    <izvorni_sadrzaj>ORO LIGNUM j.d.o.o.</izvorni_sadrzaj>
    <derivirana_varijabla naziv="DomainObject.Predmet.ProtustrankaNazivFormated_1">ORO LIGNUM j.d.o.o.</derivirana_varijabla>
  </DomainObject.Predmet.ProtustrankaNazivFormated>
  <DomainObject.Predmet.ProtustrankaNazivFormatedOIB>
    <izvorni_sadrzaj>ORO LIGNUM j.d.o.o., OIB 90994819577</izvorni_sadrzaj>
    <derivirana_varijabla naziv="DomainObject.Predmet.ProtustrankaNazivFormatedOIB_1">ORO LIGNUM j.d.o.o., OIB 90994819577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Neno Hursa</izvorni_sadrzaj>
    <derivirana_varijabla naziv="DomainObject.Predmet.StrankaFormated_1">  FINA Regionalni centar Zagreb; Neno Hursa</derivirana_varijabla>
  </DomainObject.Predmet.StrankaFormated>
  <DomainObject.Predmet.StrankaFormatedOIB>
    <izvorni_sadrzaj>  FINA Regionalni centar Zagreb, OIB 85821130368; Neno Hursa, OIB 34223827415</izvorni_sadrzaj>
    <derivirana_varijabla naziv="DomainObject.Predmet.StrankaFormatedOIB_1">  FINA Regionalni centar Zagreb, OIB 85821130368; Neno Hursa, OIB 34223827415</derivirana_varijabla>
  </DomainObject.Predmet.StrankaFormatedOIB>
  <DomainObject.Predmet.StrankaFormatedWithAdress>
    <izvorni_sadrzaj> FINA Regionalni centar Zagreb, Trg svibanjskih žrtava 1995. 1, 10000 Zagreb; Neno Hursa, Ulica M.prpića 25, 49243 Oroslavje</izvorni_sadrzaj>
    <derivirana_varijabla naziv="DomainObject.Predmet.StrankaFormatedWithAdress_1"> FINA Regionalni centar Zagreb, Trg svibanjskih žrtava 1995. 1, 10000 Zagreb; Neno Hursa, Ulica M.prpića 25, 49243 Oroslavje</derivirana_varijabla>
  </DomainObject.Predmet.StrankaFormatedWithAdress>
  <DomainObject.Predmet.StrankaFormatedWithAdressOIB>
    <izvorni_sadrzaj> FINA Regionalni centar Zagreb, OIB 85821130368, Trg svibanjskih žrtava 1995. 1, 10000 Zagreb; Neno Hursa, OIB 34223827415, Ulica M.prpića 25, 49243 Oroslavje</izvorni_sadrzaj>
    <derivirana_varijabla naziv="DomainObject.Predmet.StrankaFormatedWithAdressOIB_1"> FINA Regionalni centar Zagreb, OIB 85821130368, Trg svibanjskih žrtava 1995. 1, 10000 Zagreb; Neno Hursa, OIB 34223827415, Ulica M.prpića 25, 49243 Oroslavje</derivirana_varijabla>
  </DomainObject.Predmet.StrankaFormatedWithAdressOIB>
  <DomainObject.Predmet.StrankaWithAdress>
    <izvorni_sadrzaj>FINA Regionalni centar Zagreb Trg svibanjskih žrtava 1995. 1,10000 Zagreb,Neno Hursa Ulica M.prpića 25,49243 Oroslavje</izvorni_sadrzaj>
    <derivirana_varijabla naziv="DomainObject.Predmet.StrankaWithAdress_1">FINA Regionalni centar Zagreb Trg svibanjskih žrtava 1995. 1,10000 Zagreb,Neno Hursa Ulica M.prpića 25,49243 Oroslavje</derivirana_varijabla>
  </DomainObject.Predmet.StrankaWithAdress>
  <DomainObject.Predmet.StrankaWithAdressOIB>
    <izvorni_sadrzaj>FINA Regionalni centar Zagreb, OIB 85821130368, Trg svibanjskih žrtava 1995. 1,10000 Zagreb,Neno Hursa, OIB 34223827415, Ulica M.prpića 25,49243 Oroslavje</izvorni_sadrzaj>
    <derivirana_varijabla naziv="DomainObject.Predmet.StrankaWithAdressOIB_1">FINA Regionalni centar Zagreb, OIB 85821130368, Trg svibanjskih žrtava 1995. 1,10000 Zagreb,Neno Hursa, OIB 34223827415, Ulica M.prpića 25,49243 Oroslavje</derivirana_varijabla>
  </DomainObject.Predmet.StrankaWithAdressOIB>
  <DomainObject.Predmet.StrankaNazivFormated>
    <izvorni_sadrzaj>FINA Regionalni centar Zagreb,Neno Hursa</izvorni_sadrzaj>
    <derivirana_varijabla naziv="DomainObject.Predmet.StrankaNazivFormated_1">FINA Regionalni centar Zagreb,Neno Hursa</derivirana_varijabla>
  </DomainObject.Predmet.StrankaNazivFormated>
  <DomainObject.Predmet.StrankaNazivFormatedOIB>
    <izvorni_sadrzaj>FINA Regionalni centar Zagreb, OIB 85821130368,Neno Hursa, OIB 34223827415</izvorni_sadrzaj>
    <derivirana_varijabla naziv="DomainObject.Predmet.StrankaNazivFormatedOIB_1">FINA Regionalni centar Zagreb, OIB 85821130368,Neno Hursa, OIB 34223827415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Neno Hursa</item>
    </izvorni_sadrzaj>
    <derivirana_varijabla naziv="DomainObject.Predmet.StrankaListFormated_1">
      <item>FINA Regionalni centar Zagreb</item>
      <item>Neno Hursa</item>
    </derivirana_varijabla>
  </DomainObject.Predmet.StrankaListFormated>
  <DomainObject.Predmet.StrankaListFormatedOIB>
    <izvorni_sadrzaj>
      <item>FINA Regionalni centar Zagreb, OIB 85821130368</item>
      <item>Neno Hursa, OIB 34223827415</item>
    </izvorni_sadrzaj>
    <derivirana_varijabla naziv="DomainObject.Predmet.StrankaListFormatedOIB_1">
      <item>FINA Regionalni centar Zagreb, OIB 85821130368</item>
      <item>Neno Hursa, OIB 34223827415</item>
    </derivirana_varijabla>
  </DomainObject.Predmet.StrankaListFormatedOIB>
  <DomainObject.Predmet.StrankaListFormatedWithAdress>
    <izvorni_sadrzaj>
      <item>FINA Regionalni centar Zagreb, Trg svibanjskih žrtava 1995. 1, 10000 Zagreb</item>
      <item>Neno Hursa, Ulica M.prpića 25, 49243 Oroslavje</item>
    </izvorni_sadrzaj>
    <derivirana_varijabla naziv="DomainObject.Predmet.StrankaListFormatedWithAdress_1">
      <item>FINA Regionalni centar Zagreb, Trg svibanjskih žrtava 1995. 1, 10000 Zagreb</item>
      <item>Neno Hursa, Ulica M.prpića 25, 49243 Oroslavje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Neno Hursa, OIB 34223827415, Ulica M.prpića 25, 49243 Oroslavje</item>
    </izvorni_sadrzaj>
    <derivirana_varijabla naziv="DomainObject.Predmet.StrankaListFormatedWithAdressOIB_1">
      <item>FINA Regionalni centar Zagreb, OIB 85821130368, Trg svibanjskih žrtava 1995. 1, 10000 Zagreb</item>
      <item>Neno Hursa, OIB 34223827415, Ulica M.prpića 25, 49243 Oroslavje</item>
    </derivirana_varijabla>
  </DomainObject.Predmet.StrankaListFormatedWithAdressOIB>
  <DomainObject.Predmet.StrankaListNazivFormated>
    <izvorni_sadrzaj>
      <item>FINA Regionalni centar Zagreb</item>
      <item>Neno Hursa</item>
    </izvorni_sadrzaj>
    <derivirana_varijabla naziv="DomainObject.Predmet.StrankaListNazivFormated_1">
      <item>FINA Regionalni centar Zagreb</item>
      <item>Neno Hursa</item>
    </derivirana_varijabla>
  </DomainObject.Predmet.StrankaListNazivFormated>
  <DomainObject.Predmet.StrankaListNazivFormatedOIB>
    <izvorni_sadrzaj>
      <item>FINA Regionalni centar Zagreb, OIB 85821130368</item>
      <item>Neno Hursa, OIB 34223827415</item>
    </izvorni_sadrzaj>
    <derivirana_varijabla naziv="DomainObject.Predmet.StrankaListNazivFormatedOIB_1">
      <item>FINA Regionalni centar Zagreb, OIB 85821130368</item>
      <item>Neno Hursa, OIB 34223827415</item>
    </derivirana_varijabla>
  </DomainObject.Predmet.StrankaListNazivFormatedOIB>
  <DomainObject.Predmet.ProtuStrankaListFormated>
    <izvorni_sadrzaj>
      <item>ORO LIGNUM j.d.o.o. zastupanog po punomoćniku Neno Hursa</item>
    </izvorni_sadrzaj>
    <derivirana_varijabla naziv="DomainObject.Predmet.ProtuStrankaListFormated_1">
      <item>ORO LIGNUM j.d.o.o. zastupanog po punomoćniku Neno Hursa</item>
    </derivirana_varijabla>
  </DomainObject.Predmet.ProtuStrankaListFormated>
  <DomainObject.Predmet.ProtuStrankaListFormatedOIB>
    <izvorni_sadrzaj>
      <item>ORO LIGNUM j.d.o.o., OIB 90994819577 zastupanog po punomoćniku Neno Hursa</item>
    </izvorni_sadrzaj>
    <derivirana_varijabla naziv="DomainObject.Predmet.ProtuStrankaListFormatedOIB_1">
      <item>ORO LIGNUM j.d.o.o., OIB 90994819577 zastupanog po punomoćniku Neno Hursa</item>
    </derivirana_varijabla>
  </DomainObject.Predmet.ProtuStrankaListFormatedOIB>
  <DomainObject.Predmet.ProtuStrankaListFormatedWithAdress>
    <izvorni_sadrzaj>
      <item>ORO LIGNUM j.d.o.o., M. Prpića 25, 49243 Oroslavje zastupanog po punomoćniku Neno Hursa</item>
    </izvorni_sadrzaj>
    <derivirana_varijabla naziv="DomainObject.Predmet.ProtuStrankaListFormatedWithAdress_1">
      <item>ORO LIGNUM j.d.o.o., M. Prpića 25, 49243 Oroslavje zastupanog po punomoćniku Neno Hursa</item>
    </derivirana_varijabla>
  </DomainObject.Predmet.ProtuStrankaListFormatedWithAdress>
  <DomainObject.Predmet.ProtuStrankaListFormatedWithAdressOIB>
    <izvorni_sadrzaj>
      <item>ORO LIGNUM j.d.o.o., OIB 90994819577, M. Prpića 25, 49243 Oroslavje zastupanog po punomoćniku Neno Hursa</item>
    </izvorni_sadrzaj>
    <derivirana_varijabla naziv="DomainObject.Predmet.ProtuStrankaListFormatedWithAdressOIB_1">
      <item>ORO LIGNUM j.d.o.o., OIB 90994819577, M. Prpića 25, 49243 Oroslavje zastupanog po punomoćniku Neno Hursa</item>
    </derivirana_varijabla>
  </DomainObject.Predmet.ProtuStrankaListFormatedWithAdressOIB>
  <DomainObject.Predmet.ProtuStrankaListNazivFormated>
    <izvorni_sadrzaj>
      <item>ORO LIGNUM j.d.o.o.</item>
    </izvorni_sadrzaj>
    <derivirana_varijabla naziv="DomainObject.Predmet.ProtuStrankaListNazivFormated_1">
      <item>ORO LIGNUM j.d.o.o.</item>
    </derivirana_varijabla>
  </DomainObject.Predmet.ProtuStrankaListNazivFormated>
  <DomainObject.Predmet.ProtuStrankaListNazivFormatedOIB>
    <izvorni_sadrzaj>
      <item>ORO LIGNUM j.d.o.o., OIB 90994819577</item>
    </izvorni_sadrzaj>
    <derivirana_varijabla naziv="DomainObject.Predmet.ProtuStrankaListNazivFormatedOIB_1">
      <item>ORO LIGNUM j.d.o.o., OIB 90994819577</item>
    </derivirana_varijabla>
  </DomainObject.Predmet.ProtuStrankaListNazivFormatedOIB>
  <DomainObject.Predmet.OstaliListFormated>
    <izvorni_sadrzaj>
      <item>Neno Hursa punomoćnik sudionika u postupku ORO LIGNUM j.d.o.o.</item>
    </izvorni_sadrzaj>
    <derivirana_varijabla naziv="DomainObject.Predmet.OstaliListFormated_1">
      <item>Neno Hursa punomoćnik sudionika u postupku ORO LIGNUM j.d.o.o.</item>
    </derivirana_varijabla>
  </DomainObject.Predmet.OstaliListFormated>
  <DomainObject.Predmet.OstaliListFormatedOIB>
    <izvorni_sadrzaj>
      <item>Neno Hursa, OIB 34223827415 punomoćnik sudionika u postupku ORO LIGNUM j.d.o.o.</item>
    </izvorni_sadrzaj>
    <derivirana_varijabla naziv="DomainObject.Predmet.OstaliListFormatedOIB_1">
      <item>Neno Hursa, OIB 34223827415 punomoćnik sudionika u postupku ORO LIGNUM j.d.o.o.</item>
    </derivirana_varijabla>
  </DomainObject.Predmet.OstaliListFormatedOIB>
  <DomainObject.Predmet.OstaliListFormatedWithAdress>
    <izvorni_sadrzaj>
      <item>Neno Hursa, Ulica M.prpića 25, 49243 Oroslavje punomoćnik sudionika u postupku ORO LIGNUM j.d.o.o.</item>
    </izvorni_sadrzaj>
    <derivirana_varijabla naziv="DomainObject.Predmet.OstaliListFormatedWithAdress_1">
      <item>Neno Hursa, Ulica M.prpića 25, 49243 Oroslavje punomoćnik sudionika u postupku ORO LIGNUM j.d.o.o.</item>
    </derivirana_varijabla>
  </DomainObject.Predmet.OstaliListFormatedWithAdress>
  <DomainObject.Predmet.OstaliListFormatedWithAdressOIB>
    <izvorni_sadrzaj>
      <item>Neno Hursa, OIB 34223827415, Ulica M.prpića 25, 49243 Oroslavje punomoćnik sudionika u postupku ORO LIGNUM j.d.o.o.</item>
    </izvorni_sadrzaj>
    <derivirana_varijabla naziv="DomainObject.Predmet.OstaliListFormatedWithAdressOIB_1">
      <item>Neno Hursa, OIB 34223827415, Ulica M.prpića 25, 49243 Oroslavje punomoćnik sudionika u postupku ORO LIGNUM j.d.o.o.</item>
    </derivirana_varijabla>
  </DomainObject.Predmet.OstaliListFormatedWithAdressOIB>
  <DomainObject.Predmet.OstaliListNazivFormated>
    <izvorni_sadrzaj>
      <item>Neno Hursa</item>
    </izvorni_sadrzaj>
    <derivirana_varijabla naziv="DomainObject.Predmet.OstaliListNazivFormated_1">
      <item>Neno Hursa</item>
    </derivirana_varijabla>
  </DomainObject.Predmet.OstaliListNazivFormated>
  <DomainObject.Predmet.OstaliListNazivFormatedOIB>
    <izvorni_sadrzaj>
      <item>Neno Hursa, OIB 34223827415</item>
    </izvorni_sadrzaj>
    <derivirana_varijabla naziv="DomainObject.Predmet.OstaliListNazivFormatedOIB_1">
      <item>Neno Hursa, OIB 34223827415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ORO LIGNUM j.d.o.o.</izvorni_sadrzaj>
    <derivirana_varijabla naziv="DomainObject.Predmet.ProtustrankaIDrugi_1">ORO LIGNUM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ORO LIGNUM j.d.o.o., OIB 90994819577, M. Prpića 25, 49243 Oroslavje</izvorni_sadrzaj>
    <derivirana_varijabla naziv="DomainObject.Predmet.ProtustrankaIDrugiAdressOIB_1">ORO LIGNUM j.d.o.o., OIB 90994819577, M. Prpića 25,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ORO LIGNUM j.d.o.o.</item>
      <item>Neno Hursa</item>
      <item>Neno Hursa</item>
    </izvorni_sadrzaj>
    <derivirana_varijabla naziv="DomainObject.Predmet.SudioniciListNaziv_1">
      <item>FINA Regionalni centar Zagreb</item>
      <item>ORO LIGNUM j.d.o.o.</item>
      <item>Neno Hursa</item>
      <item>Neno Hursa</item>
    </derivirana_varijabla>
  </DomainObject.Predmet.SudioniciListNaziv>
  <DomainObject.Predmet.SudioniciListAdressOIB>
    <izvorni_sadrzaj>
      <item>FINA Regionalni centar Zagreb, OIB 85821130368, Trg svibanjskih žrtava 1995. 1,10000 Zagreb</item>
      <item>ORO LIGNUM j.d.o.o., OIB 90994819577, M. Prpića 25,49243 Oroslavje</item>
      <item>Neno Hursa, OIB 34223827415, Ulica M.prpića 25,49243 Oroslavje</item>
      <item>Neno Hursa, OIB 34223827415, Ulica M.prpića 25,49243 Oroslavje</item>
    </izvorni_sadrzaj>
    <derivirana_varijabla naziv="DomainObject.Predmet.SudioniciListAdressOIB_1">
      <item>FINA Regionalni centar Zagreb, OIB 85821130368, Trg svibanjskih žrtava 1995. 1,10000 Zagreb</item>
      <item>ORO LIGNUM j.d.o.o., OIB 90994819577, M. Prpića 25,49243 Oroslavje</item>
      <item>Neno Hursa, OIB 34223827415, Ulica M.prpića 25,49243 Oroslavje</item>
      <item>Neno Hursa, OIB 34223827415, Ulica M.prpića 25,49243 Oroslavje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90994819577</item>
      <item>, OIB 34223827415</item>
      <item>, OIB 34223827415</item>
    </izvorni_sadrzaj>
    <derivirana_varijabla naziv="DomainObject.Predmet.SudioniciListNazivOIB_1">
      <item>, OIB 85821130368</item>
      <item>, OIB 90994819577</item>
      <item>, OIB 34223827415</item>
      <item>, OIB 34223827415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268</properties:Words>
  <properties:Characters>1420</properties:Characters>
  <properties:Lines>45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2016-07-21T13:30:00Z</dcterms:created>
  <dc:creator>nmarkovic</dc:creator>
  <cp:lastModifiedBy>Karmela Dolenc</cp:lastModifiedBy>
  <cp:lastPrinted>2017-11-21T13:54:00Z</cp:lastPrinted>
  <dcterms:modified xmlns:xsi="http://www.w3.org/2001/XMLSchema-instance" xsi:type="dcterms:W3CDTF">2017-11-21T13:54:00Z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