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156bd" w14:paraId="c6156bd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B52E8" w:rsidP="00AB52E8" w:rsidR="00AB52E8">
      <w:pPr>
        <w:pStyle w:val="Zaglavlje"/>
        <w:jc w:val="right"/>
      </w:pPr>
      <w:r>
        <w:t>4 St-</w:t>
      </w:r>
      <w:r w:rsidR="0002766D">
        <w:t>2</w:t>
      </w:r>
      <w:r w:rsidR="00B47F06">
        <w:t>5</w:t>
      </w:r>
      <w:r w:rsidR="00D70720">
        <w:t>30</w:t>
      </w:r>
      <w:r>
        <w:t>/16-3</w:t>
      </w:r>
    </w:p>
    <w:p w:rsidRDefault="00765A93" w:rsidP="00AB52E8" w:rsidR="00AB52E8">
      <w:pPr>
        <w:ind w:firstLine="708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52E8" w:rsidP="00AB52E8" w:rsidR="00AB52E8"/>
    <w:p w:rsidRDefault="00AB52E8" w:rsidP="00AB52E8" w:rsidR="00AB52E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B52E8" w:rsidP="00AB52E8" w:rsidR="00AB52E8">
      <w:pPr>
        <w:ind w:firstLine="708"/>
        <w:jc w:val="both"/>
      </w:pPr>
      <w:r>
        <w:t xml:space="preserve">Trgovački sud u Osijeku, po sucu Dubravki Kuveždić, u stečajnom predmetu povodom zahtjeva FINANCIJSKE AGENCIJE RC ZAGREB, Podružnica </w:t>
      </w:r>
      <w:r w:rsidR="00D70720">
        <w:t xml:space="preserve">Zagreb, Trg svibanjskih žrtava 1995. 1, </w:t>
      </w:r>
      <w:r>
        <w:t xml:space="preserve">OIB 85821130368 za pokretanje skraćenog stečajnog postupka nad dužnikom </w:t>
      </w:r>
      <w:r w:rsidR="00D70720">
        <w:t xml:space="preserve">IZVOR ENERGIJE ALFA </w:t>
      </w:r>
      <w:r w:rsidR="006E4744">
        <w:t>društvo s ograničenom odgovornošću za proizvodnju</w:t>
      </w:r>
      <w:r w:rsidR="00D70720">
        <w:t xml:space="preserve"> električne energije iz obnovljivih izvora,</w:t>
      </w:r>
      <w:r w:rsidR="00782BD5">
        <w:t xml:space="preserve"> Zagreb, </w:t>
      </w:r>
      <w:proofErr w:type="spellStart"/>
      <w:r w:rsidR="00782BD5">
        <w:t>Đorđićeva</w:t>
      </w:r>
      <w:proofErr w:type="spellEnd"/>
      <w:r w:rsidR="00782BD5">
        <w:t xml:space="preserve"> 21, </w:t>
      </w:r>
      <w:r w:rsidR="006E4744">
        <w:t xml:space="preserve">OIB </w:t>
      </w:r>
      <w:r w:rsidR="00D70720">
        <w:t>29479575981</w:t>
      </w:r>
      <w:r w:rsidR="006E4744">
        <w:t>, MBS 0</w:t>
      </w:r>
      <w:r w:rsidR="00782BD5">
        <w:t>80687749</w:t>
      </w:r>
      <w:r w:rsidR="0002766D">
        <w:t xml:space="preserve"> temeljem čla</w:t>
      </w:r>
      <w:r>
        <w:t xml:space="preserve">nka 430. Stečajnog zakona („Narodne novine“ 71/15, dalje SZ-a), dana </w:t>
      </w:r>
      <w:r w:rsidR="0002766D">
        <w:t xml:space="preserve">23. studenoga </w:t>
      </w:r>
      <w:r>
        <w:t>2016. godine, objavljuje sljedeći</w:t>
      </w:r>
    </w:p>
    <w:p w:rsidRDefault="00AB52E8" w:rsidP="00AB52E8" w:rsidR="00AB52E8">
      <w:pPr>
        <w:ind w:firstLine="708"/>
        <w:jc w:val="both"/>
      </w:pPr>
    </w:p>
    <w:p w:rsidRDefault="00AB52E8" w:rsidP="00AB52E8" w:rsidR="00AB52E8">
      <w:pPr>
        <w:jc w:val="both"/>
      </w:pPr>
    </w:p>
    <w:p w:rsidRDefault="00AB52E8" w:rsidP="00AB52E8" w:rsidR="00AB52E8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AB52E8" w:rsidP="00AB52E8" w:rsidR="00AB52E8">
      <w:pPr>
        <w:jc w:val="both"/>
        <w:rPr>
          <w:bCs/>
        </w:rPr>
      </w:pPr>
    </w:p>
    <w:p w:rsidRDefault="00AB52E8" w:rsidP="00AB52E8" w:rsidR="00AB52E8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782BD5">
        <w:t xml:space="preserve">IZVOR ENERGIJE ALFA </w:t>
      </w:r>
      <w:r w:rsidR="00FC75BB">
        <w:t>društv</w:t>
      </w:r>
      <w:r w:rsidR="00782BD5">
        <w:t xml:space="preserve">o s ograničenom odgovornošću za proizvodnju električne energije iz obnovljivih izvora, Zagreb, </w:t>
      </w:r>
      <w:proofErr w:type="spellStart"/>
      <w:r w:rsidR="00782BD5">
        <w:t>Đorđićeva</w:t>
      </w:r>
      <w:proofErr w:type="spellEnd"/>
      <w:r w:rsidR="00782BD5">
        <w:t xml:space="preserve"> 21, OIB 29479575981, MBS 080687749</w:t>
      </w:r>
      <w:r w:rsidR="006E4744">
        <w:t xml:space="preserve">, </w:t>
      </w:r>
      <w:r w:rsidR="00782BD5">
        <w:t xml:space="preserve"> </w:t>
      </w:r>
      <w:r w:rsidR="006E4744">
        <w:t xml:space="preserve"> </w:t>
      </w:r>
      <w:r>
        <w:t>iznosi</w:t>
      </w:r>
      <w:r w:rsidR="005218C0">
        <w:t xml:space="preserve"> </w:t>
      </w:r>
      <w:r w:rsidR="00782BD5">
        <w:t xml:space="preserve">5.785,87  </w:t>
      </w:r>
      <w:r>
        <w:t>kn.</w:t>
      </w:r>
    </w:p>
    <w:p w:rsidRDefault="00AB52E8" w:rsidP="00AB52E8" w:rsidR="00AB52E8">
      <w:pPr>
        <w:ind w:left="708"/>
        <w:jc w:val="both"/>
      </w:pPr>
      <w:r>
        <w:t>II. Poziva se osoba ovlaštena za zastupanje dužnika/direktor da u roku od 15 dana od dana objave ovog oglasa na e-oglasnoj ploči suda podnese ovom sudu, pozivom na gornji broj spisa, javnobilježnički ovjerovljeni popis imovine i obveza dužnika na propisanom obrascu.</w:t>
      </w:r>
    </w:p>
    <w:p w:rsidRDefault="00AB52E8" w:rsidP="00AB52E8" w:rsidR="00AB52E8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HR05 272-2</w:t>
      </w:r>
      <w:r w:rsidR="00B47F06">
        <w:t>5</w:t>
      </w:r>
      <w:r w:rsidR="00D70720">
        <w:t>30</w:t>
      </w:r>
      <w:r>
        <w:t>-16 (članak 430. SZ u vezi s člankom 132. SZ-a- NN broj 71/15).</w:t>
      </w:r>
    </w:p>
    <w:p w:rsidRDefault="00AB52E8" w:rsidP="00AB52E8" w:rsidR="00AB52E8">
      <w:pPr>
        <w:ind w:left="708"/>
        <w:jc w:val="both"/>
      </w:pPr>
      <w:r>
        <w:t xml:space="preserve">IV. Ako osoba iz točke II, ovlaštena za zastupanje dužnika po zakonu,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AB52E8" w:rsidP="00AB52E8" w:rsidR="00AB52E8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center"/>
      </w:pPr>
      <w:r>
        <w:t xml:space="preserve">U Osijeku </w:t>
      </w:r>
      <w:r w:rsidR="005218C0">
        <w:t>23. studenoga</w:t>
      </w:r>
      <w:r>
        <w:t xml:space="preserve"> 2016.</w:t>
      </w:r>
    </w:p>
    <w:p w:rsidRDefault="00AB52E8" w:rsidP="00AB52E8" w:rsidR="00AB52E8">
      <w:pPr>
        <w:ind w:left="708"/>
        <w:jc w:val="center"/>
      </w:pP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AF4CFA" w:rsidP="00AB52E8" w:rsidR="00AF4CFA">
      <w:pPr>
        <w:pStyle w:val="Zaglavlje"/>
        <w:jc w:val="right"/>
      </w:pPr>
    </w:p>
    <w:sectPr w:rsidSect="00F2165F" w:rsidR="00AF4CF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51C" w:rsidR="004D651C">
      <w:r>
        <w:separator/>
      </w:r>
    </w:p>
  </w:endnote>
  <w:endnote w:id="0" w:type="continuationSeparator">
    <w:p w:rsidRDefault="004D651C" w:rsidR="004D65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51C" w:rsidR="004D651C">
      <w:r>
        <w:separator/>
      </w:r>
    </w:p>
  </w:footnote>
  <w:footnote w:id="0" w:type="continuationSeparator">
    <w:p w:rsidRDefault="004D651C" w:rsidR="004D65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C64126"/>
    <w:multiLevelType w:val="hybridMultilevel"/>
    <w:tmpl w:val="95FA2C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006697"/>
    <w:multiLevelType w:val="hybridMultilevel"/>
    <w:tmpl w:val="F896438A"/>
    <w:lvl w:tplc="B7E2D57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766D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352FD"/>
    <w:rsid w:val="001437B2"/>
    <w:rsid w:val="00162AD8"/>
    <w:rsid w:val="00166DF4"/>
    <w:rsid w:val="00173F18"/>
    <w:rsid w:val="00175FE8"/>
    <w:rsid w:val="00177EC7"/>
    <w:rsid w:val="00181891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AC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4A09"/>
    <w:rsid w:val="004C7C20"/>
    <w:rsid w:val="004D5A26"/>
    <w:rsid w:val="004D651C"/>
    <w:rsid w:val="004E1973"/>
    <w:rsid w:val="004E466C"/>
    <w:rsid w:val="004F51DC"/>
    <w:rsid w:val="004F5FE8"/>
    <w:rsid w:val="00507C44"/>
    <w:rsid w:val="005126B5"/>
    <w:rsid w:val="005159C5"/>
    <w:rsid w:val="005218C0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656A"/>
    <w:rsid w:val="00697FD8"/>
    <w:rsid w:val="006A0158"/>
    <w:rsid w:val="006A11E9"/>
    <w:rsid w:val="006A3384"/>
    <w:rsid w:val="006A6EBE"/>
    <w:rsid w:val="006B29B9"/>
    <w:rsid w:val="006B5168"/>
    <w:rsid w:val="006C36CE"/>
    <w:rsid w:val="006C3F3A"/>
    <w:rsid w:val="006C4FDF"/>
    <w:rsid w:val="006D6223"/>
    <w:rsid w:val="006E1829"/>
    <w:rsid w:val="006E4744"/>
    <w:rsid w:val="006F13C7"/>
    <w:rsid w:val="00711561"/>
    <w:rsid w:val="007138B3"/>
    <w:rsid w:val="0073010A"/>
    <w:rsid w:val="00734726"/>
    <w:rsid w:val="00744CE9"/>
    <w:rsid w:val="00746AD7"/>
    <w:rsid w:val="007657AA"/>
    <w:rsid w:val="00765A93"/>
    <w:rsid w:val="00766D29"/>
    <w:rsid w:val="0077329E"/>
    <w:rsid w:val="00773FA0"/>
    <w:rsid w:val="0078009A"/>
    <w:rsid w:val="00782BD5"/>
    <w:rsid w:val="00793DB4"/>
    <w:rsid w:val="0079423F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9F6AAC"/>
    <w:rsid w:val="00A03076"/>
    <w:rsid w:val="00A0403B"/>
    <w:rsid w:val="00A061DF"/>
    <w:rsid w:val="00A07CA2"/>
    <w:rsid w:val="00A214C9"/>
    <w:rsid w:val="00A305BB"/>
    <w:rsid w:val="00A405B5"/>
    <w:rsid w:val="00A42BD2"/>
    <w:rsid w:val="00A4556A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52E8"/>
    <w:rsid w:val="00AB7B53"/>
    <w:rsid w:val="00AD55CE"/>
    <w:rsid w:val="00AF4CFA"/>
    <w:rsid w:val="00B24B41"/>
    <w:rsid w:val="00B30D6B"/>
    <w:rsid w:val="00B32948"/>
    <w:rsid w:val="00B35918"/>
    <w:rsid w:val="00B47F06"/>
    <w:rsid w:val="00B67389"/>
    <w:rsid w:val="00B82540"/>
    <w:rsid w:val="00B86000"/>
    <w:rsid w:val="00B95B20"/>
    <w:rsid w:val="00BC2F61"/>
    <w:rsid w:val="00BD6DBF"/>
    <w:rsid w:val="00BE33FF"/>
    <w:rsid w:val="00BE7281"/>
    <w:rsid w:val="00BF32DE"/>
    <w:rsid w:val="00C036D8"/>
    <w:rsid w:val="00C2016D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707C"/>
    <w:rsid w:val="00D578ED"/>
    <w:rsid w:val="00D64021"/>
    <w:rsid w:val="00D70720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6682"/>
    <w:rsid w:val="00DE5F69"/>
    <w:rsid w:val="00DF3AE8"/>
    <w:rsid w:val="00E0236C"/>
    <w:rsid w:val="00E23AF8"/>
    <w:rsid w:val="00E30712"/>
    <w:rsid w:val="00E32FE4"/>
    <w:rsid w:val="00E46B5A"/>
    <w:rsid w:val="00E52C26"/>
    <w:rsid w:val="00E5542A"/>
    <w:rsid w:val="00E60C19"/>
    <w:rsid w:val="00E96356"/>
    <w:rsid w:val="00E96E76"/>
    <w:rsid w:val="00EA028A"/>
    <w:rsid w:val="00EA4D1E"/>
    <w:rsid w:val="00EC0019"/>
    <w:rsid w:val="00EC5835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7F2E"/>
    <w:rsid w:val="00FB30FD"/>
    <w:rsid w:val="00FC75BB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75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75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75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75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75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75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75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75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75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75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53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2530</izvorni_sadrzaj>
    <derivirana_varijabla naziv="DomainObject.Predmet.Broj_1">2530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St-2530/2016</izvorni_sadrzaj>
    <derivirana_varijabla naziv="DomainObject.Predmet.OznakaBroj_1">St-2530/2016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IZVOR ENERGIJE ALFA d.o.o.</izvorni_sadrzaj>
    <derivirana_varijabla naziv="DomainObject.Predmet.ProtustrankaFormated_1">  IZVOR ENERGIJE ALFA d.o.o.</derivirana_varijabla>
  </DomainObject.Predmet.ProtustrankaFormated>
  <DomainObject.Predmet.ProtustrankaFormatedOIB>
    <izvorni_sadrzaj>  IZVOR ENERGIJE ALFA d.o.o., OIB 29479575981</izvorni_sadrzaj>
    <derivirana_varijabla naziv="DomainObject.Predmet.ProtustrankaFormatedOIB_1">  IZVOR ENERGIJE ALFA d.o.o., OIB 29479575981</derivirana_varijabla>
  </DomainObject.Predmet.ProtustrankaFormatedOIB>
  <DomainObject.Predmet.ProtustrankaFormatedWithAdress>
    <izvorni_sadrzaj> IZVOR ENERGIJE ALFA d.o.o., Đorđićeva 21, 10000 Zagreb</izvorni_sadrzaj>
    <derivirana_varijabla naziv="DomainObject.Predmet.ProtustrankaFormatedWithAdress_1"> IZVOR ENERGIJE ALFA d.o.o., Đorđićeva 21, 10000 Zagreb</derivirana_varijabla>
  </DomainObject.Predmet.ProtustrankaFormatedWithAdress>
  <DomainObject.Predmet.ProtustrankaFormatedWithAdressOIB>
    <izvorni_sadrzaj> IZVOR ENERGIJE ALFA d.o.o., OIB 29479575981, Đorđićeva 21, 10000 Zagreb</izvorni_sadrzaj>
    <derivirana_varijabla naziv="DomainObject.Predmet.ProtustrankaFormatedWithAdressOIB_1"> IZVOR ENERGIJE ALFA d.o.o., OIB 29479575981, Đorđićeva 21, 10000 Zagreb</derivirana_varijabla>
  </DomainObject.Predmet.ProtustrankaFormatedWithAdressOIB>
  <DomainObject.Predmet.ProtustrankaWithAdress>
    <izvorni_sadrzaj>IZVOR ENERGIJE ALFA d.o.o. Đorđićeva 21, 10000 Zagreb</izvorni_sadrzaj>
    <derivirana_varijabla naziv="DomainObject.Predmet.ProtustrankaWithAdress_1">IZVOR ENERGIJE ALFA d.o.o. Đorđićeva 21, 10000 Zagreb</derivirana_varijabla>
  </DomainObject.Predmet.ProtustrankaWithAdress>
  <DomainObject.Predmet.ProtustrankaWithAdressOIB>
    <izvorni_sadrzaj>IZVOR ENERGIJE ALFA d.o.o., OIB 29479575981, Đorđićeva 21, 10000 Zagreb</izvorni_sadrzaj>
    <derivirana_varijabla naziv="DomainObject.Predmet.ProtustrankaWithAdressOIB_1">IZVOR ENERGIJE ALFA d.o.o., OIB 29479575981, Đorđićeva 21, 10000 Zagreb</derivirana_varijabla>
  </DomainObject.Predmet.ProtustrankaWithAdressOIB>
  <DomainObject.Predmet.ProtustrankaNazivFormated>
    <izvorni_sadrzaj>IZVOR ENERGIJE ALFA d.o.o.</izvorni_sadrzaj>
    <derivirana_varijabla naziv="DomainObject.Predmet.ProtustrankaNazivFormated_1">IZVOR ENERGIJE ALFA d.o.o.</derivirana_varijabla>
  </DomainObject.Predmet.ProtustrankaNazivFormated>
  <DomainObject.Predmet.ProtustrankaNazivFormatedOIB>
    <izvorni_sadrzaj>IZVOR ENERGIJE ALFA d.o.o., OIB 29479575981</izvorni_sadrzaj>
    <derivirana_varijabla naziv="DomainObject.Predmet.ProtustrankaNazivFormatedOIB_1">IZVOR ENERGIJE ALFA d.o.o., OIB 29479575981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IZVOR ENERGIJE ALFA d.o.o.</item>
    </izvorni_sadrzaj>
    <derivirana_varijabla naziv="DomainObject.Predmet.ProtuStrankaListFormated_1">
      <item>IZVOR ENERGIJE ALFA d.o.o.</item>
    </derivirana_varijabla>
  </DomainObject.Predmet.ProtuStrankaListFormated>
  <DomainObject.Predmet.ProtuStrankaListFormatedOIB>
    <izvorni_sadrzaj>
      <item>IZVOR ENERGIJE ALFA d.o.o., OIB 29479575981</item>
    </izvorni_sadrzaj>
    <derivirana_varijabla naziv="DomainObject.Predmet.ProtuStrankaListFormatedOIB_1">
      <item>IZVOR ENERGIJE ALFA d.o.o., OIB 29479575981</item>
    </derivirana_varijabla>
  </DomainObject.Predmet.ProtuStrankaListFormatedOIB>
  <DomainObject.Predmet.ProtuStrankaListFormatedWithAdress>
    <izvorni_sadrzaj>
      <item>IZVOR ENERGIJE ALFA d.o.o., Đorđićeva 21, 10000 Zagreb</item>
    </izvorni_sadrzaj>
    <derivirana_varijabla naziv="DomainObject.Predmet.ProtuStrankaListFormatedWithAdress_1">
      <item>IZVOR ENERGIJE ALFA d.o.o., Đorđićeva 21, 10000 Zagreb</item>
    </derivirana_varijabla>
  </DomainObject.Predmet.ProtuStrankaListFormatedWithAdress>
  <DomainObject.Predmet.ProtuStrankaListFormatedWithAdressOIB>
    <izvorni_sadrzaj>
      <item>IZVOR ENERGIJE ALFA d.o.o., OIB 29479575981, Đorđićeva 21, 10000 Zagreb</item>
    </izvorni_sadrzaj>
    <derivirana_varijabla naziv="DomainObject.Predmet.ProtuStrankaListFormatedWithAdressOIB_1">
      <item>IZVOR ENERGIJE ALFA d.o.o., OIB 29479575981, Đorđićeva 21, 10000 Zagreb</item>
    </derivirana_varijabla>
  </DomainObject.Predmet.ProtuStrankaListFormatedWithAdressOIB>
  <DomainObject.Predmet.ProtuStrankaListNazivFormated>
    <izvorni_sadrzaj>
      <item>IZVOR ENERGIJE ALFA d.o.o.</item>
    </izvorni_sadrzaj>
    <derivirana_varijabla naziv="DomainObject.Predmet.ProtuStrankaListNazivFormated_1">
      <item>IZVOR ENERGIJE ALFA d.o.o.</item>
    </derivirana_varijabla>
  </DomainObject.Predmet.ProtuStrankaListNazivFormated>
  <DomainObject.Predmet.ProtuStrankaListNazivFormatedOIB>
    <izvorni_sadrzaj>
      <item>IZVOR ENERGIJE ALFA d.o.o., OIB 29479575981</item>
    </izvorni_sadrzaj>
    <derivirana_varijabla naziv="DomainObject.Predmet.ProtuStrankaListNazivFormatedOIB_1">
      <item>IZVOR ENERGIJE ALFA d.o.o., OIB 29479575981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IZVOR ENERGIJE ALFA d.o.o.</izvorni_sadrzaj>
    <derivirana_varijabla naziv="DomainObject.Predmet.ProtustrankaIDrugi_1">IZVOR ENERGIJE ALFA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IZVOR ENERGIJE ALFA d.o.o., OIB 29479575981, Đorđićeva 21, 10000 Zagreb</izvorni_sadrzaj>
    <derivirana_varijabla naziv="DomainObject.Predmet.ProtustrankaIDrugiAdressOIB_1">IZVOR ENERGIJE ALFA d.o.o., OIB 29479575981, Đorđićeva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IZVOR ENERGIJE ALFA d.o.o.</item>
      <item>FINA Regionalni centar Zagreb</item>
    </izvorni_sadrzaj>
    <derivirana_varijabla naziv="DomainObject.Predmet.SudioniciListNaziv_1">
      <item>IZVOR ENERGIJE ALFA d.o.o.</item>
      <item>FINA Regionalni centar Zagreb</item>
    </derivirana_varijabla>
  </DomainObject.Predmet.SudioniciListNaziv>
  <DomainObject.Predmet.SudioniciListAdressOIB>
    <izvorni_sadrzaj>
      <item>IZVOR ENERGIJE ALFA d.o.o., OIB 29479575981, Đorđićeva 21,10000 Zagreb</item>
      <item>FINA Regionalni centar Zagreb, OIB 85821130368, Trg svibanjskih žrtava 1995. 1,10000 Zagreb</item>
    </izvorni_sadrzaj>
    <derivirana_varijabla naziv="DomainObject.Predmet.SudioniciListAdressOIB_1">
      <item>IZVOR ENERGIJE ALFA d.o.o., OIB 29479575981, Đorđićeva 21,10000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29479575981</item>
      <item>, OIB 85821130368</item>
    </izvorni_sadrzaj>
    <derivirana_varijabla naziv="DomainObject.Predmet.SudioniciListNazivOIB_1">
      <item>, OIB 29479575981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BCE4BB-F12C-4CC8-8632-CAB4E14445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358</properties:Words>
  <properties:Characters>1932</properties:Characters>
  <properties:Lines>47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2016-11-22T13:48:00Z</dcterms:created>
  <dc:creator>Korisnik</dc:creator>
  <cp:lastModifiedBy>Darija Miličević</cp:lastModifiedBy>
  <cp:lastPrinted>2016-11-23T07:30:00Z</cp:lastPrinted>
  <dcterms:modified xmlns:xsi="http://www.w3.org/2001/XMLSchema-instance" xsi:type="dcterms:W3CDTF">2016-11-23T07:31:00Z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