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999e" w14:paraId="ab0999e" w:rsidRDefault="007511D3" w:rsidP="007511D3" w:rsidR="007511D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TROKUT POZITIVA j. d. o. o. Pula, Zadarska 3, OIB 78411786998, MBS 040333641,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24. veljače 2017. objavljuje sljedeći</w:t>
      </w:r>
    </w:p>
    <w:p w:rsidRDefault="007511D3" w:rsidP="007511D3" w:rsidR="007511D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511D3" w:rsidP="007511D3" w:rsidR="007511D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511D3" w:rsidP="007511D3" w:rsidR="007511D3">
      <w:pPr>
        <w:ind w:firstLine="708"/>
        <w:rPr>
          <w:szCs w:val="24"/>
        </w:rPr>
      </w:pPr>
    </w:p>
    <w:p w:rsidRDefault="007511D3" w:rsidP="007511D3" w:rsidR="007511D3" w:rsidRPr="007511D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 TROKUT POZITIVA j. d. o. o. Pula, Zadarska 3, OIB 78411786998, MBS 040333641,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20.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511D3" w:rsidP="007511D3" w:rsidR="007511D3">
      <w:pPr>
        <w:ind w:firstLine="708"/>
        <w:rPr>
          <w:szCs w:val="24"/>
        </w:rPr>
      </w:pPr>
    </w:p>
    <w:p w:rsidRDefault="007511D3" w:rsidP="007511D3" w:rsidR="007511D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20. veljače 2017. iznosio 48.084,27 kn.</w:t>
      </w:r>
    </w:p>
    <w:p w:rsidRDefault="007511D3" w:rsidP="007511D3" w:rsidR="007511D3">
      <w:pPr>
        <w:rPr>
          <w:szCs w:val="24"/>
        </w:rPr>
      </w:pPr>
    </w:p>
    <w:p w:rsidRDefault="007511D3" w:rsidP="007511D3" w:rsidR="007511D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7511D3" w:rsidP="007511D3" w:rsidR="007511D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511D3" w:rsidP="007511D3" w:rsidR="007511D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3333-113-2017, i da u istom roku uplate na depozit ovog suda broj HR 4323900011300029763, poziv na broj 020-113-2017,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511D3" w:rsidP="007511D3" w:rsidR="007511D3">
      <w:pPr>
        <w:ind w:firstLine="708"/>
        <w:rPr>
          <w:szCs w:val="24"/>
        </w:rPr>
      </w:pPr>
    </w:p>
    <w:p w:rsidRDefault="007511D3" w:rsidP="007511D3" w:rsidR="007511D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511D3" w:rsidP="007511D3" w:rsidR="007511D3">
      <w:pPr>
        <w:ind w:firstLine="708"/>
        <w:rPr>
          <w:szCs w:val="24"/>
        </w:rPr>
      </w:pPr>
    </w:p>
    <w:p w:rsidRDefault="007511D3" w:rsidP="007511D3" w:rsidR="007511D3">
      <w:pPr>
        <w:jc w:val="center"/>
        <w:rPr>
          <w:szCs w:val="24"/>
        </w:rPr>
      </w:pPr>
      <w:r>
        <w:rPr>
          <w:szCs w:val="24"/>
        </w:rPr>
        <w:t>U Pazinu 24. veljače 2017.</w:t>
      </w:r>
    </w:p>
    <w:p w:rsidRDefault="007511D3" w:rsidP="007511D3" w:rsidR="007511D3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7511D3" w:rsidP="007511D3" w:rsidR="007511D3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F51333">
        <w:rPr>
          <w:szCs w:val="24"/>
        </w:rPr>
        <w:t>, v. r.</w:t>
      </w:r>
      <w:r>
        <w:rPr>
          <w:szCs w:val="24"/>
        </w:rPr>
        <w:t xml:space="preserve"> </w:t>
      </w:r>
    </w:p>
    <w:p w:rsidRDefault="007511D3" w:rsidP="007511D3" w:rsidR="007511D3">
      <w:pPr>
        <w:rPr>
          <w:szCs w:val="24"/>
        </w:rPr>
      </w:pPr>
      <w:r>
        <w:rPr>
          <w:szCs w:val="24"/>
        </w:rPr>
        <w:t>DNA:</w:t>
      </w:r>
    </w:p>
    <w:p w:rsidRDefault="007511D3" w:rsidP="007511D3" w:rsidR="007E38E8" w:rsidRPr="007511D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7511D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1D3" w:rsidP="007511D3" w:rsidR="007511D3">
      <w:r>
        <w:separator/>
      </w:r>
    </w:p>
  </w:endnote>
  <w:endnote w:id="0" w:type="continuationSeparator">
    <w:p w:rsidRDefault="007511D3" w:rsidP="007511D3" w:rsidR="00751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1D3" w:rsidP="007511D3" w:rsidR="007511D3">
      <w:r>
        <w:separator/>
      </w:r>
    </w:p>
  </w:footnote>
  <w:footnote w:id="0" w:type="continuationSeparator">
    <w:p w:rsidRDefault="007511D3" w:rsidP="007511D3" w:rsidR="007511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1D3" w:rsidP="00C408E1" w:rsidR="00C408E1">
    <w:pPr>
      <w:pStyle w:val="Zaglavlje"/>
      <w:jc w:val="right"/>
    </w:pPr>
    <w:r>
      <w:t>11 St-113</w:t>
    </w:r>
    <w:r w:rsidR="00F51333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5383"/>
    <w:rsid w:val="00427874"/>
    <w:rsid w:val="0068309E"/>
    <w:rsid w:val="007511D3"/>
    <w:rsid w:val="007E38E8"/>
    <w:rsid w:val="00BA5383"/>
    <w:rsid w:val="00F5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11D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11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11D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511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11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11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11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8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87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8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8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11D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11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11D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511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11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11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1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8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8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8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8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POZITIVA j.d.o.o. PULA</izvorni_sadrzaj>
    <derivirana_varijabla naziv="DomainObject.Predmet.ProtustrankaFormated_1">  TROKUT POZITIVA j.d.o.o. PULA</derivirana_varijabla>
  </DomainObject.Predmet.ProtustrankaFormated>
  <DomainObject.Predmet.ProtustrankaFormatedOIB>
    <izvorni_sadrzaj>  TROKUT POZITIVA j.d.o.o. PULA, OIB 78411786998</izvorni_sadrzaj>
    <derivirana_varijabla naziv="DomainObject.Predmet.ProtustrankaFormatedOIB_1">  TROKUT POZITIVA j.d.o.o. PULA, OIB 78411786998</derivirana_varijabla>
  </DomainObject.Predmet.ProtustrankaFormatedOIB>
  <DomainObject.Predmet.ProtustrankaFormatedWithAdress>
    <izvorni_sadrzaj> TROKUT POZITIVA j.d.o.o. PULA, Zadarska 3, 52100 Pula</izvorni_sadrzaj>
    <derivirana_varijabla naziv="DomainObject.Predmet.ProtustrankaFormatedWithAdress_1"> TROKUT POZITIVA j.d.o.o. PULA, Zadarska 3, 52100 Pula</derivirana_varijabla>
  </DomainObject.Predmet.ProtustrankaFormatedWithAdress>
  <DomainObject.Predmet.ProtustrankaFormatedWithAdressOIB>
    <izvorni_sadrzaj> TROKUT POZITIVA j.d.o.o. PULA, OIB 78411786998, Zadarska 3, 52100 Pula</izvorni_sadrzaj>
    <derivirana_varijabla naziv="DomainObject.Predmet.ProtustrankaFormatedWithAdressOIB_1"> TROKUT POZITIVA j.d.o.o. PULA, OIB 78411786998, Zadarska 3, 52100 Pula</derivirana_varijabla>
  </DomainObject.Predmet.ProtustrankaFormatedWithAdressOIB>
  <DomainObject.Predmet.ProtustrankaWithAdress>
    <izvorni_sadrzaj>TROKUT POZITIVA j.d.o.o. PULA Zadarska 3, 52100 Pula</izvorni_sadrzaj>
    <derivirana_varijabla naziv="DomainObject.Predmet.ProtustrankaWithAdress_1">TROKUT POZITIVA j.d.o.o. PULA Zadarska 3, 52100 Pula</derivirana_varijabla>
  </DomainObject.Predmet.ProtustrankaWithAdress>
  <DomainObject.Predmet.ProtustrankaWithAdressOIB>
    <izvorni_sadrzaj>TROKUT POZITIVA j.d.o.o. PULA, OIB 78411786998, Zadarska 3, 52100 Pula</izvorni_sadrzaj>
    <derivirana_varijabla naziv="DomainObject.Predmet.ProtustrankaWithAdressOIB_1">TROKUT POZITIVA j.d.o.o. PULA, OIB 78411786998, Zadarska 3, 52100 Pula</derivirana_varijabla>
  </DomainObject.Predmet.ProtustrankaWithAdressOIB>
  <DomainObject.Predmet.ProtustrankaNazivFormated>
    <izvorni_sadrzaj>TROKUT POZITIVA j.d.o.o. PULA</izvorni_sadrzaj>
    <derivirana_varijabla naziv="DomainObject.Predmet.ProtustrankaNazivFormated_1">TROKUT POZITIVA j.d.o.o. PULA</derivirana_varijabla>
  </DomainObject.Predmet.ProtustrankaNazivFormated>
  <DomainObject.Predmet.ProtustrankaNazivFormatedOIB>
    <izvorni_sadrzaj>TROKUT POZITIVA j.d.o.o. PULA, OIB 78411786998</izvorni_sadrzaj>
    <derivirana_varijabla naziv="DomainObject.Predmet.ProtustrankaNazivFormatedOIB_1">TROKUT POZITIVA j.d.o.o. PULA, OIB 78411786998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48084.27</izvorni_sadrzaj>
    <derivirana_varijabla naziv="DomainObject.Predmet.TrenutnaVrijednost_1">48084.27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TROKUT POZITIVA j.d.o.o. PULA</item>
    </izvorni_sadrzaj>
    <derivirana_varijabla naziv="DomainObject.Predmet.ProtuStrankaListFormated_1">
      <item>TROKUT POZITIVA j.d.o.o. PULA</item>
    </derivirana_varijabla>
  </DomainObject.Predmet.ProtuStrankaListFormated>
  <DomainObject.Predmet.ProtuStrankaListFormatedOIB>
    <izvorni_sadrzaj>
      <item>TROKUT POZITIVA j.d.o.o. PULA, OIB 78411786998</item>
    </izvorni_sadrzaj>
    <derivirana_varijabla naziv="DomainObject.Predmet.ProtuStrankaListFormatedOIB_1">
      <item>TROKUT POZITIVA j.d.o.o. PULA, OIB 78411786998</item>
    </derivirana_varijabla>
  </DomainObject.Predmet.ProtuStrankaListFormatedOIB>
  <DomainObject.Predmet.ProtuStrankaListFormatedWithAdress>
    <izvorni_sadrzaj>
      <item>TROKUT POZITIVA j.d.o.o. PULA, Zadarska 3, 52100 Pula</item>
    </izvorni_sadrzaj>
    <derivirana_varijabla naziv="DomainObject.Predmet.ProtuStrankaListFormatedWithAdress_1">
      <item>TROKUT POZITIVA j.d.o.o. PULA, Zadarska 3, 52100 Pula</item>
    </derivirana_varijabla>
  </DomainObject.Predmet.ProtuStrankaListFormatedWithAdress>
  <DomainObject.Predmet.ProtuStrankaListFormatedWithAdressOIB>
    <izvorni_sadrzaj>
      <item>TROKUT POZITIVA j.d.o.o. PULA, OIB 78411786998, Zadarska 3, 52100 Pula</item>
    </izvorni_sadrzaj>
    <derivirana_varijabla naziv="DomainObject.Predmet.ProtuStrankaListFormatedWithAdressOIB_1">
      <item>TROKUT POZITIVA j.d.o.o. PULA, OIB 78411786998, Zadarska 3, 52100 Pula</item>
    </derivirana_varijabla>
  </DomainObject.Predmet.ProtuStrankaListFormatedWithAdressOIB>
  <DomainObject.Predmet.ProtuStrankaListNazivFormated>
    <izvorni_sadrzaj>
      <item>TROKUT POZITIVA j.d.o.o. PULA</item>
    </izvorni_sadrzaj>
    <derivirana_varijabla naziv="DomainObject.Predmet.ProtuStrankaListNazivFormated_1">
      <item>TROKUT POZITIVA j.d.o.o. PULA</item>
    </derivirana_varijabla>
  </DomainObject.Predmet.ProtuStrankaListNazivFormated>
  <DomainObject.Predmet.ProtuStrankaListNazivFormatedOIB>
    <izvorni_sadrzaj>
      <item>TROKUT POZITIVA j.d.o.o. PULA, OIB 78411786998</item>
    </izvorni_sadrzaj>
    <derivirana_varijabla naziv="DomainObject.Predmet.ProtuStrankaListNazivFormatedOIB_1">
      <item>TROKUT POZITIVA j.d.o.o. PULA, OIB 78411786998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TROKUT POZITIVA j.d.o.o. PULA</izvorni_sadrzaj>
    <derivirana_varijabla naziv="DomainObject.Predmet.ProtustrankaIDrugi_1">TROKUT POZITIVA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TROKUT POZITIVA j.d.o.o. PULA, OIB 78411786998, Zadarska 3, 52100 Pula</izvorni_sadrzaj>
    <derivirana_varijabla naziv="DomainObject.Predmet.ProtustrankaIDrugiAdressOIB_1">TROKUT POZITIVA j.d.o.o. PULA, OIB 78411786998, Zadarska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TROKUT POZITIVA j.d.o.o. PULA</item>
    </izvorni_sadrzaj>
    <derivirana_varijabla naziv="DomainObject.Predmet.SudioniciListNaziv_1">
      <item>FINANCIJSKA AGENCIJA, RC RIJEKA, PODRUŽNICA PULA, PULA</item>
      <item>TROKUT POZITIVA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TROKUT POZITIVA j.d.o.o. PULA, OIB 78411786998, Zadarska 3,52100 Pula</item>
    </izvorni_sadrzaj>
    <derivirana_varijabla naziv="DomainObject.Predmet.SudioniciListAdressOIB_1">
      <item>FINANCIJSKA AGENCIJA, RC RIJEKA, PODRUŽNICA PULA, PULA, OIB 85821130368, Giardini 5,52100 Pula</item>
      <item>TROKUT POZITIVA j.d.o.o. PULA, OIB 78411786998, Zadarska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78411786998</item>
    </izvorni_sadrzaj>
    <derivirana_varijabla naziv="DomainObject.Predmet.SudioniciListNazivOIB_1">
      <item>, OIB 85821130368</item>
      <item>, OIB 78411786998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2664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2017-02-23T08:04:00Z</dcterms:created>
  <dc:creator>Mihaela Kaligari</dc:creator>
  <dc:description/>
  <cp:keywords/>
  <cp:lastModifiedBy>Sanja Prodan</cp:lastModifiedBy>
  <cp:lastPrinted>2017-02-23T08:05:00Z</cp:lastPrinted>
  <dcterms:modified xmlns:xsi="http://www.w3.org/2001/XMLSchema-instance" xsi:type="dcterms:W3CDTF">2017-02-24T11:04:00Z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