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26b6" w14:paraId="9cd26b6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E87867">
        <w:t>2443/2016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86657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6E7415">
        <w:rPr>
          <w:lang w:val="pt-BR"/>
        </w:rPr>
        <w:t>ME-GO d.o.o., OIB: 28912507824, Zagreb, I. Kršnjavog 23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2E0485">
        <w:rPr>
          <w:lang w:val="pt-BR"/>
        </w:rPr>
        <w:t>12. listopada</w:t>
      </w:r>
      <w:r w:rsidR="00E466D0">
        <w:rPr>
          <w:lang w:val="pt-BR"/>
        </w:rPr>
        <w:t xml:space="preserve">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AF2C77">
        <w:rPr>
          <w:lang w:val="pt-BR"/>
        </w:rPr>
        <w:t>ME-GO d.o.o., OIB: 28912507824, Zagreb, I. Kršnjavog 23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F2C77">
        <w:t>2443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6E2E4B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AF2C77">
        <w:rPr>
          <w:lang w:val="pt-BR"/>
        </w:rPr>
        <w:t>ME-GO d.o.o., OIB: 28912507824, Zagreb, I. Kršnjavog 23</w:t>
      </w:r>
      <w:r w:rsidR="006E2E4B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AF2C77">
        <w:t>516</w:t>
      </w:r>
      <w:r w:rsidRPr="00BC2D3A">
        <w:t xml:space="preserve"> dana, u ukupnom iznosu od </w:t>
      </w:r>
      <w:r w:rsidR="00AF2C77">
        <w:rPr>
          <w:lang w:val="pl-PL"/>
        </w:rPr>
        <w:t>60.525,94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F9069A" w:rsidR="00F9069A" w:rsidRPr="00F9069A">
      <w:pPr>
        <w:pStyle w:val="Tijeloteksta"/>
        <w:ind w:firstLine="708"/>
      </w:pPr>
      <w:r>
        <w:t xml:space="preserve">Sud je rješenjem od </w:t>
      </w:r>
      <w:r w:rsidR="00255783">
        <w:t>23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6E2E4B">
        <w:t>12. listopada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F9069A" w:rsidRPr="00F9069A">
        <w:t xml:space="preserve">Zastupnik po zakonu dužnika pristupio je na navedeno ročište te je izjavio kako </w:t>
      </w:r>
      <w:r w:rsidR="00F9069A" w:rsidRPr="00F9069A">
        <w:lastRenderedPageBreak/>
        <w:t>dužnik u svom vlasništvu nema imovinu. Zastupnik  po zakonu dužnika nije osporio predlagateljeve tvrdnje o postojanju stečajnog razloga nesposobnosti za plaćanje.</w:t>
      </w:r>
    </w:p>
    <w:p w:rsidRDefault="003D0115" w:rsidP="00F9069A" w:rsidR="009B1748" w:rsidRPr="0089526A">
      <w:pPr>
        <w:ind w:firstLine="720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F36DA">
        <w:t>12. listopada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BC194E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BC194E" w:rsidP="004F5146" w:rsidR="00BC194E">
      <w:pPr>
        <w:jc w:val="right"/>
      </w:pPr>
      <w:r>
        <w:t>za točnost otpravka-ovlašteni službenik</w:t>
      </w:r>
    </w:p>
    <w:p w:rsidRDefault="00BC194E" w:rsidP="004F5146" w:rsidR="00BC194E">
      <w:pPr>
        <w:jc w:val="right"/>
      </w:pPr>
      <w:r>
        <w:t xml:space="preserve">Mirjana Gašparić </w:t>
      </w:r>
    </w:p>
    <w:p w:rsidRDefault="00856259" w:rsidP="00BC194E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C194E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AF2C77">
          <w:rPr>
            <w:sz w:val="24"/>
          </w:rPr>
          <w:t>2443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14101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E4B5C"/>
    <w:rsid w:val="000F36DA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5783"/>
    <w:rsid w:val="00257CDB"/>
    <w:rsid w:val="00260C00"/>
    <w:rsid w:val="002817DE"/>
    <w:rsid w:val="002840C1"/>
    <w:rsid w:val="002923AF"/>
    <w:rsid w:val="002C3072"/>
    <w:rsid w:val="002D5087"/>
    <w:rsid w:val="002D60CE"/>
    <w:rsid w:val="002E0485"/>
    <w:rsid w:val="00330824"/>
    <w:rsid w:val="00341F35"/>
    <w:rsid w:val="003459CC"/>
    <w:rsid w:val="003541A8"/>
    <w:rsid w:val="003835F0"/>
    <w:rsid w:val="00384745"/>
    <w:rsid w:val="003943BD"/>
    <w:rsid w:val="00396794"/>
    <w:rsid w:val="003A57B4"/>
    <w:rsid w:val="003D0115"/>
    <w:rsid w:val="003D1F88"/>
    <w:rsid w:val="003E7010"/>
    <w:rsid w:val="003F3702"/>
    <w:rsid w:val="00404B33"/>
    <w:rsid w:val="00412D47"/>
    <w:rsid w:val="00450643"/>
    <w:rsid w:val="0046518B"/>
    <w:rsid w:val="00472216"/>
    <w:rsid w:val="00483BAA"/>
    <w:rsid w:val="004965B2"/>
    <w:rsid w:val="00497B04"/>
    <w:rsid w:val="004C428C"/>
    <w:rsid w:val="004C6E2A"/>
    <w:rsid w:val="004D1BFE"/>
    <w:rsid w:val="004E07BD"/>
    <w:rsid w:val="004E7155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6E2E4B"/>
    <w:rsid w:val="006E7415"/>
    <w:rsid w:val="006F1C67"/>
    <w:rsid w:val="00704DD0"/>
    <w:rsid w:val="007150E9"/>
    <w:rsid w:val="0073524B"/>
    <w:rsid w:val="00741A92"/>
    <w:rsid w:val="00754CF2"/>
    <w:rsid w:val="007A193D"/>
    <w:rsid w:val="007A1E48"/>
    <w:rsid w:val="007B068E"/>
    <w:rsid w:val="007E6A6F"/>
    <w:rsid w:val="007F5CFB"/>
    <w:rsid w:val="00856259"/>
    <w:rsid w:val="00864C88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52F6A"/>
    <w:rsid w:val="009713FB"/>
    <w:rsid w:val="00973C2C"/>
    <w:rsid w:val="009A45A9"/>
    <w:rsid w:val="009B1748"/>
    <w:rsid w:val="009B3D51"/>
    <w:rsid w:val="009F12DD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B3953"/>
    <w:rsid w:val="00AB6C56"/>
    <w:rsid w:val="00AC5954"/>
    <w:rsid w:val="00AD057C"/>
    <w:rsid w:val="00AD6771"/>
    <w:rsid w:val="00AF2C77"/>
    <w:rsid w:val="00B00572"/>
    <w:rsid w:val="00B0060B"/>
    <w:rsid w:val="00B023AD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194E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A177A"/>
    <w:rsid w:val="00DC3910"/>
    <w:rsid w:val="00DE0F86"/>
    <w:rsid w:val="00DF2F2C"/>
    <w:rsid w:val="00DF717D"/>
    <w:rsid w:val="00E06265"/>
    <w:rsid w:val="00E0682D"/>
    <w:rsid w:val="00E13DC7"/>
    <w:rsid w:val="00E24B5E"/>
    <w:rsid w:val="00E466D0"/>
    <w:rsid w:val="00E66535"/>
    <w:rsid w:val="00E66631"/>
    <w:rsid w:val="00E70F28"/>
    <w:rsid w:val="00E776ED"/>
    <w:rsid w:val="00E87867"/>
    <w:rsid w:val="00EA7F5E"/>
    <w:rsid w:val="00EF3D26"/>
    <w:rsid w:val="00F11AA4"/>
    <w:rsid w:val="00F31E76"/>
    <w:rsid w:val="00F324F6"/>
    <w:rsid w:val="00F6536D"/>
    <w:rsid w:val="00F86657"/>
    <w:rsid w:val="00F9069A"/>
    <w:rsid w:val="00FC7A95"/>
    <w:rsid w:val="00FD7B89"/>
    <w:rsid w:val="00FE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1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9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94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9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9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1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9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94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9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9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2443</izvorni_sadrzaj>
    <derivirana_varijabla naziv="DomainObject.Predmet.Broj_1">2443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St-2443/2016</izvorni_sadrzaj>
    <derivirana_varijabla naziv="DomainObject.Predmet.OznakaBroj_1">St-2443/2016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ME-GO d.o.o. za usluge zastupanog po punomoćniku Melanie Mary Tvrdinić; Goran Tvrdinić</izvorni_sadrzaj>
    <derivirana_varijabla naziv="DomainObject.Predmet.ProtustrankaFormated_1">  ME-GO d.o.o. za usluge zastupanog po punomoćniku Melanie Mary Tvrdinić; Goran Tvrdinić</derivirana_varijabla>
  </DomainObject.Predmet.ProtustrankaFormated>
  <DomainObject.Predmet.ProtustrankaFormatedOIB>
    <izvorni_sadrzaj>  ME-GO d.o.o. za usluge, OIB 28912507824 zastupanog po punomoćniku Melanie Mary Tvrdinić; Goran Tvrdinić</izvorni_sadrzaj>
    <derivirana_varijabla naziv="DomainObject.Predmet.ProtustrankaFormatedOIB_1">  ME-GO d.o.o. za usluge, OIB 28912507824 zastupanog po punomoćniku Melanie Mary Tvrdinić; Goran Tvrdinić</derivirana_varijabla>
  </DomainObject.Predmet.ProtustrankaFormatedOIB>
  <DomainObject.Predmet.ProtustrankaFormatedWithAdress>
    <izvorni_sadrzaj> ME-GO d.o.o. za usluge, I. Kršnjavog 23, 10000 Zagreb zastupanog po punomoćniku Melanie Mary Tvrdinić; Goran Tvrdinić</izvorni_sadrzaj>
    <derivirana_varijabla naziv="DomainObject.Predmet.ProtustrankaFormatedWithAdress_1"> ME-GO d.o.o. za usluge, I. Kršnjavog 23, 10000 Zagreb zastupanog po punomoćniku Melanie Mary Tvrdinić; Goran Tvrdinić</derivirana_varijabla>
  </DomainObject.Predmet.ProtustrankaFormatedWithAdress>
  <DomainObject.Predmet.ProtustrankaFormatedWithAdressOIB>
    <izvorni_sadrzaj> ME-GO d.o.o. za usluge, OIB 28912507824, I. Kršnjavog 23, 10000 Zagreb zastupanog po punomoćniku Melanie Mary Tvrdinić; Goran Tvrdinić</izvorni_sadrzaj>
    <derivirana_varijabla naziv="DomainObject.Predmet.ProtustrankaFormatedWithAdressOIB_1"> ME-GO d.o.o. za usluge, OIB 28912507824, I. Kršnjavog 23, 10000 Zagreb zastupanog po punomoćniku Melanie Mary Tvrdinić; Goran Tvrdinić</derivirana_varijabla>
  </DomainObject.Predmet.ProtustrankaFormatedWithAdressOIB>
  <DomainObject.Predmet.ProtustrankaWithAdress>
    <izvorni_sadrzaj>ME-GO d.o.o. za usluge I. Kršnjavog 23, 10000 Zagreb</izvorni_sadrzaj>
    <derivirana_varijabla naziv="DomainObject.Predmet.ProtustrankaWithAdress_1">ME-GO d.o.o. za usluge I. Kršnjavog 23, 10000 Zagreb</derivirana_varijabla>
  </DomainObject.Predmet.ProtustrankaWithAdress>
  <DomainObject.Predmet.ProtustrankaWithAdressOIB>
    <izvorni_sadrzaj>ME-GO d.o.o. za usluge, OIB 28912507824, I. Kršnjavog 23, 10000 Zagreb</izvorni_sadrzaj>
    <derivirana_varijabla naziv="DomainObject.Predmet.ProtustrankaWithAdressOIB_1">ME-GO d.o.o. za usluge, OIB 28912507824, I. Kršnjavog 23, 10000 Zagreb</derivirana_varijabla>
  </DomainObject.Predmet.ProtustrankaWithAdressOIB>
  <DomainObject.Predmet.ProtustrankaNazivFormated>
    <izvorni_sadrzaj>ME-GO d.o.o. za usluge</izvorni_sadrzaj>
    <derivirana_varijabla naziv="DomainObject.Predmet.ProtustrankaNazivFormated_1">ME-GO d.o.o. za usluge</derivirana_varijabla>
  </DomainObject.Predmet.ProtustrankaNazivFormated>
  <DomainObject.Predmet.ProtustrankaNazivFormatedOIB>
    <izvorni_sadrzaj>ME-GO d.o.o. za usluge, OIB 28912507824</izvorni_sadrzaj>
    <derivirana_varijabla naziv="DomainObject.Predmet.ProtustrankaNazivFormatedOIB_1">ME-GO d.o.o. za usluge, OIB 28912507824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Melanie Mary Tvrdinić; Goran Tvrdinić</izvorni_sadrzaj>
    <derivirana_varijabla naziv="DomainObject.Predmet.StrankaFormated_1">  FINA Regionalni centar Zagreb; Melanie Mary Tvrdinić; Goran Tvrdinić</derivirana_varijabla>
  </DomainObject.Predmet.StrankaFormated>
  <DomainObject.Predmet.StrankaFormatedOIB>
    <izvorni_sadrzaj>  FINA Regionalni centar Zagreb, OIB 85821130368; Melanie Mary Tvrdinić, OIB 59693940640; Goran Tvrdinić, OIB 71540247097</izvorni_sadrzaj>
    <derivirana_varijabla naziv="DomainObject.Predmet.StrankaFormatedOIB_1">  FINA Regionalni centar Zagreb, OIB 85821130368; Melanie Mary Tvrdinić, OIB 59693940640; Goran Tvrdinić, OIB 71540247097</derivirana_varijabla>
  </DomainObject.Predmet.StrankaFormatedOIB>
  <DomainObject.Predmet.StrankaFormatedWithAdress>
    <izvorni_sadrzaj> FINA Regionalni centar Zagreb, Trg svibanjskih žrtava 1995. 1, 10000 Zagreb; Melanie Mary Tvrdinić, Izidora Kršnjavoga 23, 10000 Zagreb; Goran Tvrdinić, Ulica Izidora Kršnjavoga 23, 10000 Zagreb</izvorni_sadrzaj>
    <derivirana_varijabla naziv="DomainObject.Predmet.StrankaFormatedWithAdress_1"> FINA Regionalni centar Zagreb, Trg svibanjskih žrtava 1995. 1, 10000 Zagreb; Melanie Mary Tvrdinić, Izidora Kršnjavoga 23, 10000 Zagreb; Goran Tvrdinić, Ulica Izidora Kršnjavoga 23, 10000 Zagreb</derivirana_varijabla>
  </DomainObject.Predmet.StrankaFormatedWithAdress>
  <DomainObject.Predmet.StrankaFormatedWithAdressOIB>
    <izvorni_sadrzaj> FINA Regionalni centar Zagreb, OIB 85821130368, Trg svibanjskih žrtava 1995. 1, 10000 Zagreb; Melanie Mary Tvrdinić, OIB 59693940640, Izidora Kršnjavoga 23, 10000 Zagreb; Goran Tvrdinić, OIB 71540247097, Ulica Izidora Kršnjavoga 23, 10000 Zagreb</izvorni_sadrzaj>
    <derivirana_varijabla naziv="DomainObject.Predmet.StrankaFormatedWithAdressOIB_1"> FINA Regionalni centar Zagreb, OIB 85821130368, Trg svibanjskih žrtava 1995. 1, 10000 Zagreb; Melanie Mary Tvrdinić, OIB 59693940640, Izidora Kršnjavoga 23, 10000 Zagreb; Goran Tvrdinić, OIB 71540247097, Ulica Izidora Kršnjavoga 23, 10000 Zagreb</derivirana_varijabla>
  </DomainObject.Predmet.StrankaFormatedWithAdressOIB>
  <DomainObject.Predmet.StrankaWithAdress>
    <izvorni_sadrzaj>FINA Regionalni centar Zagreb Trg svibanjskih žrtava 1995. 1,10000 Zagreb,Melanie Mary Tvrdinić Izidora Kršnjavoga 23,10000 Zagreb,Goran Tvrdinić Ulica Izidora Kršnjavoga 23,10000 Zagreb</izvorni_sadrzaj>
    <derivirana_varijabla naziv="DomainObject.Predmet.StrankaWithAdress_1">FINA Regionalni centar Zagreb Trg svibanjskih žrtava 1995. 1,10000 Zagreb,Melanie Mary Tvrdinić Izidora Kršnjavoga 23,10000 Zagreb,Goran Tvrdinić Ulica Izidora Kršnjavoga 23,10000 Zagreb</derivirana_varijabla>
  </DomainObject.Predmet.StrankaWithAdress>
  <DomainObject.Predmet.StrankaWithAdressOIB>
    <izvorni_sadrzaj>FINA Regionalni centar Zagreb, OIB 85821130368, Trg svibanjskih žrtava 1995. 1,10000 Zagreb,Melanie Mary Tvrdinić, OIB 59693940640, Izidora Kršnjavoga 23,10000 Zagreb,Goran Tvrdinić, OIB 71540247097, Ulica Izidora Kršnjavoga 23,10000 Zagreb</izvorni_sadrzaj>
    <derivirana_varijabla naziv="DomainObject.Predmet.StrankaWithAdressOIB_1">FINA Regionalni centar Zagreb, OIB 85821130368, Trg svibanjskih žrtava 1995. 1,10000 Zagreb,Melanie Mary Tvrdinić, OIB 59693940640, Izidora Kršnjavoga 23,10000 Zagreb,Goran Tvrdinić, OIB 71540247097, Ulica Izidora Kršnjavoga 23,10000 Zagreb</derivirana_varijabla>
  </DomainObject.Predmet.StrankaWithAdressOIB>
  <DomainObject.Predmet.StrankaNazivFormated>
    <izvorni_sadrzaj>FINA Regionalni centar Zagreb,Melanie Mary Tvrdinić,Goran Tvrdinić</izvorni_sadrzaj>
    <derivirana_varijabla naziv="DomainObject.Predmet.StrankaNazivFormated_1">FINA Regionalni centar Zagreb,Melanie Mary Tvrdinić,Goran Tvrdinić</derivirana_varijabla>
  </DomainObject.Predmet.StrankaNazivFormated>
  <DomainObject.Predmet.StrankaNazivFormatedOIB>
    <izvorni_sadrzaj>FINA Regionalni centar Zagreb, OIB 85821130368,Melanie Mary Tvrdinić, OIB 59693940640,Goran Tvrdinić, OIB 71540247097</izvorni_sadrzaj>
    <derivirana_varijabla naziv="DomainObject.Predmet.StrankaNazivFormatedOIB_1">FINA Regionalni centar Zagreb, OIB 85821130368,Melanie Mary Tvrdinić, OIB 59693940640,Goran Tvrdinić, OIB 71540247097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Melanie Mary Tvrdinić</item>
      <item>Goran Tvrdinić</item>
    </izvorni_sadrzaj>
    <derivirana_varijabla naziv="DomainObject.Predmet.StrankaListFormated_1">
      <item>FINA Regionalni centar Zagreb</item>
      <item>Melanie Mary Tvrdinić</item>
      <item>Goran Tvrdinić</item>
    </derivirana_varijabla>
  </DomainObject.Predmet.StrankaListFormated>
  <DomainObject.Predmet.StrankaListFormatedOIB>
    <izvorni_sadrzaj>
      <item>FINA Regionalni centar Zagreb, OIB 85821130368</item>
      <item>Melanie Mary Tvrdinić, OIB 59693940640</item>
      <item>Goran Tvrdinić, OIB 71540247097</item>
    </izvorni_sadrzaj>
    <derivirana_varijabla naziv="DomainObject.Predmet.StrankaListFormatedOIB_1">
      <item>FINA Regionalni centar Zagreb, OIB 85821130368</item>
      <item>Melanie Mary Tvrdinić, OIB 59693940640</item>
      <item>Goran Tvrdinić, OIB 71540247097</item>
    </derivirana_varijabla>
  </DomainObject.Predmet.StrankaListFormatedOIB>
  <DomainObject.Predmet.StrankaListFormatedWithAdress>
    <izvorni_sadrzaj>
      <item>FINA Regionalni centar Zagreb, Trg svibanjskih žrtava 1995. 1, 10000 Zagreb</item>
      <item>Melanie Mary Tvrdinić, Izidora Kršnjavoga 23, 10000 Zagreb</item>
      <item>Goran Tvrdinić, Ulica Izidora Kršnjavoga 23, 10000 Zagreb</item>
    </izvorni_sadrzaj>
    <derivirana_varijabla naziv="DomainObject.Predmet.StrankaListFormatedWithAdress_1">
      <item>FINA Regionalni centar Zagreb, Trg svibanjskih žrtava 1995. 1, 10000 Zagreb</item>
      <item>Melanie Mary Tvrdinić, Izidora Kršnjavoga 23, 10000 Zagreb</item>
      <item>Goran Tvrdinić, Ulica Izidora Kršnjavoga 23,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Melanie Mary Tvrdinić, OIB 59693940640, Izidora Kršnjavoga 23, 10000 Zagreb</item>
      <item>Goran Tvrdinić, OIB 71540247097, Ulica Izidora Kršnjavoga 23, 10000 Zagreb</item>
    </izvorni_sadrzaj>
    <derivirana_varijabla naziv="DomainObject.Predmet.StrankaListFormatedWithAdressOIB_1">
      <item>FINA Regionalni centar Zagreb, OIB 85821130368, Trg svibanjskih žrtava 1995. 1, 10000 Zagreb</item>
      <item>Melanie Mary Tvrdinić, OIB 59693940640, Izidora Kršnjavoga 23, 10000 Zagreb</item>
      <item>Goran Tvrdinić, OIB 71540247097, Ulica Izidora Kršnjavoga 23, 10000 Zagreb</item>
    </derivirana_varijabla>
  </DomainObject.Predmet.StrankaListFormatedWithAdressOIB>
  <DomainObject.Predmet.StrankaListNazivFormated>
    <izvorni_sadrzaj>
      <item>FINA Regionalni centar Zagreb</item>
      <item>Melanie Mary Tvrdinić</item>
      <item>Goran Tvrdinić</item>
    </izvorni_sadrzaj>
    <derivirana_varijabla naziv="DomainObject.Predmet.StrankaListNazivFormated_1">
      <item>FINA Regionalni centar Zagreb</item>
      <item>Melanie Mary Tvrdinić</item>
      <item>Goran Tvrdinić</item>
    </derivirana_varijabla>
  </DomainObject.Predmet.StrankaListNazivFormated>
  <DomainObject.Predmet.StrankaListNazivFormatedOIB>
    <izvorni_sadrzaj>
      <item>FINA Regionalni centar Zagreb, OIB 85821130368</item>
      <item>Melanie Mary Tvrdinić, OIB 59693940640</item>
      <item>Goran Tvrdinić, OIB 71540247097</item>
    </izvorni_sadrzaj>
    <derivirana_varijabla naziv="DomainObject.Predmet.StrankaListNazivFormatedOIB_1">
      <item>FINA Regionalni centar Zagreb, OIB 85821130368</item>
      <item>Melanie Mary Tvrdinić, OIB 59693940640</item>
      <item>Goran Tvrdinić, OIB 71540247097</item>
    </derivirana_varijabla>
  </DomainObject.Predmet.StrankaListNazivFormatedOIB>
  <DomainObject.Predmet.ProtuStrankaListFormated>
    <izvorni_sadrzaj>
      <item>ME-GO d.o.o. za usluge zastupanog po punomoćniku Melanie Mary Tvrdinić; Goran Tvrdinić</item>
    </izvorni_sadrzaj>
    <derivirana_varijabla naziv="DomainObject.Predmet.ProtuStrankaListFormated_1">
      <item>ME-GO d.o.o. za usluge zastupanog po punomoćniku Melanie Mary Tvrdinić; Goran Tvrdinić</item>
    </derivirana_varijabla>
  </DomainObject.Predmet.ProtuStrankaListFormated>
  <DomainObject.Predmet.ProtuStrankaListFormatedOIB>
    <izvorni_sadrzaj>
      <item>ME-GO d.o.o. za usluge, OIB 28912507824 zastupanog po punomoćniku Melanie Mary Tvrdinić; Goran Tvrdinić</item>
    </izvorni_sadrzaj>
    <derivirana_varijabla naziv="DomainObject.Predmet.ProtuStrankaListFormatedOIB_1">
      <item>ME-GO d.o.o. za usluge, OIB 28912507824 zastupanog po punomoćniku Melanie Mary Tvrdinić; Goran Tvrdinić</item>
    </derivirana_varijabla>
  </DomainObject.Predmet.ProtuStrankaListFormatedOIB>
  <DomainObject.Predmet.ProtuStrankaListFormatedWithAdress>
    <izvorni_sadrzaj>
      <item>ME-GO d.o.o. za usluge, I. Kršnjavog 23, 10000 Zagreb zastupanog po punomoćniku Melanie Mary Tvrdinić; Goran Tvrdinić</item>
    </izvorni_sadrzaj>
    <derivirana_varijabla naziv="DomainObject.Predmet.ProtuStrankaListFormatedWithAdress_1">
      <item>ME-GO d.o.o. za usluge, I. Kršnjavog 23, 10000 Zagreb zastupanog po punomoćniku Melanie Mary Tvrdinić; Goran Tvrdinić</item>
    </derivirana_varijabla>
  </DomainObject.Predmet.ProtuStrankaListFormatedWithAdress>
  <DomainObject.Predmet.ProtuStrankaListFormatedWithAdressOIB>
    <izvorni_sadrzaj>
      <item>ME-GO d.o.o. za usluge, OIB 28912507824, I. Kršnjavog 23, 10000 Zagreb zastupanog po punomoćniku Melanie Mary Tvrdinić; Goran Tvrdinić</item>
    </izvorni_sadrzaj>
    <derivirana_varijabla naziv="DomainObject.Predmet.ProtuStrankaListFormatedWithAdressOIB_1">
      <item>ME-GO d.o.o. za usluge, OIB 28912507824, I. Kršnjavog 23, 10000 Zagreb zastupanog po punomoćniku Melanie Mary Tvrdinić; Goran Tvrdinić</item>
    </derivirana_varijabla>
  </DomainObject.Predmet.ProtuStrankaListFormatedWithAdressOIB>
  <DomainObject.Predmet.ProtuStrankaListNazivFormated>
    <izvorni_sadrzaj>
      <item>ME-GO d.o.o. za usluge</item>
    </izvorni_sadrzaj>
    <derivirana_varijabla naziv="DomainObject.Predmet.ProtuStrankaListNazivFormated_1">
      <item>ME-GO d.o.o. za usluge</item>
    </derivirana_varijabla>
  </DomainObject.Predmet.ProtuStrankaListNazivFormated>
  <DomainObject.Predmet.ProtuStrankaListNazivFormatedOIB>
    <izvorni_sadrzaj>
      <item>ME-GO d.o.o. za usluge, OIB 28912507824</item>
    </izvorni_sadrzaj>
    <derivirana_varijabla naziv="DomainObject.Predmet.ProtuStrankaListNazivFormatedOIB_1">
      <item>ME-GO d.o.o. za usluge, OIB 28912507824</item>
    </derivirana_varijabla>
  </DomainObject.Predmet.ProtuStrankaListNazivFormatedOIB>
  <DomainObject.Predmet.OstaliListFormated>
    <izvorni_sadrzaj>
      <item>Melanie Mary Tvrdinić punomoćnik sudionika u postupku ME-GO d.o.o. za usluge</item>
      <item>Goran Tvrdinić punomoćnik sudionika u postupku ME-GO d.o.o. za usluge</item>
    </izvorni_sadrzaj>
    <derivirana_varijabla naziv="DomainObject.Predmet.OstaliListFormated_1">
      <item>Melanie Mary Tvrdinić punomoćnik sudionika u postupku ME-GO d.o.o. za usluge</item>
      <item>Goran Tvrdinić punomoćnik sudionika u postupku ME-GO d.o.o. za usluge</item>
    </derivirana_varijabla>
  </DomainObject.Predmet.OstaliListFormated>
  <DomainObject.Predmet.OstaliListFormatedOIB>
    <izvorni_sadrzaj>
      <item>Melanie Mary Tvrdinić, OIB 59693940640 punomoćnik sudionika u postupku ME-GO d.o.o. za usluge</item>
      <item>Goran Tvrdinić, OIB 71540247097 punomoćnik sudionika u postupku ME-GO d.o.o. za usluge</item>
    </izvorni_sadrzaj>
    <derivirana_varijabla naziv="DomainObject.Predmet.OstaliListFormatedOIB_1">
      <item>Melanie Mary Tvrdinić, OIB 59693940640 punomoćnik sudionika u postupku ME-GO d.o.o. za usluge</item>
      <item>Goran Tvrdinić, OIB 71540247097 punomoćnik sudionika u postupku ME-GO d.o.o. za usluge</item>
    </derivirana_varijabla>
  </DomainObject.Predmet.OstaliListFormatedOIB>
  <DomainObject.Predmet.OstaliListFormatedWithAdress>
    <izvorni_sadrzaj>
      <item>Melanie Mary Tvrdinić, Izidora Kršnjavoga 23, 10000 Zagreb punomoćnik sudionika u postupku ME-GO d.o.o. za usluge</item>
      <item>Goran Tvrdinić, Ulica Izidora Kršnjavoga 23, 10000 Zagreb punomoćnik sudionika u postupku ME-GO d.o.o. za usluge</item>
    </izvorni_sadrzaj>
    <derivirana_varijabla naziv="DomainObject.Predmet.OstaliListFormatedWithAdress_1">
      <item>Melanie Mary Tvrdinić, Izidora Kršnjavoga 23, 10000 Zagreb punomoćnik sudionika u postupku ME-GO d.o.o. za usluge</item>
      <item>Goran Tvrdinić, Ulica Izidora Kršnjavoga 23, 10000 Zagreb punomoćnik sudionika u postupku ME-GO d.o.o. za usluge</item>
    </derivirana_varijabla>
  </DomainObject.Predmet.OstaliListFormatedWithAdress>
  <DomainObject.Predmet.OstaliListFormatedWithAdressOIB>
    <izvorni_sadrzaj>
      <item>Melanie Mary Tvrdinić, OIB 59693940640, Izidora Kršnjavoga 23, 10000 Zagreb punomoćnik sudionika u postupku ME-GO d.o.o. za usluge</item>
      <item>Goran Tvrdinić, OIB 71540247097, Ulica Izidora Kršnjavoga 23, 10000 Zagreb punomoćnik sudionika u postupku ME-GO d.o.o. za usluge</item>
    </izvorni_sadrzaj>
    <derivirana_varijabla naziv="DomainObject.Predmet.OstaliListFormatedWithAdressOIB_1">
      <item>Melanie Mary Tvrdinić, OIB 59693940640, Izidora Kršnjavoga 23, 10000 Zagreb punomoćnik sudionika u postupku ME-GO d.o.o. za usluge</item>
      <item>Goran Tvrdinić, OIB 71540247097, Ulica Izidora Kršnjavoga 23, 10000 Zagreb punomoćnik sudionika u postupku ME-GO d.o.o. za usluge</item>
    </derivirana_varijabla>
  </DomainObject.Predmet.OstaliListFormatedWithAdressOIB>
  <DomainObject.Predmet.OstaliListNazivFormated>
    <izvorni_sadrzaj>
      <item>Melanie Mary Tvrdinić</item>
      <item>Goran Tvrdinić</item>
    </izvorni_sadrzaj>
    <derivirana_varijabla naziv="DomainObject.Predmet.OstaliListNazivFormated_1">
      <item>Melanie Mary Tvrdinić</item>
      <item>Goran Tvrdinić</item>
    </derivirana_varijabla>
  </DomainObject.Predmet.OstaliListNazivFormated>
  <DomainObject.Predmet.OstaliListNazivFormatedOIB>
    <izvorni_sadrzaj>
      <item>Melanie Mary Tvrdinić, OIB 59693940640</item>
      <item>Goran Tvrdinić, OIB 71540247097</item>
    </izvorni_sadrzaj>
    <derivirana_varijabla naziv="DomainObject.Predmet.OstaliListNazivFormatedOIB_1">
      <item>Melanie Mary Tvrdinić, OIB 59693940640</item>
      <item>Goran Tvrdinić, OIB 71540247097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ME-GO d.o.o. za usluge</izvorni_sadrzaj>
    <derivirana_varijabla naziv="DomainObject.Predmet.ProtustrankaIDrugi_1">ME-GO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ME-GO d.o.o. za usluge, OIB 28912507824, I. Kršnjavog 23, 10000 Zagreb</izvorni_sadrzaj>
    <derivirana_varijabla naziv="DomainObject.Predmet.ProtustrankaIDrugiAdressOIB_1">ME-GO d.o.o. za usluge, OIB 28912507824, I. Kršnjavog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ME-GO d.o.o. za usluge</item>
      <item>Melanie Mary Tvrdinić</item>
      <item>Goran Tvrdinić</item>
      <item>Melanie Mary Tvrdinić</item>
      <item>Goran Tvrdinić</item>
    </izvorni_sadrzaj>
    <derivirana_varijabla naziv="DomainObject.Predmet.SudioniciListNaziv_1">
      <item>FINA Regionalni centar Zagreb</item>
      <item>ME-GO d.o.o. za usluge</item>
      <item>Melanie Mary Tvrdinić</item>
      <item>Goran Tvrdinić</item>
      <item>Melanie Mary Tvrdinić</item>
      <item>Goran Tvrdinić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ME-GO d.o.o. za usluge, OIB 28912507824, I. Kršnjavog 23,10000 Zagreb</item>
      <item>Melanie Mary Tvrdinić, OIB 59693940640, Izidora Kršnjavoga 23,10000 Zagreb</item>
      <item>Goran Tvrdinić, OIB 71540247097, Ulica Izidora Kršnjavoga 23,10000 Zagreb</item>
      <item>Melanie Mary Tvrdinić, OIB 59693940640, Izidora Kršnjavoga 23,10000 Zagreb</item>
      <item>Goran Tvrdinić, OIB 71540247097, Ulica Izidora Kršnjavoga 23,10000 Zagreb</item>
    </izvorni_sadrzaj>
    <derivirana_varijabla naziv="DomainObject.Predmet.SudioniciListAdressOIB_1">
      <item>FINA Regionalni centar Zagreb, OIB 85821130368, Trg svibanjskih žrtava 1995. 1,10000 Zagreb</item>
      <item>ME-GO d.o.o. za usluge, OIB 28912507824, I. Kršnjavog 23,10000 Zagreb</item>
      <item>Melanie Mary Tvrdinić, OIB 59693940640, Izidora Kršnjavoga 23,10000 Zagreb</item>
      <item>Goran Tvrdinić, OIB 71540247097, Ulica Izidora Kršnjavoga 23,10000 Zagreb</item>
      <item>Melanie Mary Tvrdinić, OIB 59693940640, Izidora Kršnjavoga 23,10000 Zagreb</item>
      <item>Goran Tvrdinić, OIB 71540247097, Ulica Izidora Kršnjavoga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28912507824</item>
      <item>, OIB 59693940640</item>
      <item>, OIB 71540247097</item>
      <item>, OIB 59693940640</item>
      <item>, OIB 71540247097</item>
    </izvorni_sadrzaj>
    <derivirana_varijabla naziv="DomainObject.Predmet.SudioniciListNazivOIB_1">
      <item>, OIB 85821130368</item>
      <item>, OIB 28912507824</item>
      <item>, OIB 59693940640</item>
      <item>, OIB 71540247097</item>
      <item>, OIB 59693940640</item>
      <item>, OIB 71540247097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60FA9-2717-4AC0-9D23-8A4226329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735</properties:Words>
  <properties:Characters>4137</properties:Characters>
  <properties:Lines>86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2017-10-11T07:34:00Z</dcterms:created>
  <dc:creator>gzubak</dc:creator>
  <cp:lastModifiedBy>Mirjana Gašparić</cp:lastModifiedBy>
  <cp:lastPrinted>2017-09-11T09:50:00Z</cp:lastPrinted>
  <dcterms:modified xmlns:xsi="http://www.w3.org/2001/XMLSchema-instance" xsi:type="dcterms:W3CDTF">2017-10-12T12:30:00Z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