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2218" w14:paraId="073221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77406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St-7115</w:t>
      </w:r>
      <w:r w:rsidR="00146043">
        <w:rPr>
          <w:rFonts w:hAnsi="Times New Roman" w:ascii="Times New Roman"/>
          <w:lang w:val="hr-HR"/>
        </w:rPr>
        <w:t>/15-</w:t>
      </w:r>
      <w:r w:rsidR="00E67E25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459B" w:rsidRPr="004C459B">
        <w:rPr>
          <w:rFonts w:hAnsi="Times New Roman" w:ascii="Times New Roman"/>
          <w:szCs w:val="24"/>
        </w:rPr>
        <w:t>ZAGO - DRVO – ŠAVRIĆ, d.o.o., Zagreb, Zavrtnica 17, OIB: 45574943921</w:t>
      </w:r>
      <w:r w:rsidR="005403E6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C459B" w:rsidRPr="004C459B">
        <w:rPr>
          <w:rFonts w:hAnsi="Times New Roman" w:ascii="Times New Roman"/>
          <w:szCs w:val="24"/>
        </w:rPr>
        <w:t>ZAGO - DRVO – ŠAVRIĆ, d.o.o., Zagreb, Zavrtnica 17, OIB: 45574943921</w:t>
      </w:r>
      <w:r w:rsidR="004C459B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5403E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692746">
        <w:rPr>
          <w:rFonts w:hAnsi="Times New Roman" w:ascii="Times New Roman"/>
          <w:szCs w:val="24"/>
        </w:rPr>
        <w:t>Dušanka Ivančević, Zagreb, B. Bernardija 1, OIB: 59003296761.</w:t>
      </w:r>
    </w:p>
    <w:p w:rsidRDefault="00692746" w:rsidP="00C3758E" w:rsidR="0069274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C459B" w:rsidRPr="004C459B">
        <w:rPr>
          <w:rFonts w:hAnsi="Times New Roman" w:ascii="Times New Roman"/>
          <w:szCs w:val="24"/>
        </w:rPr>
        <w:t>ZAGO - DRVO – ŠAVRIĆ, d.o.o., Zagreb, Zavrtnica 17, OIB: 45574943921</w:t>
      </w:r>
      <w:r w:rsidR="004C459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6189" w:rsidP="00887D4D" w:rsidR="002A6189" w:rsidRPr="002A6189">
      <w:pPr>
        <w:rPr>
          <w:rFonts w:hAnsi="Times New Roman" w:ascii="Times New Roman"/>
        </w:rPr>
      </w:pP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DNA: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 Dužnik i zakonski zastupnik dužnika- preporučeno poštom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1E4C90" w:rsidP="001E4C90" w:rsidR="001E4C90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79463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2320E" w:rsidRPr="0032320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5403E6">
          <w:rPr>
            <w:rFonts w:hAnsi="Times New Roman" w:ascii="Times New Roman"/>
          </w:rPr>
          <w:t>75. St-</w:t>
        </w:r>
        <w:r w:rsidR="004C459B">
          <w:rPr>
            <w:rFonts w:hAnsi="Times New Roman" w:ascii="Times New Roman"/>
          </w:rPr>
          <w:t>7115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40B"/>
    <w:rsid w:val="00052D93"/>
    <w:rsid w:val="000715F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4C90"/>
    <w:rsid w:val="002138EE"/>
    <w:rsid w:val="002A6189"/>
    <w:rsid w:val="0032320E"/>
    <w:rsid w:val="00382B7B"/>
    <w:rsid w:val="00385410"/>
    <w:rsid w:val="003E3A62"/>
    <w:rsid w:val="00400F21"/>
    <w:rsid w:val="0042162E"/>
    <w:rsid w:val="0044662D"/>
    <w:rsid w:val="004B57A8"/>
    <w:rsid w:val="004C459B"/>
    <w:rsid w:val="004C69B9"/>
    <w:rsid w:val="00532B71"/>
    <w:rsid w:val="005403E6"/>
    <w:rsid w:val="005940E9"/>
    <w:rsid w:val="005D1563"/>
    <w:rsid w:val="005D55AF"/>
    <w:rsid w:val="005F3FE7"/>
    <w:rsid w:val="006356C5"/>
    <w:rsid w:val="00683A91"/>
    <w:rsid w:val="006866A9"/>
    <w:rsid w:val="00692746"/>
    <w:rsid w:val="00692A90"/>
    <w:rsid w:val="006D13C5"/>
    <w:rsid w:val="006F3197"/>
    <w:rsid w:val="0071050D"/>
    <w:rsid w:val="00730EAB"/>
    <w:rsid w:val="0077406E"/>
    <w:rsid w:val="0078456E"/>
    <w:rsid w:val="007A29F9"/>
    <w:rsid w:val="00813326"/>
    <w:rsid w:val="0081718B"/>
    <w:rsid w:val="00840E3D"/>
    <w:rsid w:val="00867F16"/>
    <w:rsid w:val="0088293F"/>
    <w:rsid w:val="008D649B"/>
    <w:rsid w:val="00961D9E"/>
    <w:rsid w:val="00997BA9"/>
    <w:rsid w:val="009C278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6F83"/>
    <w:rsid w:val="00FE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1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1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7115</izvorni_sadrzaj>
    <derivirana_varijabla naziv="DomainObject.Predmet.Broj_1">7115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St-7115/2015</izvorni_sadrzaj>
    <derivirana_varijabla naziv="DomainObject.Predmet.OznakaBroj_1">St-7115/2015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 - DRVO - ŠAVRIĆ, d.o.o. zastupanog po punomoćniku Bruno Piskernik</izvorni_sadrzaj>
    <derivirana_varijabla naziv="DomainObject.Predmet.ProtustrankaFormated_1">  ZAGO - DRVO - ŠAVRIĆ, d.o.o. zastupanog po punomoćniku Bruno Piskernik</derivirana_varijabla>
  </DomainObject.Predmet.ProtustrankaFormated>
  <DomainObject.Predmet.ProtustrankaFormatedOIB>
    <izvorni_sadrzaj>  ZAGO - DRVO - ŠAVRIĆ, d.o.o., OIB 45574943921 zastupanog po punomoćniku Bruno Piskernik</izvorni_sadrzaj>
    <derivirana_varijabla naziv="DomainObject.Predmet.ProtustrankaFormatedOIB_1">  ZAGO - DRVO - ŠAVRIĆ, d.o.o., OIB 45574943921 zastupanog po punomoćniku Bruno Piskernik</derivirana_varijabla>
  </DomainObject.Predmet.ProtustrankaFormatedOIB>
  <DomainObject.Predmet.ProtustrankaFormatedWithAdress>
    <izvorni_sadrzaj> ZAGO - DRVO - ŠAVRIĆ, d.o.o., Zavrtnica 17, 10000 Zagreb zastupanog po punomoćniku Bruno Piskernik</izvorni_sadrzaj>
    <derivirana_varijabla naziv="DomainObject.Predmet.ProtustrankaFormatedWithAdress_1"> ZAGO - DRVO - ŠAVRIĆ, d.o.o., Zavrtnica 17, 10000 Zagreb zastupanog po punomoćniku Bruno Piskernik</derivirana_varijabla>
  </DomainObject.Predmet.ProtustrankaFormatedWithAdress>
  <DomainObject.Predmet.ProtustrankaFormatedWithAdressOIB>
    <izvorni_sadrzaj> ZAGO - DRVO - ŠAVRIĆ, d.o.o., OIB 45574943921, Zavrtnica 17, 10000 Zagreb zastupanog po punomoćniku Bruno Piskernik</izvorni_sadrzaj>
    <derivirana_varijabla naziv="DomainObject.Predmet.ProtustrankaFormatedWithAdressOIB_1"> ZAGO - DRVO - ŠAVRIĆ, d.o.o., OIB 45574943921, Zavrtnica 17, 10000 Zagreb zastupanog po punomoćniku Bruno Piskernik</derivirana_varijabla>
  </DomainObject.Predmet.ProtustrankaFormatedWithAdressOIB>
  <DomainObject.Predmet.ProtustrankaWithAdress>
    <izvorni_sadrzaj>ZAGO - DRVO - ŠAVRIĆ, d.o.o. Zavrtnica 17, 10000 Zagreb</izvorni_sadrzaj>
    <derivirana_varijabla naziv="DomainObject.Predmet.ProtustrankaWithAdress_1">ZAGO - DRVO - ŠAVRIĆ, d.o.o. Zavrtnica 17, 10000 Zagreb</derivirana_varijabla>
  </DomainObject.Predmet.ProtustrankaWithAdress>
  <DomainObject.Predmet.ProtustrankaWithAdressOIB>
    <izvorni_sadrzaj>ZAGO - DRVO - ŠAVRIĆ, d.o.o., OIB 45574943921, Zavrtnica 17, 10000 Zagreb</izvorni_sadrzaj>
    <derivirana_varijabla naziv="DomainObject.Predmet.ProtustrankaWithAdressOIB_1">ZAGO - DRVO - ŠAVRIĆ, d.o.o., OIB 45574943921, Zavrtnica 17, 10000 Zagreb</derivirana_varijabla>
  </DomainObject.Predmet.ProtustrankaWithAdressOIB>
  <DomainObject.Predmet.ProtustrankaNazivFormated>
    <izvorni_sadrzaj>ZAGO - DRVO - ŠAVRIĆ, d.o.o.</izvorni_sadrzaj>
    <derivirana_varijabla naziv="DomainObject.Predmet.ProtustrankaNazivFormated_1">ZAGO - DRVO - ŠAVRIĆ, d.o.o.</derivirana_varijabla>
  </DomainObject.Predmet.ProtustrankaNazivFormated>
  <DomainObject.Predmet.ProtustrankaNazivFormatedOIB>
    <izvorni_sadrzaj>ZAGO - DRVO - ŠAVRIĆ, d.o.o., OIB 45574943921</izvorni_sadrzaj>
    <derivirana_varijabla naziv="DomainObject.Predmet.ProtustrankaNazivFormatedOIB_1">ZAGO - DRVO - ŠAVRIĆ, d.o.o., OIB 45574943921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 - DRVO - ŠAVRIĆ, d.o.o. zastupanog po punomoćniku Bruno Piskernik</item>
    </izvorni_sadrzaj>
    <derivirana_varijabla naziv="DomainObject.Predmet.ProtuStrankaListFormated_1">
      <item>ZAGO - DRVO - ŠAVRIĆ, d.o.o. zastupanog po punomoćniku Bruno Piskernik</item>
    </derivirana_varijabla>
  </DomainObject.Predmet.ProtuStrankaListFormated>
  <DomainObject.Predmet.ProtuStrankaListFormatedOIB>
    <izvorni_sadrzaj>
      <item>ZAGO - DRVO - ŠAVRIĆ, d.o.o., OIB 45574943921 zastupanog po punomoćniku Bruno Piskernik</item>
    </izvorni_sadrzaj>
    <derivirana_varijabla naziv="DomainObject.Predmet.ProtuStrankaListFormatedOIB_1">
      <item>ZAGO - DRVO - ŠAVRIĆ, d.o.o., OIB 45574943921 zastupanog po punomoćniku Bruno Piskernik</item>
    </derivirana_varijabla>
  </DomainObject.Predmet.ProtuStrankaListFormatedOIB>
  <DomainObject.Predmet.ProtuStrankaListFormatedWithAdress>
    <izvorni_sadrzaj>
      <item>ZAGO - DRVO - ŠAVRIĆ, d.o.o., Zavrtnica 17, 10000 Zagreb zastupanog po punomoćniku Bruno Piskernik</item>
    </izvorni_sadrzaj>
    <derivirana_varijabla naziv="DomainObject.Predmet.ProtuStrankaListFormatedWithAdress_1">
      <item>ZAGO - DRVO - ŠAVRIĆ, d.o.o., Zavrtnica 17, 10000 Zagreb zastupanog po punomoćniku Bruno Piskernik</item>
    </derivirana_varijabla>
  </DomainObject.Predmet.ProtuStrankaListFormatedWithAdress>
  <DomainObject.Predmet.ProtuStrankaListFormatedWithAdressOIB>
    <izvorni_sadrzaj>
      <item>ZAGO - DRVO - ŠAVRIĆ, d.o.o., OIB 45574943921, Zavrtnica 17, 10000 Zagreb zastupanog po punomoćniku Bruno Piskernik</item>
    </izvorni_sadrzaj>
    <derivirana_varijabla naziv="DomainObject.Predmet.ProtuStrankaListFormatedWithAdressOIB_1">
      <item>ZAGO - DRVO - ŠAVRIĆ, d.o.o., OIB 45574943921, Zavrtnica 17, 10000 Zagreb zastupanog po punomoćniku Bruno Piskernik</item>
    </derivirana_varijabla>
  </DomainObject.Predmet.ProtuStrankaListFormatedWithAdressOIB>
  <DomainObject.Predmet.ProtuStrankaListNazivFormated>
    <izvorni_sadrzaj>
      <item>ZAGO - DRVO - ŠAVRIĆ, d.o.o.</item>
    </izvorni_sadrzaj>
    <derivirana_varijabla naziv="DomainObject.Predmet.ProtuStrankaListNazivFormated_1">
      <item>ZAGO - DRVO - ŠAVRIĆ, d.o.o.</item>
    </derivirana_varijabla>
  </DomainObject.Predmet.ProtuStrankaListNazivFormated>
  <DomainObject.Predmet.ProtuStrankaListNazivFormatedOIB>
    <izvorni_sadrzaj>
      <item>ZAGO - DRVO - ŠAVRIĆ, d.o.o., OIB 45574943921</item>
    </izvorni_sadrzaj>
    <derivirana_varijabla naziv="DomainObject.Predmet.ProtuStrankaListNazivFormatedOIB_1">
      <item>ZAGO - DRVO - ŠAVRIĆ, d.o.o., OIB 45574943921</item>
    </derivirana_varijabla>
  </DomainObject.Predmet.ProtuStrankaListNazivFormatedOIB>
  <DomainObject.Predmet.OstaliListFormated>
    <izvorni_sadrzaj>
      <item>Bruno Piskernik punomoćnik sudionika u postupku ZAGO - DRVO - ŠAVRIĆ, d.o.o.</item>
    </izvorni_sadrzaj>
    <derivirana_varijabla naziv="DomainObject.Predmet.OstaliListFormated_1">
      <item>Bruno Piskernik punomoćnik sudionika u postupku ZAGO - DRVO - ŠAVRIĆ, d.o.o.</item>
    </derivirana_varijabla>
  </DomainObject.Predmet.OstaliListFormated>
  <DomainObject.Predmet.OstaliListFormatedOIB>
    <izvorni_sadrzaj>
      <item>Bruno Piskernik punomoćnik sudionika u postupku ZAGO - DRVO - ŠAVRIĆ, d.o.o.</item>
    </izvorni_sadrzaj>
    <derivirana_varijabla naziv="DomainObject.Predmet.OstaliListFormatedOIB_1">
      <item>Bruno Piskernik punomoćnik sudionika u postupku ZAGO - DRVO - ŠAVRIĆ, d.o.o.</item>
    </derivirana_varijabla>
  </DomainObject.Predmet.OstaliListFormatedOIB>
  <DomainObject.Predmet.OstaliListFormatedWithAdress>
    <izvorni_sadrzaj>
      <item>Bruno Piskernik, Zavrtnica 17, 10000 Zagreb punomoćnik sudionika u postupku ZAGO - DRVO - ŠAVRIĆ, d.o.o.</item>
    </izvorni_sadrzaj>
    <derivirana_varijabla naziv="DomainObject.Predmet.OstaliListFormatedWithAdress_1">
      <item>Bruno Piskernik, Zavrtnica 17, 10000 Zagreb punomoćnik sudionika u postupku ZAGO - DRVO - ŠAVRIĆ, d.o.o.</item>
    </derivirana_varijabla>
  </DomainObject.Predmet.OstaliListFormatedWithAdress>
  <DomainObject.Predmet.OstaliListFormatedWithAdressOIB>
    <izvorni_sadrzaj>
      <item>Bruno Piskernik, Zavrtnica 17, 10000 Zagreb punomoćnik sudionika u postupku ZAGO - DRVO - ŠAVRIĆ, d.o.o.</item>
    </izvorni_sadrzaj>
    <derivirana_varijabla naziv="DomainObject.Predmet.OstaliListFormatedWithAdressOIB_1">
      <item>Bruno Piskernik, Zavrtnica 17, 10000 Zagreb punomoćnik sudionika u postupku ZAGO - DRVO - ŠAVRIĆ, d.o.o.</item>
    </derivirana_varijabla>
  </DomainObject.Predmet.OstaliListFormatedWithAdressOIB>
  <DomainObject.Predmet.OstaliListNazivFormated>
    <izvorni_sadrzaj>
      <item>Bruno Piskernik</item>
    </izvorni_sadrzaj>
    <derivirana_varijabla naziv="DomainObject.Predmet.OstaliListNazivFormated_1">
      <item>Bruno Piskernik</item>
    </derivirana_varijabla>
  </DomainObject.Predmet.OstaliListNazivFormated>
  <DomainObject.Predmet.OstaliListNazivFormatedOIB>
    <izvorni_sadrzaj>
      <item>Bruno Piskernik</item>
    </izvorni_sadrzaj>
    <derivirana_varijabla naziv="DomainObject.Predmet.OstaliListNazivFormatedOIB_1">
      <item>Bruno Piskernik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 - DRVO - ŠAVRIĆ, d.o.o.</izvorni_sadrzaj>
    <derivirana_varijabla naziv="DomainObject.Predmet.ProtustrankaIDrugi_1">ZAGO - DRVO - ŠAVRIĆ,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 - DRVO - ŠAVRIĆ, d.o.o., OIB 45574943921, Zavrtnica 17, 10000 Zagreb</izvorni_sadrzaj>
    <derivirana_varijabla naziv="DomainObject.Predmet.ProtustrankaIDrugiAdressOIB_1">ZAGO - DRVO - ŠAVRIĆ, d.o.o., OIB 45574943921,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 - DRVO - ŠAVRIĆ, d.o.o.</item>
      <item>FINA Regionalni centar Zagreb</item>
      <item>Bruno Piskernik</item>
    </izvorni_sadrzaj>
    <derivirana_varijabla naziv="DomainObject.Predmet.SudioniciListNaziv_1">
      <item>ZAGO - DRVO - ŠAVRIĆ, d.o.o.</item>
      <item>FINA Regionalni centar Zagreb</item>
      <item>Bruno Piskernik</item>
    </derivirana_varijabla>
  </DomainObject.Predmet.SudioniciListNaziv>
  <DomainObject.Predmet.SudioniciListAdressOIB>
    <izvorni_sadrzaj>
      <item>ZAGO - DRVO - ŠAVRIĆ, d.o.o., OIB 45574943921, Zavrtnica 17,10000 Zagreb</item>
      <item>FINA Regionalni centar Zagreb, OIB 85821130368, Trg svibanjskih žrtava 1995. 1,10000 Zagreb</item>
      <item>Bruno Piskernik, Zavrtnica 17,10000 Zagreb</item>
    </izvorni_sadrzaj>
    <derivirana_varijabla naziv="DomainObject.Predmet.SudioniciListAdressOIB_1">
      <item>ZAGO - DRVO - ŠAVRIĆ, d.o.o., OIB 45574943921, Zavrtnica 17,10000 Zagreb</item>
      <item>FINA Regionalni centar Zagreb, OIB 85821130368, Trg svibanjskih žrtava 1995. 1,10000 Zagreb</item>
      <item>Bruno Piskernik,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45574943921</item>
      <item>, OIB 85821130368</item>
      <item>, OIB null</item>
    </izvorni_sadrzaj>
    <derivirana_varijabla naziv="DomainObject.Predmet.SudioniciListNazivOIB_1">
      <item>, OIB 45574943921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BCBAF-9F9A-4DA0-83AA-3DA3A0D89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2247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2016-02-25T10:09:00Z</dcterms:created>
  <dc:creator>Sudsko vijeæe</dc:creator>
  <cp:lastModifiedBy>Anita Ban</cp:lastModifiedBy>
  <cp:lastPrinted>2016-02-25T10:07:00Z</cp:lastPrinted>
  <dcterms:modified xmlns:xsi="http://www.w3.org/2001/XMLSchema-instance" xsi:type="dcterms:W3CDTF">2016-02-25T10:12:00Z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