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7441" w14:paraId="dd07441" w:rsidRDefault="00E22A85" w:rsidP="00E22A85" w:rsidR="00E22A85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E22A85" w:rsidP="00E22A85" w:rsidR="00E22A85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E22A85" w:rsidP="00E22A85" w:rsidR="00E22A85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E22A85" w:rsidP="00E22A85" w:rsidR="00E22A85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E22A85" w:rsidP="00E22A85" w:rsidR="00E22A85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St-8051/2015</w:t>
      </w:r>
    </w:p>
    <w:p w:rsidRDefault="00E22A85" w:rsidP="00E22A85" w:rsidR="00E22A85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E22A85" w:rsidP="00E22A85" w:rsidR="00E22A85">
      <w:pPr>
        <w:jc w:val="center"/>
        <w:rPr>
          <w:rFonts w:hAnsi="Times New Roman" w:ascii="Times New Roman"/>
          <w:szCs w:val="24"/>
          <w:lang w:val="hr-HR"/>
        </w:rPr>
      </w:pPr>
    </w:p>
    <w:p w:rsidRDefault="00E22A85" w:rsidP="00E22A85" w:rsidR="00E22A85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22A85" w:rsidP="00E22A85" w:rsidR="00E22A85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22A85" w:rsidP="00E22A85" w:rsidR="00E22A85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22A85" w:rsidP="00E22A85" w:rsidR="00E22A85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22A85" w:rsidP="00E22A85" w:rsidR="00E22A85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PREDOM </w:t>
      </w:r>
      <w:proofErr w:type="spellStart"/>
      <w:r>
        <w:rPr>
          <w:rFonts w:hAnsi="Times New Roman" w:ascii="Times New Roman"/>
          <w:szCs w:val="24"/>
        </w:rPr>
        <w:t>d.o.o</w:t>
      </w:r>
      <w:proofErr w:type="spellEnd"/>
      <w:r>
        <w:rPr>
          <w:rFonts w:hAnsi="Times New Roman" w:ascii="Times New Roman"/>
          <w:szCs w:val="24"/>
        </w:rPr>
        <w:t xml:space="preserve">., OIB: 66567932137, Zagreb, </w:t>
      </w:r>
      <w:proofErr w:type="spellStart"/>
      <w:r>
        <w:rPr>
          <w:rFonts w:hAnsi="Times New Roman" w:ascii="Times New Roman"/>
          <w:szCs w:val="24"/>
        </w:rPr>
        <w:t>Draškovićeva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gramStart"/>
      <w:r>
        <w:rPr>
          <w:rFonts w:hAnsi="Times New Roman" w:ascii="Times New Roman"/>
          <w:szCs w:val="24"/>
        </w:rPr>
        <w:t>31 ,</w:t>
      </w:r>
      <w:proofErr w:type="gramEnd"/>
      <w:r>
        <w:rPr>
          <w:rFonts w:hAnsi="Times New Roman" w:ascii="Times New Roman"/>
          <w:szCs w:val="24"/>
        </w:rPr>
        <w:t xml:space="preserve">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15.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22A85" w:rsidP="00E22A85" w:rsidR="00E22A8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22A85" w:rsidP="00E22A85" w:rsidR="00E22A85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E22A85" w:rsidP="00E22A85" w:rsidR="00E22A85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22A85" w:rsidP="00E22A85" w:rsidR="00E22A8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E524F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PREDOM d.o.o., OIB: 66567932137, Zagreb, </w:t>
      </w:r>
      <w:proofErr w:type="spellStart"/>
      <w:r>
        <w:rPr>
          <w:rFonts w:hAnsi="Times New Roman" w:ascii="Times New Roman"/>
          <w:szCs w:val="24"/>
        </w:rPr>
        <w:t>Draškovićeva</w:t>
      </w:r>
      <w:proofErr w:type="spellEnd"/>
      <w:r>
        <w:rPr>
          <w:rFonts w:hAnsi="Times New Roman" w:ascii="Times New Roman"/>
          <w:szCs w:val="24"/>
        </w:rPr>
        <w:t xml:space="preserve"> 31.</w:t>
      </w:r>
    </w:p>
    <w:p w:rsidRDefault="00E22A85" w:rsidP="00E22A85" w:rsidR="00E22A8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22A85" w:rsidP="00E22A85" w:rsidR="00E22A8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15. travnja 2016. godine u 13 sati i 15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22A85" w:rsidP="00E22A85" w:rsidR="00E22A85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22A85" w:rsidP="00E22A85" w:rsidR="00E22A85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Stjepan </w:t>
      </w:r>
      <w:proofErr w:type="spellStart"/>
      <w:r>
        <w:rPr>
          <w:rFonts w:hAnsi="Times New Roman" w:ascii="Times New Roman"/>
          <w:szCs w:val="24"/>
        </w:rPr>
        <w:t>Lović</w:t>
      </w:r>
      <w:proofErr w:type="spellEnd"/>
      <w:r>
        <w:rPr>
          <w:rFonts w:hAnsi="Times New Roman" w:ascii="Times New Roman"/>
          <w:szCs w:val="24"/>
        </w:rPr>
        <w:t xml:space="preserve"> , OIB: 25964288839, iz Zagreba, </w:t>
      </w:r>
      <w:proofErr w:type="spellStart"/>
      <w:r>
        <w:rPr>
          <w:rFonts w:hAnsi="Times New Roman" w:ascii="Times New Roman"/>
          <w:szCs w:val="24"/>
        </w:rPr>
        <w:t>Preradovićeva</w:t>
      </w:r>
      <w:proofErr w:type="spellEnd"/>
      <w:r>
        <w:rPr>
          <w:rFonts w:hAnsi="Times New Roman" w:ascii="Times New Roman"/>
          <w:szCs w:val="24"/>
        </w:rPr>
        <w:t xml:space="preserve"> 13.</w:t>
      </w:r>
    </w:p>
    <w:p w:rsidRDefault="00E22A85" w:rsidP="00E22A85" w:rsidR="00E22A8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22A85" w:rsidP="00E22A85" w:rsidR="00E22A8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 w:rsidRPr="00353B1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PREDOM d.o.o., OIB: 66567932137, Zagreb, </w:t>
      </w:r>
      <w:proofErr w:type="spellStart"/>
      <w:r>
        <w:rPr>
          <w:rFonts w:hAnsi="Times New Roman" w:ascii="Times New Roman"/>
          <w:szCs w:val="24"/>
        </w:rPr>
        <w:t>Draškovićeva</w:t>
      </w:r>
      <w:proofErr w:type="spellEnd"/>
      <w:r>
        <w:rPr>
          <w:rFonts w:hAnsi="Times New Roman" w:ascii="Times New Roman"/>
          <w:szCs w:val="24"/>
        </w:rPr>
        <w:t xml:space="preserve"> 31.</w:t>
      </w:r>
    </w:p>
    <w:p w:rsidRDefault="00E22A85" w:rsidP="00E22A85" w:rsidR="00E22A8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22A85" w:rsidP="00E22A85" w:rsidR="00E22A8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E22A85" w:rsidP="00E22A85" w:rsidR="00E22A8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22A85" w:rsidP="00E22A85" w:rsidR="00E22A85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E22A85" w:rsidP="00E22A85" w:rsidR="00E22A8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22A85" w:rsidP="00E22A85" w:rsidR="00E22A85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22A85" w:rsidP="00E22A85" w:rsidR="00E22A85">
      <w:pPr>
        <w:jc w:val="both"/>
        <w:rPr>
          <w:rFonts w:hAnsi="Times New Roman" w:ascii="Times New Roman"/>
          <w:lang w:val="hr-HR"/>
        </w:rPr>
      </w:pPr>
    </w:p>
    <w:p w:rsidRDefault="00E22A85" w:rsidP="00E22A85" w:rsidR="00E22A85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11.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E22A85" w:rsidP="00E22A85" w:rsidR="00E22A85">
      <w:pPr>
        <w:jc w:val="both"/>
        <w:rPr>
          <w:rFonts w:hAnsi="Times New Roman" w:ascii="Times New Roman"/>
        </w:rPr>
      </w:pPr>
    </w:p>
    <w:p w:rsidRDefault="00E22A85" w:rsidP="00E22A85" w:rsidR="00E22A85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E22A85" w:rsidP="00E22A85" w:rsidR="00E22A8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22A85" w:rsidP="00E22A85" w:rsidR="00E22A85">
      <w:pPr>
        <w:jc w:val="both"/>
        <w:rPr>
          <w:rFonts w:hAnsi="Times New Roman" w:ascii="Times New Roman"/>
          <w:lang w:val="hr-HR"/>
        </w:rPr>
      </w:pPr>
    </w:p>
    <w:p w:rsidRDefault="00E22A85" w:rsidP="00E22A85" w:rsidR="00E22A85">
      <w:pPr>
        <w:jc w:val="both"/>
        <w:rPr>
          <w:rFonts w:hAnsi="Times New Roman" w:ascii="Times New Roman"/>
          <w:lang w:val="hr-HR"/>
        </w:rPr>
      </w:pPr>
    </w:p>
    <w:p w:rsidRDefault="00E22A85" w:rsidP="00E22A85" w:rsidR="00E22A85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15. travnja 2016. godine</w:t>
      </w:r>
    </w:p>
    <w:p w:rsidRDefault="00E22A85" w:rsidP="00E22A85" w:rsidR="00E22A85">
      <w:pPr>
        <w:jc w:val="center"/>
        <w:rPr>
          <w:rFonts w:hAnsi="Times New Roman" w:ascii="Times New Roman"/>
          <w:lang w:val="hr-HR"/>
        </w:rPr>
      </w:pPr>
    </w:p>
    <w:p w:rsidRDefault="00E22A85" w:rsidP="00E22A85" w:rsidR="00E22A85">
      <w:pPr>
        <w:jc w:val="center"/>
        <w:rPr>
          <w:rFonts w:hAnsi="Times New Roman" w:ascii="Times New Roman"/>
          <w:lang w:val="hr-HR"/>
        </w:rPr>
      </w:pPr>
    </w:p>
    <w:p w:rsidRDefault="00E22A85" w:rsidP="00E22A85" w:rsidR="00E22A85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2A85" w:rsidP="00E22A85" w:rsidR="00E22A85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E22A85" w:rsidP="00E22A85" w:rsidR="00E22A8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22A85" w:rsidP="00E22A85" w:rsidR="00E22A85">
      <w:pPr>
        <w:jc w:val="both"/>
        <w:rPr>
          <w:rFonts w:hAnsi="Times New Roman" w:ascii="Times New Roman"/>
          <w:szCs w:val="24"/>
          <w:lang w:val="hr-HR"/>
        </w:rPr>
      </w:pPr>
    </w:p>
    <w:p w:rsidRDefault="00E22A85" w:rsidP="00E22A85" w:rsidR="00E22A8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22A85" w:rsidP="00E22A85" w:rsidR="00E22A85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22A85" w:rsidP="00E22A85" w:rsidR="00E22A8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22A85" w:rsidP="00E22A85" w:rsidR="00E22A85">
      <w:pPr>
        <w:jc w:val="both"/>
        <w:rPr>
          <w:rFonts w:hAnsi="Times New Roman" w:ascii="Times New Roman"/>
        </w:rPr>
      </w:pPr>
    </w:p>
    <w:p w:rsidRDefault="00E22A85" w:rsidP="00E22A85" w:rsidR="00E22A85">
      <w:pPr>
        <w:jc w:val="both"/>
        <w:rPr>
          <w:rFonts w:hAnsi="Times New Roman" w:ascii="Times New Roman"/>
        </w:rPr>
      </w:pPr>
    </w:p>
    <w:p w:rsidRDefault="00E22A85" w:rsidP="00E22A85" w:rsidR="00E22A85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22A85" w:rsidP="00E22A85" w:rsidR="00E22A8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ovlašteni službenik</w:t>
      </w:r>
    </w:p>
    <w:p w:rsidRDefault="00E22A85" w:rsidP="00E22A85" w:rsidR="00E22A85" w:rsidRPr="00D44D4F">
      <w:pPr>
        <w:jc w:val="right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E22A85" w:rsidP="00E22A85" w:rsidR="00E22A8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22A85" w:rsidP="00E22A85" w:rsidR="00E22A8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22A85" w:rsidP="00E22A85" w:rsidR="00E22A85" w:rsidRPr="00D44D4F">
      <w:pPr>
        <w:jc w:val="center"/>
        <w:rPr>
          <w:sz w:val="32"/>
          <w:u w:val="single"/>
          <w:lang w:val="hr-HR"/>
        </w:rPr>
      </w:pPr>
    </w:p>
    <w:p w:rsidRDefault="00E22A85" w:rsidP="00E22A85" w:rsidR="00E22A85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AE0" w:rsidR="00000000">
      <w:r>
        <w:separator/>
      </w:r>
    </w:p>
  </w:endnote>
  <w:endnote w:id="0" w:type="continuationSeparator">
    <w:p w:rsidRDefault="00334AE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AE0" w:rsidR="00000000">
      <w:r>
        <w:separator/>
      </w:r>
    </w:p>
  </w:footnote>
  <w:footnote w:id="0" w:type="continuationSeparator">
    <w:p w:rsidRDefault="00334AE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E22A85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St-8051/2015</w:t>
        </w:r>
      </w:p>
    </w:sdtContent>
  </w:sdt>
  <w:p w:rsidRDefault="00E22A85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A85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34AE0" w:rsidP="00840E3D" w:rsidR="00840E3D">
    <w:pPr>
      <w:pStyle w:val="Zaglavlje"/>
      <w:rPr>
        <w:lang w:val="hr-HR"/>
      </w:rPr>
    </w:pPr>
  </w:p>
  <w:p w:rsidRDefault="00E22A85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E22A85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75A4"/>
    <w:rsid w:val="00135025"/>
    <w:rsid w:val="00181F4E"/>
    <w:rsid w:val="00334AE0"/>
    <w:rsid w:val="005F75A4"/>
    <w:rsid w:val="00C95241"/>
    <w:rsid w:val="00E22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2A85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22A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22A85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E22A8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2A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2A85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34A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A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AE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A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A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2A85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22A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22A85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E22A8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2A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2A85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34A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A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AE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A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A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8051</izvorni_sadrzaj>
    <derivirana_varijabla naziv="DomainObject.Predmet.Broj_1">8051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St-8051/2015</izvorni_sadrzaj>
    <derivirana_varijabla naziv="DomainObject.Predmet.OznakaBroj_1">St-8051/2015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PREDOM d.o.o. zastupanog po punomoćniku Mario Babić</izvorni_sadrzaj>
    <derivirana_varijabla naziv="DomainObject.Predmet.ProtustrankaFormated_1">  PREDOM d.o.o. zastupanog po punomoćniku Mario Babić</derivirana_varijabla>
  </DomainObject.Predmet.ProtustrankaFormated>
  <DomainObject.Predmet.ProtustrankaFormatedOIB>
    <izvorni_sadrzaj>  PREDOM d.o.o., OIB 66567932137 zastupanog po punomoćniku Mario Babić</izvorni_sadrzaj>
    <derivirana_varijabla naziv="DomainObject.Predmet.ProtustrankaFormatedOIB_1">  PREDOM d.o.o., OIB 66567932137 zastupanog po punomoćniku Mario Babić</derivirana_varijabla>
  </DomainObject.Predmet.ProtustrankaFormatedOIB>
  <DomainObject.Predmet.ProtustrankaFormatedWithAdress>
    <izvorni_sadrzaj> PREDOM d.o.o., Draškovićeva 31, 10000 Zagreb zastupanog po punomoćniku Mario Babić</izvorni_sadrzaj>
    <derivirana_varijabla naziv="DomainObject.Predmet.ProtustrankaFormatedWithAdress_1"> PREDOM d.o.o., Draškovićeva 31, 10000 Zagreb zastupanog po punomoćniku Mario Babić</derivirana_varijabla>
  </DomainObject.Predmet.ProtustrankaFormatedWithAdress>
  <DomainObject.Predmet.ProtustrankaFormatedWithAdressOIB>
    <izvorni_sadrzaj> PREDOM d.o.o., OIB 66567932137, Draškovićeva 31, 10000 Zagreb zastupanog po punomoćniku Mario Babić</izvorni_sadrzaj>
    <derivirana_varijabla naziv="DomainObject.Predmet.ProtustrankaFormatedWithAdressOIB_1"> PREDOM d.o.o., OIB 66567932137, Draškovićeva 31, 10000 Zagreb zastupanog po punomoćniku Mario Babić</derivirana_varijabla>
  </DomainObject.Predmet.ProtustrankaFormatedWithAdressOIB>
  <DomainObject.Predmet.ProtustrankaWithAdress>
    <izvorni_sadrzaj>PREDOM d.o.o. Draškovićeva 31, 10000 Zagreb</izvorni_sadrzaj>
    <derivirana_varijabla naziv="DomainObject.Predmet.ProtustrankaWithAdress_1">PREDOM d.o.o. Draškovićeva 31, 10000 Zagreb</derivirana_varijabla>
  </DomainObject.Predmet.ProtustrankaWithAdress>
  <DomainObject.Predmet.ProtustrankaWithAdressOIB>
    <izvorni_sadrzaj>PREDOM d.o.o., OIB 66567932137, Draškovićeva 31, 10000 Zagreb</izvorni_sadrzaj>
    <derivirana_varijabla naziv="DomainObject.Predmet.ProtustrankaWithAdressOIB_1">PREDOM d.o.o., OIB 66567932137, Draškovićeva 31, 10000 Zagreb</derivirana_varijabla>
  </DomainObject.Predmet.ProtustrankaWithAdressOIB>
  <DomainObject.Predmet.ProtustrankaNazivFormated>
    <izvorni_sadrzaj>PREDOM d.o.o.</izvorni_sadrzaj>
    <derivirana_varijabla naziv="DomainObject.Predmet.ProtustrankaNazivFormated_1">PREDOM d.o.o.</derivirana_varijabla>
  </DomainObject.Predmet.ProtustrankaNazivFormated>
  <DomainObject.Predmet.ProtustrankaNazivFormatedOIB>
    <izvorni_sadrzaj>PREDOM d.o.o., OIB 66567932137</izvorni_sadrzaj>
    <derivirana_varijabla naziv="DomainObject.Predmet.ProtustrankaNazivFormatedOIB_1">PREDOM d.o.o., OIB 66567932137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PREDOM d.o.o. zastupanog po punomoćniku Mario Babić</item>
    </izvorni_sadrzaj>
    <derivirana_varijabla naziv="DomainObject.Predmet.ProtuStrankaListFormated_1">
      <item>PREDOM d.o.o. zastupanog po punomoćniku Mario Babić</item>
    </derivirana_varijabla>
  </DomainObject.Predmet.ProtuStrankaListFormated>
  <DomainObject.Predmet.ProtuStrankaListFormatedOIB>
    <izvorni_sadrzaj>
      <item>PREDOM d.o.o., OIB 66567932137 zastupanog po punomoćniku Mario Babić</item>
    </izvorni_sadrzaj>
    <derivirana_varijabla naziv="DomainObject.Predmet.ProtuStrankaListFormatedOIB_1">
      <item>PREDOM d.o.o., OIB 66567932137 zastupanog po punomoćniku Mario Babić</item>
    </derivirana_varijabla>
  </DomainObject.Predmet.ProtuStrankaListFormatedOIB>
  <DomainObject.Predmet.ProtuStrankaListFormatedWithAdress>
    <izvorni_sadrzaj>
      <item>PREDOM d.o.o., Draškovićeva 31, 10000 Zagreb zastupanog po punomoćniku Mario Babić</item>
    </izvorni_sadrzaj>
    <derivirana_varijabla naziv="DomainObject.Predmet.ProtuStrankaListFormatedWithAdress_1">
      <item>PREDOM d.o.o., Draškovićeva 31, 10000 Zagreb zastupanog po punomoćniku Mario Babić</item>
    </derivirana_varijabla>
  </DomainObject.Predmet.ProtuStrankaListFormatedWithAdress>
  <DomainObject.Predmet.ProtuStrankaListFormatedWithAdressOIB>
    <izvorni_sadrzaj>
      <item>PREDOM d.o.o., OIB 66567932137, Draškovićeva 31, 10000 Zagreb zastupanog po punomoćniku Mario Babić</item>
    </izvorni_sadrzaj>
    <derivirana_varijabla naziv="DomainObject.Predmet.ProtuStrankaListFormatedWithAdressOIB_1">
      <item>PREDOM d.o.o., OIB 66567932137, Draškovićeva 31, 10000 Zagreb zastupanog po punomoćniku Mario Babić</item>
    </derivirana_varijabla>
  </DomainObject.Predmet.ProtuStrankaListFormatedWithAdressOIB>
  <DomainObject.Predmet.ProtuStrankaListNazivFormated>
    <izvorni_sadrzaj>
      <item>PREDOM d.o.o.</item>
    </izvorni_sadrzaj>
    <derivirana_varijabla naziv="DomainObject.Predmet.ProtuStrankaListNazivFormated_1">
      <item>PREDOM d.o.o.</item>
    </derivirana_varijabla>
  </DomainObject.Predmet.ProtuStrankaListNazivFormated>
  <DomainObject.Predmet.ProtuStrankaListNazivFormatedOIB>
    <izvorni_sadrzaj>
      <item>PREDOM d.o.o., OIB 66567932137</item>
    </izvorni_sadrzaj>
    <derivirana_varijabla naziv="DomainObject.Predmet.ProtuStrankaListNazivFormatedOIB_1">
      <item>PREDOM d.o.o., OIB 66567932137</item>
    </derivirana_varijabla>
  </DomainObject.Predmet.ProtuStrankaListNazivFormatedOIB>
  <DomainObject.Predmet.OstaliListFormated>
    <izvorni_sadrzaj>
      <item>Mario Babić punomoćnik sudionika u postupku PREDOM d.o.o.</item>
    </izvorni_sadrzaj>
    <derivirana_varijabla naziv="DomainObject.Predmet.OstaliListFormated_1">
      <item>Mario Babić punomoćnik sudionika u postupku PREDOM d.o.o.</item>
    </derivirana_varijabla>
  </DomainObject.Predmet.OstaliListFormated>
  <DomainObject.Predmet.OstaliListFormatedOIB>
    <izvorni_sadrzaj>
      <item>Mario Babić, OIB 04896884618 punomoćnik sudionika u postupku PREDOM d.o.o.</item>
    </izvorni_sadrzaj>
    <derivirana_varijabla naziv="DomainObject.Predmet.OstaliListFormatedOIB_1">
      <item>Mario Babić, OIB 04896884618 punomoćnik sudionika u postupku PREDOM d.o.o.</item>
    </derivirana_varijabla>
  </DomainObject.Predmet.OstaliListFormatedOIB>
  <DomainObject.Predmet.OstaliListFormatedWithAdress>
    <izvorni_sadrzaj>
      <item>Mario Babić, Puljska 1, 10000 Zagreb punomoćnik sudionika u postupku PREDOM d.o.o.</item>
    </izvorni_sadrzaj>
    <derivirana_varijabla naziv="DomainObject.Predmet.OstaliListFormatedWithAdress_1">
      <item>Mario Babić, Puljska 1, 10000 Zagreb punomoćnik sudionika u postupku PREDOM d.o.o.</item>
    </derivirana_varijabla>
  </DomainObject.Predmet.OstaliListFormatedWithAdress>
  <DomainObject.Predmet.OstaliListFormatedWithAdressOIB>
    <izvorni_sadrzaj>
      <item>Mario Babić, OIB 04896884618, Puljska 1, 10000 Zagreb punomoćnik sudionika u postupku PREDOM d.o.o.</item>
    </izvorni_sadrzaj>
    <derivirana_varijabla naziv="DomainObject.Predmet.OstaliListFormatedWithAdressOIB_1">
      <item>Mario Babić, OIB 04896884618, Puljska 1, 10000 Zagreb punomoćnik sudionika u postupku PREDOM 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PREDOM d.o.o.</izvorni_sadrzaj>
    <derivirana_varijabla naziv="DomainObject.Predmet.ProtustrankaIDrugi_1">PREDOM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PREDOM d.o.o., OIB 66567932137, Draškovićeva 31, 10000 Zagreb</izvorni_sadrzaj>
    <derivirana_varijabla naziv="DomainObject.Predmet.ProtustrankaIDrugiAdressOIB_1">PREDOM d.o.o., OIB 66567932137, Draškovićeva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PREDOM d.o.o.</item>
      <item>Mario Babić</item>
    </izvorni_sadrzaj>
    <derivirana_varijabla naziv="DomainObject.Predmet.SudioniciListNaziv_1">
      <item>FINA Regionalni centar Zagreb</item>
      <item>PREDOM d.o.o.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PREDOM d.o.o., OIB 66567932137, Draškovićeva 31,10000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1,10000 Zagreb</item>
      <item>PREDOM d.o.o., OIB 66567932137, Draškovićeva 31,10000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66567932137</item>
      <item>, OIB 04896884618</item>
    </izvorni_sadrzaj>
    <derivirana_varijabla naziv="DomainObject.Predmet.SudioniciListNazivOIB_1">
      <item>, OIB 85821130368</item>
      <item>, OIB 66567932137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1869</properties:Characters>
  <properties:Lines>71</properties:Lines>
  <properties:Paragraphs>25</properties:Paragraphs>
  <properties:TotalTime>0</properties:TotalTime>
  <properties:ScaleCrop>false</properties:ScaleCrop>
  <properties:LinksUpToDate>false</properties:LinksUpToDate>
  <properties:CharactersWithSpaces>2224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2016-04-15T11:08:00Z</dcterms:created>
  <dc:creator>Marija Lukić</dc:creator>
  <dc:description/>
  <cp:keywords/>
  <cp:lastModifiedBy>Marija Lukić</cp:lastModifiedBy>
  <dcterms:modified xmlns:xsi="http://www.w3.org/2001/XMLSchema-instance" xsi:type="dcterms:W3CDTF">2016-04-15T11:08:00Z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