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a786" w14:paraId="3d2a786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1339E2">
        <w:rPr>
          <w:rFonts w:cs="Times New Roman" w:hAnsi="Times New Roman" w:ascii="Times New Roman"/>
          <w:b/>
          <w:sz w:val="24"/>
          <w:szCs w:val="24"/>
        </w:rPr>
        <w:t>61</w:t>
      </w:r>
      <w:r w:rsidR="00711DB8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1339E2">
        <w:rPr>
          <w:rFonts w:cs="Times New Roman" w:hAnsi="Times New Roman" w:ascii="Times New Roman"/>
          <w:sz w:val="24"/>
          <w:szCs w:val="24"/>
        </w:rPr>
        <w:t>FIDES ŠIBENIK d.o.o. iz Šibenika, Stjepana Radića 42b, MBS: 100014609, OIB:19532873871, dana 15</w:t>
      </w:r>
      <w:r>
        <w:rPr>
          <w:rFonts w:cs="Times New Roman" w:hAnsi="Times New Roman" w:ascii="Times New Roman"/>
          <w:sz w:val="24"/>
          <w:szCs w:val="24"/>
        </w:rPr>
        <w:t xml:space="preserve">. siječnja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1339E2">
        <w:rPr>
          <w:rFonts w:cs="Times New Roman" w:hAnsi="Times New Roman" w:ascii="Times New Roman"/>
          <w:sz w:val="24"/>
          <w:szCs w:val="24"/>
        </w:rPr>
        <w:t>FIDES ŠIBENIK d.o.o. iz Šibenika, Stjepana Radića 42b, MBS: 100014609, OIB:19532873871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1339E2">
        <w:rPr>
          <w:rFonts w:cs="Times New Roman" w:hAnsi="Times New Roman" w:ascii="Times New Roman"/>
          <w:sz w:val="24"/>
          <w:szCs w:val="24"/>
        </w:rPr>
        <w:t>951,32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 se zakonski za</w:t>
      </w:r>
      <w:r w:rsidR="00B82C19">
        <w:rPr>
          <w:rFonts w:cs="Times New Roman" w:hAnsi="Times New Roman" w:ascii="Times New Roman"/>
          <w:sz w:val="24"/>
          <w:szCs w:val="24"/>
        </w:rPr>
        <w:t>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39E2">
        <w:rPr>
          <w:rFonts w:cs="Times New Roman" w:hAnsi="Times New Roman" w:ascii="Times New Roman"/>
          <w:sz w:val="24"/>
          <w:szCs w:val="24"/>
        </w:rPr>
        <w:t>Ana Botić iz Kaštel Novog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za</w:t>
      </w:r>
      <w:r w:rsidR="00B82C19">
        <w:rPr>
          <w:rFonts w:cs="Times New Roman" w:hAnsi="Times New Roman" w:ascii="Times New Roman"/>
          <w:sz w:val="24"/>
          <w:szCs w:val="24"/>
        </w:rPr>
        <w:t>konski zastupnik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711DB8">
        <w:rPr>
          <w:rFonts w:cs="Times New Roman" w:hAnsi="Times New Roman" w:ascii="Times New Roman"/>
          <w:sz w:val="24"/>
          <w:szCs w:val="24"/>
        </w:rPr>
        <w:t>, model 05, poziv na b</w:t>
      </w:r>
      <w:r w:rsidR="001339E2">
        <w:rPr>
          <w:rFonts w:cs="Times New Roman" w:hAnsi="Times New Roman" w:ascii="Times New Roman"/>
          <w:sz w:val="24"/>
          <w:szCs w:val="24"/>
        </w:rPr>
        <w:t>roj 221-61</w:t>
      </w:r>
      <w:r w:rsidR="00711DB8">
        <w:rPr>
          <w:rFonts w:cs="Times New Roman" w:hAnsi="Times New Roman" w:ascii="Times New Roman"/>
          <w:sz w:val="24"/>
          <w:szCs w:val="24"/>
        </w:rPr>
        <w:t>-2016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339E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661212">
        <w:rPr>
          <w:rFonts w:cs="Times New Roman" w:hAnsi="Times New Roman" w:ascii="Times New Roman"/>
          <w:sz w:val="24"/>
          <w:szCs w:val="24"/>
        </w:rPr>
        <w:t xml:space="preserve">. siječnja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B82C19" w:rsidP="00661212" w:rsidR="00D56DD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339E2">
        <w:rPr>
          <w:rFonts w:cs="Times New Roman" w:hAnsi="Times New Roman" w:ascii="Times New Roman"/>
          <w:sz w:val="24"/>
          <w:szCs w:val="24"/>
        </w:rPr>
        <w:t xml:space="preserve">Ana Botić, Ulica don Bare Poparića 30, Kaštel Novi </w:t>
      </w:r>
      <w:r w:rsidR="0038112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5C22" w:rsidP="000F5C22" w:rsidR="000F5C2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661212" w:rsidP="00661212" w:rsidR="0066121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331F0" w:rsidP="00661212" w:rsidR="00C97E01" w:rsidRP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A6C" w:rsidP="0064642A" w:rsidR="009D0A6C">
      <w:pPr>
        <w:spacing w:lineRule="auto" w:line="240" w:after="0"/>
      </w:pPr>
      <w:r>
        <w:separator/>
      </w:r>
    </w:p>
  </w:endnote>
  <w:endnote w:id="0" w:type="continuationSeparator">
    <w:p w:rsidRDefault="009D0A6C" w:rsidP="0064642A" w:rsidR="009D0A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A6C" w:rsidP="0064642A" w:rsidR="009D0A6C">
      <w:pPr>
        <w:spacing w:lineRule="auto" w:line="240" w:after="0"/>
      </w:pPr>
      <w:r>
        <w:separator/>
      </w:r>
    </w:p>
  </w:footnote>
  <w:footnote w:id="0" w:type="continuationSeparator">
    <w:p w:rsidRDefault="009D0A6C" w:rsidP="0064642A" w:rsidR="009D0A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1339E2">
      <w:t>61</w:t>
    </w:r>
    <w:r w:rsidR="00711DB8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0F5C22"/>
    <w:rsid w:val="001339E2"/>
    <w:rsid w:val="001E6910"/>
    <w:rsid w:val="00213889"/>
    <w:rsid w:val="00332C05"/>
    <w:rsid w:val="00381125"/>
    <w:rsid w:val="004968F5"/>
    <w:rsid w:val="00530462"/>
    <w:rsid w:val="0064642A"/>
    <w:rsid w:val="00661212"/>
    <w:rsid w:val="00674968"/>
    <w:rsid w:val="0071035B"/>
    <w:rsid w:val="00711DB8"/>
    <w:rsid w:val="007F555B"/>
    <w:rsid w:val="009D0A6C"/>
    <w:rsid w:val="00AB65C4"/>
    <w:rsid w:val="00B82C19"/>
    <w:rsid w:val="00D56DD5"/>
    <w:rsid w:val="00DD47F0"/>
    <w:rsid w:val="00E331F0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E331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1F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1F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1F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1F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E331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1F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1F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1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1F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41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ŠIBENIK društvo s ograničenom odgovornošću za trgovinu i iznajmljivanje vozila</izvorni_sadrzaj>
    <derivirana_varijabla naziv="DomainObject.Predmet.ProtustrankaFormated_1">  FIDES ŠIBENIK društvo s ograničenom odgovornošću za trgovinu i iznajmljivanje vozila</derivirana_varijabla>
  </DomainObject.Predmet.ProtustrankaFormated>
  <DomainObject.Predmet.ProtustrankaFormatedOIB>
    <izvorni_sadrzaj>  FIDES ŠIBENIK društvo s ograničenom odgovornošću za trgovinu i iznajmljivanje vozila, OIB 19532873871</izvorni_sadrzaj>
    <derivirana_varijabla naziv="DomainObject.Predmet.ProtustrankaFormatedOIB_1">  FIDES ŠIBENIK društvo s ograničenom odgovornošću za trgovinu i iznajmljivanje vozila, OIB 19532873871</derivirana_varijabla>
  </DomainObject.Predmet.ProtustrankaFormatedOIB>
  <DomainObject.Predmet.ProtustrankaFormatedWithAdress>
    <izvorni_sadrzaj> FIDES ŠIBENIK društvo s ograničenom odgovornošću za trgovinu i iznajmljivanje vozila, Stjepana Radića 42 b , 22000 Šibenik</izvorni_sadrzaj>
    <derivirana_varijabla naziv="DomainObject.Predmet.ProtustrankaFormatedWithAdress_1"> FIDES ŠIBENIK društvo s ograničenom odgovornošću za trgovinu i iznajmljivanje vozila, Stjepana Radića 42 b , 22000 Šibenik</derivirana_varijabla>
  </DomainObject.Predmet.ProtustrankaFormatedWithAdress>
  <DomainObject.Predmet.ProtustrankaFormatedWithAdressOIB>
    <izvorni_sadrzaj> FIDES ŠIBENIK društvo s ograničenom odgovornošću za trgovinu i iznajmljivanje vozila, OIB 19532873871, Stjepana Radića 42 b , 22000 Šibenik</izvorni_sadrzaj>
    <derivirana_varijabla naziv="DomainObject.Predmet.ProtustrankaFormatedWithAdressOIB_1"> FIDES ŠIBENIK društvo s ograničenom odgovornošću za trgovinu i iznajmljivanje vozila, OIB 19532873871, Stjepana Radića 42 b , 22000 Šibenik</derivirana_varijabla>
  </DomainObject.Predmet.ProtustrankaFormatedWithAdressOIB>
  <DomainObject.Predmet.ProtustrankaWithAdress>
    <izvorni_sadrzaj>FIDES ŠIBENIK društvo s ograničenom odgovornošću za trgovinu i iznajmljivanje vozila Stjepana Radića 42 b , 22000 Šibenik</izvorni_sadrzaj>
    <derivirana_varijabla naziv="DomainObject.Predmet.ProtustrankaWithAdress_1">FIDES ŠIBENIK društvo s ograničenom odgovornošću za trgovinu i iznajmljivanje vozila Stjepana Radića 42 b , 22000 Šibenik</derivirana_varijabla>
  </DomainObject.Predmet.ProtustrankaWithAdress>
  <DomainObject.Predmet.ProtustrankaWithAdressOIB>
    <izvorni_sadrzaj>FIDES ŠIBENIK društvo s ograničenom odgovornošću za trgovinu i iznajmljivanje vozila, OIB 19532873871, Stjepana Radića 42 b , 22000 Šibenik</izvorni_sadrzaj>
    <derivirana_varijabla naziv="DomainObject.Predmet.ProtustrankaWithAdressOIB_1">FIDES ŠIBENIK društvo s ograničenom odgovornošću za trgovinu i iznajmljivanje vozila, OIB 19532873871, Stjepana Radića 42 b , 22000 Šibenik</derivirana_varijabla>
  </DomainObject.Predmet.ProtustrankaWithAdressOIB>
  <DomainObject.Predmet.ProtustrankaNazivFormated>
    <izvorni_sadrzaj>FIDES ŠIBENIK društvo s ograničenom odgovornošću za trgovinu i iznajmljivanje vozila</izvorni_sadrzaj>
    <derivirana_varijabla naziv="DomainObject.Predmet.ProtustrankaNazivFormated_1">FIDES ŠIBENIK društvo s ograničenom odgovornošću za trgovinu i iznajmljivanje vozila</derivirana_varijabla>
  </DomainObject.Predmet.ProtustrankaNazivFormated>
  <DomainObject.Predmet.ProtustrankaNazivFormatedOIB>
    <izvorni_sadrzaj>FIDES ŠIBENIK društvo s ograničenom odgovornošću za trgovinu i iznajmljivanje vozila, OIB 19532873871</izvorni_sadrzaj>
    <derivirana_varijabla naziv="DomainObject.Predmet.ProtustrankaNazivFormatedOIB_1">FIDES ŠIBENIK društvo s ograničenom odgovornošću za trgovinu i iznajmljivanje vozila, OIB 19532873871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FIDES ŠIBENIK društvo s ograničenom odgovornošću za trgovinu i iznajmljivanje vozila</item>
    </izvorni_sadrzaj>
    <derivirana_varijabla naziv="DomainObject.Predmet.ProtuStrankaListFormated_1">
      <item>FIDES ŠIBENIK društvo s ograničenom odgovornošću za trgovinu i iznajmljivanje vozila</item>
    </derivirana_varijabla>
  </DomainObject.Predmet.ProtuStrankaListFormated>
  <DomainObject.Predmet.ProtuStrankaListFormatedOIB>
    <izvorni_sadrzaj>
      <item>FIDES ŠIBENIK društvo s ograničenom odgovornošću za trgovinu i iznajmljivanje vozila, OIB 19532873871</item>
    </izvorni_sadrzaj>
    <derivirana_varijabla naziv="DomainObject.Predmet.ProtuStrankaListFormatedOIB_1">
      <item>FIDES ŠIBENIK društvo s ograničenom odgovornošću za trgovinu i iznajmljivanje vozila, OIB 19532873871</item>
    </derivirana_varijabla>
  </DomainObject.Predmet.ProtuStrankaListFormatedOIB>
  <DomainObject.Predmet.ProtuStrankaListFormatedWithAdress>
    <izvorni_sadrzaj>
      <item>FIDES ŠIBENIK društvo s ograničenom odgovornošću za trgovinu i iznajmljivanje vozila, Stjepana Radića 42 b , 22000 Šibenik</item>
    </izvorni_sadrzaj>
    <derivirana_varijabla naziv="DomainObject.Predmet.ProtuStrankaListFormatedWithAdress_1">
      <item>FIDES ŠIBENIK društvo s ograničenom odgovornošću za trgovinu i iznajmljivanje vozila, Stjepana Radića 42 b , 22000 Šibenik</item>
    </derivirana_varijabla>
  </DomainObject.Predmet.ProtuStrankaListFormatedWithAdress>
  <DomainObject.Predmet.ProtuStrankaListFormatedWithAdressOIB>
    <izvorni_sadrzaj>
      <item>FIDES ŠIBENIK društvo s ograničenom odgovornošću za trgovinu i iznajmljivanje vozila, OIB 19532873871, Stjepana Radića 42 b , 22000 Šibenik</item>
    </izvorni_sadrzaj>
    <derivirana_varijabla naziv="DomainObject.Predmet.ProtuStrankaListFormatedWithAdressOIB_1">
      <item>FIDES ŠIBENIK društvo s ograničenom odgovornošću za trgovinu i iznajmljivanje vozila, OIB 19532873871, Stjepana Radića 42 b , 22000 Šibenik</item>
    </derivirana_varijabla>
  </DomainObject.Predmet.ProtuStrankaListFormatedWithAdressOIB>
  <DomainObject.Predmet.ProtuStrankaListNazivFormated>
    <izvorni_sadrzaj>
      <item>FIDES ŠIBENIK društvo s ograničenom odgovornošću za trgovinu i iznajmljivanje vozila</item>
    </izvorni_sadrzaj>
    <derivirana_varijabla naziv="DomainObject.Predmet.ProtuStrankaListNazivFormated_1">
      <item>FIDES ŠIBENIK društvo s ograničenom odgovornošću za trgovinu i iznajmljivanje vozila</item>
    </derivirana_varijabla>
  </DomainObject.Predmet.ProtuStrankaListNazivFormated>
  <DomainObject.Predmet.ProtuStrankaListNazivFormatedOIB>
    <izvorni_sadrzaj>
      <item>FIDES ŠIBENIK društvo s ograničenom odgovornošću za trgovinu i iznajmljivanje vozila, OIB 19532873871</item>
    </izvorni_sadrzaj>
    <derivirana_varijabla naziv="DomainObject.Predmet.ProtuStrankaListNazivFormatedOIB_1">
      <item>FIDES ŠIBENIK društvo s ograničenom odgovornošću za trgovinu i iznajmljivanje vozila, OIB 19532873871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FIDES ŠIBENIK društvo s ograničenom odgovornošću za trgovinu i iznajmljivanje vozila</izvorni_sadrzaj>
    <derivirana_varijabla naziv="DomainObject.Predmet.ProtustrankaIDrugi_1">FIDES ŠIBENIK društvo s ograničenom odgovornošću za trgovinu i iznajmljivanje vozila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FIDES ŠIBENIK društvo s ograničenom odgovornošću za trgovinu i iznajmljivanje vozila, OIB 19532873871, Stjepana Radića 42 b , 22000 Šibenik</izvorni_sadrzaj>
    <derivirana_varijabla naziv="DomainObject.Predmet.ProtustrankaIDrugiAdressOIB_1">FIDES ŠIBENIK društvo s ograničenom odgovornošću za trgovinu i iznajmljivanje vozila, OIB 19532873871, Stjepana Radića 42 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FIDES ŠIBENIK društvo s ograničenom odgovornošću za trgovinu i iznajmljivanje vozila</item>
    </izvorni_sadrzaj>
    <derivirana_varijabla naziv="DomainObject.Predmet.SudioniciListNaziv_1">
      <item>FINA - Podružnica Šibenik</item>
      <item>FIDES ŠIBENIK društvo s ograničenom odgovornošću za trgovinu i iznajmljivanje vozila</item>
    </derivirana_varijabla>
  </DomainObject.Predmet.SudioniciListNaziv>
  <DomainObject.Predmet.SudioniciListAdressOIB>
    <izvorni_sadrzaj>
      <item>FINA - Podružnica Šibenik, OIB 85821130368, Perivoj L. Marune 1,22000 Šibenik</item>
      <item>FIDES ŠIBENIK društvo s ograničenom odgovornošću za trgovinu i iznajmljivanje vozila, OIB 19532873871, Stjepana Radića 42 b ,22000 Šibenik</item>
    </izvorni_sadrzaj>
    <derivirana_varijabla naziv="DomainObject.Predmet.SudioniciListAdressOIB_1">
      <item>FINA - Podružnica Šibenik, OIB 85821130368, Perivoj L. Marune 1,22000 Šibenik</item>
      <item>FIDES ŠIBENIK društvo s ograničenom odgovornošću za trgovinu i iznajmljivanje vozila, OIB 19532873871, Stjepana Radića 42 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19532873871</item>
    </izvorni_sadrzaj>
    <derivirana_varijabla naziv="DomainObject.Predmet.SudioniciListNazivOIB_1">
      <item>, OIB 85821130368</item>
      <item>, OIB 19532873871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2223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2016-01-15T11:35:00Z</dcterms:created>
  <dc:creator>Joško Livaković</dc:creator>
  <cp:lastModifiedBy>Marina Gulin</cp:lastModifiedBy>
  <cp:lastPrinted>2016-01-15T11:30:00Z</cp:lastPrinted>
  <dcterms:modified xmlns:xsi="http://www.w3.org/2001/XMLSchema-instance" xsi:type="dcterms:W3CDTF">2016-01-15T11:41:00Z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