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5c70" w14:paraId="d905c70" w:rsidRDefault="008B36E9" w:rsidR="008B36E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5078C7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1C2673">
        <w:t>338/2012</w:t>
      </w:r>
      <w:r w:rsidR="008B36E9">
        <w:t>-503</w:t>
      </w:r>
    </w:p>
    <w:p w:rsidRDefault="00ED7FB1" w:rsidP="00ED7FB1" w:rsidR="00A22E70" w:rsidRPr="0051311D">
      <w:pPr>
        <w:ind w:left="2832"/>
      </w:pPr>
      <w:r>
        <w:t xml:space="preserve">   </w:t>
      </w:r>
      <w:r w:rsidRPr="0051311D">
        <w:t xml:space="preserve">REPUBLIKA HRVATSKA  </w:t>
      </w:r>
    </w:p>
    <w:p w:rsidRDefault="001C2673" w:rsidP="001C2673" w:rsidR="005078C7" w:rsidRPr="008B36E9">
      <w:pPr>
        <w:ind w:left="3540"/>
      </w:pPr>
      <w:r w:rsidRPr="008B36E9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1C2673" w:rsidP="001C2673" w:rsidR="001C2673">
      <w:pPr>
        <w:jc w:val="both"/>
      </w:pPr>
      <w:r>
        <w:t xml:space="preserve">                Trgovački sud u Zagrebu po sucu pojedincu Nikoli Ribariću, kao stečajnom sucu, u stečajnom predmetu nad dužnikom M-PROFIL d.o.o. u stečaju, Zabok, Prilaz dr. Franje Tuđmana 11, MBS: 080000127, OIB: 02586214731,</w:t>
      </w:r>
      <w:r>
        <w:rPr>
          <w:bCs/>
        </w:rPr>
        <w:t xml:space="preserve"> </w:t>
      </w:r>
      <w:r w:rsidR="008556C1">
        <w:t xml:space="preserve">dana </w:t>
      </w:r>
      <w:r w:rsidR="00ED7FB1">
        <w:t>30</w:t>
      </w:r>
      <w:r>
        <w:t>.</w:t>
      </w:r>
      <w:r w:rsidR="00ED7FB1">
        <w:t xml:space="preserve"> siječnja</w:t>
      </w:r>
      <w:r w:rsidR="008556C1">
        <w:t xml:space="preserve"> 201</w:t>
      </w:r>
      <w:r w:rsidR="00ED7FB1">
        <w:t>7</w:t>
      </w:r>
      <w:r>
        <w:t>,</w:t>
      </w: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0F02F5">
        <w:t>:</w:t>
      </w:r>
    </w:p>
    <w:p w:rsidRDefault="001C2673" w:rsidP="00A77317" w:rsidR="001C2673">
      <w:pPr>
        <w:jc w:val="both"/>
      </w:pPr>
    </w:p>
    <w:p w:rsidRDefault="001C2673" w:rsidP="001C2673" w:rsidR="000F02F5">
      <w:pPr>
        <w:numPr>
          <w:ilvl w:val="0"/>
          <w:numId w:val="2"/>
        </w:numPr>
        <w:jc w:val="both"/>
      </w:pPr>
      <w:r>
        <w:t xml:space="preserve">prihvaćanja izvješća stečajne upraviteljice </w:t>
      </w:r>
      <w:r w:rsidR="000F02F5">
        <w:t xml:space="preserve">za završno izvješće </w:t>
      </w:r>
      <w:r w:rsidR="00496A98">
        <w:t>i</w:t>
      </w:r>
      <w:r w:rsidR="000F02F5">
        <w:t xml:space="preserve"> završni račun stečajnog upravitelja sa njegovim sastavnicama</w:t>
      </w:r>
    </w:p>
    <w:p w:rsidRDefault="000F02F5" w:rsidP="001C2673" w:rsidR="00F530AA">
      <w:pPr>
        <w:numPr>
          <w:ilvl w:val="0"/>
          <w:numId w:val="2"/>
        </w:numPr>
        <w:jc w:val="both"/>
      </w:pPr>
      <w:r>
        <w:t>donošenja odluke oko davanja odobrenja stečajnoj upravitel</w:t>
      </w:r>
      <w:r w:rsidR="00F530AA">
        <w:t>jici za glasanje ZA prihvaćanje/</w:t>
      </w:r>
      <w:r w:rsidR="00B501B3">
        <w:t xml:space="preserve">sklapanje </w:t>
      </w:r>
      <w:proofErr w:type="spellStart"/>
      <w:r w:rsidR="00B501B3">
        <w:t>predstečajne</w:t>
      </w:r>
      <w:proofErr w:type="spellEnd"/>
      <w:r w:rsidR="00B501B3">
        <w:t xml:space="preserve"> nagodbe </w:t>
      </w:r>
      <w:r w:rsidR="00F530AA">
        <w:t>sa društvom FERROSTIL MONT d.o.o., broj: St-5050/16</w:t>
      </w:r>
    </w:p>
    <w:p w:rsidRDefault="00206195" w:rsidP="00206195" w:rsidR="00BB0615">
      <w:pPr>
        <w:numPr>
          <w:ilvl w:val="0"/>
          <w:numId w:val="2"/>
        </w:numPr>
        <w:jc w:val="both"/>
      </w:pPr>
      <w:r>
        <w:t xml:space="preserve">pribavljanje mišljenja o obustavi i zaključenju stečajnog postupka, temeljem čl. </w:t>
      </w:r>
      <w:smartTag w:element="metricconverter" w:uri="urn:schemas-microsoft-com:office:smarttags">
        <w:smartTagPr>
          <w:attr w:val="203. st" w:name="ProductID"/>
        </w:smartTagPr>
        <w:r>
          <w:t>203. st</w:t>
        </w:r>
      </w:smartTag>
      <w:r>
        <w:t>. 2. Stečajnog zakona,</w:t>
      </w:r>
      <w:r w:rsidR="00BB0615">
        <w:t xml:space="preserve"> </w:t>
      </w:r>
    </w:p>
    <w:p w:rsidRDefault="00BB0615" w:rsidP="00BB0615" w:rsidR="00206195">
      <w:pPr>
        <w:ind w:left="1065"/>
        <w:jc w:val="both"/>
      </w:pPr>
      <w:r>
        <w:t>a sve za dan</w:t>
      </w:r>
      <w:r w:rsidR="00206195">
        <w:t xml:space="preserve"> </w:t>
      </w:r>
    </w:p>
    <w:p w:rsidRDefault="00206195" w:rsidP="00BB0615" w:rsidR="00206195">
      <w:pPr>
        <w:ind w:left="1065"/>
        <w:jc w:val="both"/>
      </w:pPr>
    </w:p>
    <w:p w:rsidRDefault="00BB0615" w:rsidP="00BB0615" w:rsidR="00206195" w:rsidRPr="0046020C">
      <w:pPr>
        <w:ind w:firstLine="351" w:left="2481"/>
        <w:rPr>
          <w:b/>
        </w:rPr>
      </w:pPr>
      <w:r>
        <w:rPr>
          <w:b/>
        </w:rPr>
        <w:t>6</w:t>
      </w:r>
      <w:r w:rsidR="00206195" w:rsidRPr="0046020C">
        <w:rPr>
          <w:b/>
        </w:rPr>
        <w:t>.</w:t>
      </w:r>
      <w:r>
        <w:rPr>
          <w:b/>
        </w:rPr>
        <w:t xml:space="preserve"> veljače</w:t>
      </w:r>
      <w:r w:rsidR="00206195" w:rsidRPr="0046020C">
        <w:rPr>
          <w:b/>
        </w:rPr>
        <w:t xml:space="preserve"> 201</w:t>
      </w:r>
      <w:r>
        <w:rPr>
          <w:b/>
        </w:rPr>
        <w:t>7</w:t>
      </w:r>
      <w:r w:rsidR="00206195" w:rsidRPr="0046020C">
        <w:rPr>
          <w:b/>
        </w:rPr>
        <w:t>. godine u 10,00 sati</w:t>
      </w:r>
    </w:p>
    <w:p w:rsidRDefault="00206195" w:rsidP="00BB0615" w:rsidR="00BB0615">
      <w:pPr>
        <w:ind w:left="1065"/>
        <w:jc w:val="both"/>
        <w:rPr>
          <w:b/>
        </w:rPr>
      </w:pPr>
      <w:r w:rsidRPr="0046020C">
        <w:rPr>
          <w:b/>
        </w:rPr>
        <w:t xml:space="preserve"> </w:t>
      </w:r>
    </w:p>
    <w:p w:rsidRDefault="00206195" w:rsidP="00BB0615" w:rsidR="00206195">
      <w:pPr>
        <w:ind w:left="1065"/>
        <w:jc w:val="both"/>
      </w:pPr>
      <w:r>
        <w:t>u prostorijama Trgovačkog suda u Zagrebu, Petrinjska 8, dvorana broj 96, II kat ulične zgrade</w:t>
      </w:r>
    </w:p>
    <w:p w:rsidRDefault="00BB0615" w:rsidP="00BB0615" w:rsidR="00BB0615">
      <w:pPr>
        <w:ind w:left="1065"/>
        <w:jc w:val="both"/>
      </w:pPr>
    </w:p>
    <w:p w:rsidRDefault="00206195" w:rsidP="00BB0615" w:rsidR="00206195">
      <w:pPr>
        <w:jc w:val="both"/>
      </w:pPr>
      <w:r>
        <w:t>II</w:t>
      </w:r>
      <w:r>
        <w:tab/>
        <w:t xml:space="preserve">Na Skupštinu se pozivaju pristupiti vjerovnici stečajne mase, stečajni upravitelj i stečajni vjerovnici. </w:t>
      </w:r>
    </w:p>
    <w:p w:rsidRDefault="00206195" w:rsidP="00206195" w:rsidR="00206195">
      <w:pPr>
        <w:ind w:left="705"/>
        <w:jc w:val="both"/>
      </w:pPr>
    </w:p>
    <w:p w:rsidRDefault="00BB0615" w:rsidP="00727700" w:rsidR="005078C7" w:rsidRPr="0051311D">
      <w:pPr>
        <w:jc w:val="center"/>
      </w:pPr>
      <w:r>
        <w:t>U Zagrebu, 30</w:t>
      </w:r>
      <w:r w:rsidR="005078C7" w:rsidRPr="0051311D">
        <w:t>.</w:t>
      </w:r>
      <w:r w:rsidR="008556C1">
        <w:t xml:space="preserve"> siječnja</w:t>
      </w:r>
      <w:r w:rsidR="005078C7" w:rsidRPr="0051311D">
        <w:t xml:space="preserve"> 201</w:t>
      </w:r>
      <w:r>
        <w:t>7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8B36E9" w:rsidP="00E91121" w:rsidR="008B36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36E9" w:rsidP="00E91121" w:rsidR="008B36E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36E9" w:rsidP="00E91121" w:rsidR="008B36E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36E9" w:rsidP="00E91121" w:rsidR="008B36E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B36E9" w:rsidP="00E91121" w:rsidR="008B36E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B36E9" w:rsidP="00597BE1" w:rsidR="008B36E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8B36E9" w:rsidP="005078C7" w:rsidR="008B36E9">
      <w:pPr>
        <w:rPr>
          <w:b/>
        </w:rPr>
      </w:pPr>
    </w:p>
    <w:p w:rsidRDefault="008B36E9" w:rsidP="005078C7" w:rsidR="008B36E9">
      <w:pPr>
        <w:rPr>
          <w:b/>
        </w:rPr>
      </w:pPr>
    </w:p>
    <w:p w:rsidRDefault="008B36E9" w:rsidP="005078C7" w:rsidR="008B36E9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F02F5"/>
    <w:rsid w:val="001A7560"/>
    <w:rsid w:val="001C2673"/>
    <w:rsid w:val="00206195"/>
    <w:rsid w:val="00377A98"/>
    <w:rsid w:val="0046020C"/>
    <w:rsid w:val="00496A98"/>
    <w:rsid w:val="004C61A7"/>
    <w:rsid w:val="005078C7"/>
    <w:rsid w:val="0051311D"/>
    <w:rsid w:val="005447B3"/>
    <w:rsid w:val="005630FC"/>
    <w:rsid w:val="00727700"/>
    <w:rsid w:val="00784480"/>
    <w:rsid w:val="00810AC1"/>
    <w:rsid w:val="008556C1"/>
    <w:rsid w:val="008B36E9"/>
    <w:rsid w:val="009151C4"/>
    <w:rsid w:val="00A22E70"/>
    <w:rsid w:val="00A5777C"/>
    <w:rsid w:val="00A66BD2"/>
    <w:rsid w:val="00A77317"/>
    <w:rsid w:val="00A91D54"/>
    <w:rsid w:val="00B322F7"/>
    <w:rsid w:val="00B501B3"/>
    <w:rsid w:val="00BB0615"/>
    <w:rsid w:val="00BB4D3C"/>
    <w:rsid w:val="00EA10DC"/>
    <w:rsid w:val="00ED7FB1"/>
    <w:rsid w:val="00F243AC"/>
    <w:rsid w:val="00F5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8B36E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B36E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77A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77A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7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7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7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7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8B36E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B36E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77A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77A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7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7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7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7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7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2012.</izvorni_sadrzaj>
    <derivirana_varijabla naziv="DomainObject.Predmet.DatumOsnivanja_1">12.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St-338/2012</izvorni_sadrzaj>
    <derivirana_varijabla naziv="DomainObject.Predmet.OznakaBroj_1">St-338/2012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St-913/11
47. St-374/12</izvorni_sadrzaj>
    <derivirana_varijabla naziv="DomainObject.Predmet.PrimjedbaSuca_1">47. St-913/11
47. St-374/12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M-PROFIL d.o.o.za proizvodnju, graditeljstvo i trgovinu - u stečaju</izvorni_sadrzaj>
    <derivirana_varijabla naziv="DomainObject.Predmet.ProtustrankaFormated_1">  M-PROFIL d.o.o.za proizvodnju, graditeljstvo i trgovinu - u stečaju</derivirana_varijabla>
  </DomainObject.Predmet.ProtustrankaFormated>
  <DomainObject.Predmet.ProtustrankaFormatedOIB>
    <izvorni_sadrzaj>  M-PROFIL d.o.o.za proizvodnju, graditeljstvo i trgovinu - u stečaju, OIB 02586214731</izvorni_sadrzaj>
    <derivirana_varijabla naziv="DomainObject.Predmet.ProtustrankaFormatedOIB_1">  M-PROFIL d.o.o.za proizvodnju, graditeljstvo i trgovinu - u stečaju, OIB 02586214731</derivirana_varijabla>
  </DomainObject.Predmet.ProtustrankaFormatedOIB>
  <DomainObject.Predmet.ProtustrankaFormatedWithAdress>
    <izvorni_sadrzaj> M-PROFIL d.o.o.za proizvodnju, graditeljstvo i trgovinu - u stečaju, Prilaz dr. Franje Tuđmana 11, 49210 Zabok</izvorni_sadrzaj>
    <derivirana_varijabla naziv="DomainObject.Predmet.ProtustrankaFormatedWithAdress_1"> M-PROFIL d.o.o.za proizvodnju, graditeljstvo i trgovinu - u stečaju, Prilaz dr. Franje Tuđmana 11, 49210 Zabok</derivirana_varijabla>
  </DomainObject.Predmet.ProtustrankaFormatedWithAdress>
  <DomainObject.Predmet.ProtustrankaFormatedWithAdressOIB>
    <izvorni_sadrzaj> M-PROFIL d.o.o.za proizvodnju, graditeljstvo i trgovinu - u stečaju, OIB 02586214731, Prilaz dr. Franje Tuđmana 11, 49210 Zabok</izvorni_sadrzaj>
    <derivirana_varijabla naziv="DomainObject.Predmet.ProtustrankaFormatedWithAdressOIB_1"> M-PROFIL d.o.o.za proizvodnju, graditeljstvo i trgovinu - u stečaju, OIB 02586214731, Prilaz dr. Franje Tuđmana 11, 49210 Zabok</derivirana_varijabla>
  </DomainObject.Predmet.ProtustrankaFormatedWithAdressOIB>
  <DomainObject.Predmet.ProtustrankaWithAdress>
    <izvorni_sadrzaj>M-PROFIL d.o.o.za proizvodnju, graditeljstvo i trgovinu - u stečaju Prilaz dr. Franje Tuđmana 11, 49210 Zabok</izvorni_sadrzaj>
    <derivirana_varijabla naziv="DomainObject.Predmet.ProtustrankaWithAdress_1">M-PROFIL d.o.o.za proizvodnju, graditeljstvo i trgovinu - u stečaju Prilaz dr. Franje Tuđmana 11, 49210 Zabok</derivirana_varijabla>
  </DomainObject.Predmet.ProtustrankaWithAdress>
  <DomainObject.Predmet.ProtustrankaWithAdressOIB>
    <izvorni_sadrzaj>M-PROFIL d.o.o.za proizvodnju, graditeljstvo i trgovinu - u stečaju, OIB 02586214731, Prilaz dr. Franje Tuđmana 11, 49210 Zabok</izvorni_sadrzaj>
    <derivirana_varijabla naziv="DomainObject.Predmet.ProtustrankaWithAdressOIB_1">M-PROFIL d.o.o.za proizvodnju, graditeljstvo i trgovinu - u stečaju, OIB 02586214731, Prilaz dr. Franje Tuđmana 11, 49210 Zabok</derivirana_varijabla>
  </DomainObject.Predmet.ProtustrankaWithAdressOIB>
  <DomainObject.Predmet.ProtustrankaNazivFormated>
    <izvorni_sadrzaj>M-PROFIL d.o.o.za proizvodnju, graditeljstvo i trgovinu - u stečaju</izvorni_sadrzaj>
    <derivirana_varijabla naziv="DomainObject.Predmet.ProtustrankaNazivFormated_1">M-PROFIL d.o.o.za proizvodnju, graditeljstvo i trgovinu - u stečaju</derivirana_varijabla>
  </DomainObject.Predmet.ProtustrankaNazivFormated>
  <DomainObject.Predmet.ProtustrankaNazivFormatedOIB>
    <izvorni_sadrzaj>M-PROFIL d.o.o.za proizvodnju, graditeljstvo i trgovinu - u stečaju, OIB 02586214731</izvorni_sadrzaj>
    <derivirana_varijabla naziv="DomainObject.Predmet.ProtustrankaNazivFormatedOIB_1">M-PROFIL d.o.o.za proizvodnju, graditeljstvo i trgovinu - u stečaju, OIB 02586214731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izvorni_sadrzaj>
    <derivirana_varijabla naziv="DomainObject.Predmet.StrankaFormated_1">  ELEKTROCENTAR PETEK d.o.o. za proizvodnju, usluge i trgovinu zastupanog po punomoćniku DRAGAN SUŠA; VJEROVNICI; RALU LOGISTIKA d.o.o. za prijevoz, skladištenje i usluge; LURA RUGVICA d.o.o. za poslovanje nekretninama; VALOVITI PAPIR - DUNAPACK društvo s ograničenom odgovornošću za proizvodnju i trgovinu valovitim papirom; M.I.-HEL. d.o.o. za građevinarstvo i trgovinu</derivirana_varijabla>
  </DomainObject.Predmet.StrankaFormated>
  <DomainObject.Predmet.StrankaFormatedOIB>
    <izvorni_sadrzaj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izvorni_sadrzaj>
    <derivirana_varijabla naziv="DomainObject.Predmet.StrankaFormatedOIB_1">  ELEKTROCENTAR PETEK d.o.o. za proizvodnju, usluge i trgovinu, OIB 17491977848 zastupanog po punomoćniku DRAGAN SUŠA; VJEROVNICI; RALU LOGISTIKA d.o.o. za prijevoz, skladištenje i usluge, OIB 95590358666; LURA RUGVICA d.o.o. za poslovanje nekretninama, OIB 43164857249; VALOVITI PAPIR - DUNAPACK društvo s ograničenom odgovornošću za proizvodnju i trgovinu valovitim papirom, OIB 96648829623; M.I.-HEL. d.o.o. za građevinarstvo i trgovinu, OIB 93329033401</derivirana_varijabla>
  </DomainObject.Predmet.StrankaFormatedOIB>
  <DomainObject.Predmet.StrankaFormatedWithAdress>
    <izvorni_sadrzaj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izvorni_sadrzaj>
    <derivirana_varijabla naziv="DomainObject.Predmet.StrankaFormatedWithAdress_1"> ELEKTROCENTAR PETEK d.o.o. za proizvodnju, usluge i trgovinu, Etanska cesta 8, 10310 Ivanić-Grad zastupanog po punomoćniku DRAGAN SUŠA; VJEROVNICI; RALU LOGISTIKA d.o.o. za prijevoz, skladištenje i usluge, Gospodarska ul. 11, 10370 Dugo Selo; LURA RUGVICA d.o.o. za poslovanje nekretninama, Radnička c. 47, 10000 Zagreb; VALOVITI PAPIR - DUNAPACK društvo s ograničenom odgovornošću za proizvodnju i trgovinu valovitim papirom, Trebež 2, 49210 Zabok; M.I.-HEL. d.o.o. za građevinarstvo i trgovinu, Matije Gupca 28, 49210 Zabok</derivirana_varijabla>
  </DomainObject.Predmet.StrankaFormatedWithAdress>
  <DomainObject.Predmet.StrankaFormatedWithAdressOIB>
    <izvorni_sadrzaj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izvorni_sadrzaj>
    <derivirana_varijabla naziv="DomainObject.Predmet.StrankaFormatedWithAdressOIB_1"> ELEKTROCENTAR PETEK d.o.o. za proizvodnju, usluge i trgovinu, OIB 17491977848, Etanska cesta 8, 10310 Ivanić-Grad zastupanog po punomoćniku DRAGAN SUŠA; VJEROVNICI; RALU LOGISTIKA d.o.o. za prijevoz, skladištenje i usluge, OIB 95590358666, Gospodarska ul. 11, 10370 Dugo Selo; LURA RUGVICA d.o.o. za poslovanje nekretninama, OIB 43164857249, Radnička c. 47, 10000 Zagreb; VALOVITI PAPIR - DUNAPACK društvo s ograničenom odgovornošću za proizvodnju i trgovinu valovitim papirom, OIB 96648829623, Trebež 2, 49210 Zabok; M.I.-HEL. d.o.o. za građevinarstvo i trgovinu, OIB 93329033401, Matije Gupca 28, 49210 Zabok</derivirana_varijabla>
  </DomainObject.Predmet.StrankaFormatedWithAdressOIB>
  <DomainObject.Predmet.StrankaWithAdress>
    <izvorni_sadrzaj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izvorni_sadrzaj>
    <derivirana_varijabla naziv="DomainObject.Predmet.StrankaWithAdress_1">ELEKTROCENTAR PETEK d.o.o. za proizvodnju, usluge i trgovinu Etanska cesta 8,10310 Ivanić-Grad,VJEROVNICI ,RALU LOGISTIKA d.o.o. za prijevoz, skladištenje i usluge Gospodarska ul. 11,10370 Dugo Selo,LURA RUGVICA d.o.o. za poslovanje nekretninama Radnička c. 47,10000 Zagreb,VALOVITI PAPIR - DUNAPACK društvo s ograničenom odgovornošću za proizvodnju i trgovinu valovitim papirom Trebež 2,49210 Zabok,M.I.-HEL. d.o.o. za građevinarstvo i trgovinu Matije Gupca 28,49210 Zabok</derivirana_varijabla>
  </DomainObject.Predmet.StrankaWithAdress>
  <DomainObject.Predmet.StrankaWithAdressOIB>
    <izvorni_sadrzaj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izvorni_sadrzaj>
    <derivirana_varijabla naziv="DomainObject.Predmet.StrankaWithAdressOIB_1">ELEKTROCENTAR PETEK d.o.o. za proizvodnju, usluge i trgovinu, OIB 17491977848, Etanska cesta 8,10310 Ivanić-Grad,VJEROVNICI,RALU LOGISTIKA d.o.o. za prijevoz, skladištenje i usluge, OIB 95590358666, Gospodarska ul. 11,10370 Dugo Selo,LURA RUGVICA d.o.o. za poslovanje nekretninama, OIB 43164857249, Radnička c. 47,10000 Zagreb,VALOVITI PAPIR - DUNAPACK društvo s ograničenom odgovornošću za proizvodnju i trgovinu valovitim papirom, OIB 96648829623, Trebež 2,49210 Zabok,M.I.-HEL. d.o.o. za građevinarstvo i trgovinu, OIB 93329033401, Matije Gupca 28,49210 Zabok</derivirana_varijabla>
  </DomainObject.Predmet.StrankaWithAdressOIB>
  <DomainObject.Predmet.StrankaNazivFormated>
    <izvorni_sadrzaj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izvorni_sadrzaj>
    <derivirana_varijabla naziv="DomainObject.Predmet.StrankaNazivFormated_1">ELEKTROCENTAR PETEK d.o.o. za proizvodnju, usluge i trgovinu,VJEROVNICI,RALU LOGISTIKA d.o.o. za prijevoz, skladištenje i usluge,LURA RUGVICA d.o.o. za poslovanje nekretninama,VALOVITI PAPIR - DUNAPACK društvo s ograničenom odgovornošću za proizvodnju i trgovinu valovitim papirom,M.I.-HEL. d.o.o. za građevinarstvo i trgovinu</derivirana_varijabla>
  </DomainObject.Predmet.StrankaNazivFormated>
  <DomainObject.Predmet.StrankaNazivFormatedOIB>
    <izvorni_sadrzaj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izvorni_sadrzaj>
    <derivirana_varijabla naziv="DomainObject.Predmet.StrankaNazivFormatedOIB_1">ELEKTROCENTAR PETEK d.o.o. za proizvodnju, usluge i trgovinu, OIB 17491977848,VJEROVNICI,RALU LOGISTIKA d.o.o. za prijevoz, skladištenje i usluge, OIB 95590358666,LURA RUGVICA d.o.o. za poslovanje nekretninama, OIB 43164857249,VALOVITI PAPIR - DUNAPACK društvo s ograničenom odgovornošću za proizvodnju i trgovinu valovitim papirom, OIB 96648829623,M.I.-HEL.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Formated_1">
      <item>ELEKTROCENTAR PETEK d.o.o. za proizvodnju, usluge i trgovinu zastupanog po punomoćniku DRAGAN SUŠA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Formated>
  <DomainObject.Predmet.StrankaListFormatedOIB>
    <izvorni_sadrzaj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FormatedOIB_1">
      <item>ELEKTROCENTAR PETEK d.o.o. za proizvodnju, usluge i trgovinu, OIB 17491977848 zastupanog po punomoćniku DRAGAN SUŠA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FormatedOIB>
  <DomainObject.Predmet.StrankaListFormatedWithAdress>
    <izvorni_sadrzaj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izvorni_sadrzaj>
    <derivirana_varijabla naziv="DomainObject.Predmet.StrankaListFormatedWithAdress_1">
      <item>ELEKTROCENTAR PETEK d.o.o. za proizvodnju, usluge i trgovinu, Etanska cesta 8, 10310 Ivanić-Grad zastupanog po punomoćniku DRAGAN SUŠA</item>
      <item>VJEROVNICI</item>
      <item>RALU LOGISTIKA d.o.o. za prijevoz, skladištenje i usluge, Gospodarska ul. 11, 10370 Dugo Selo</item>
      <item>LURA RUGVICA d.o.o. za poslovanje nekretninama, Radnička c. 47, 10000 Zagreb</item>
      <item>VALOVITI PAPIR - DUNAPACK društvo s ograničenom odgovornošću za proizvodnju i trgovinu valovitim papirom, Trebež 2, 49210 Zabok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izvorni_sadrzaj>
    <derivirana_varijabla naziv="DomainObject.Predmet.StrankaListFormatedWithAdressOIB_1">
      <item>ELEKTROCENTAR PETEK d.o.o. za proizvodnju, usluge i trgovinu, OIB 17491977848, Etanska cesta 8, 10310 Ivanić-Grad zastupanog po punomoćniku DRAGAN SUŠA</item>
      <item>VJEROVNICI</item>
      <item>RALU LOGISTIKA d.o.o. za prijevoz, skladištenje i usluge, OIB 95590358666, Gospodarska ul. 11, 10370 Dugo Selo</item>
      <item>LURA RUGVICA d.o.o. za poslovanje nekretninama, OIB 43164857249, Radnička c. 47, 10000 Zagreb</item>
      <item>VALOVITI PAPIR - DUNAPACK društvo s ograničenom odgovornošću za proizvodnju i trgovinu valovitim papirom, OIB 96648829623, Trebež 2, 49210 Zabok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trankaListNazivFormated_1">
      <item>ELEKTROCENTAR PETEK d.o.o. za proizvodnju, usluge i trgovinu</item>
      <item>VJEROVNICI</item>
      <item>RALU LOGISTIKA d.o.o. za prijevoz, skladištenje i usluge</item>
      <item>LURA RUGVICA d.o.o. za poslovanje nekretninama</item>
      <item>VALOVITI PAPIR - DUNAPACK društvo s ograničenom odgovornošću za proizvodnju i trgovinu valovitim papirom</item>
      <item>M.I.-HEL. d.o.o. za građevinarstvo i trgovinu</item>
    </derivirana_varijabla>
  </DomainObject.Predmet.StrankaListNazivFormated>
  <DomainObject.Predmet.StrankaListNazivFormatedOIB>
    <izvorni_sadrzaj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izvorni_sadrzaj>
    <derivirana_varijabla naziv="DomainObject.Predmet.StrankaListNazivFormatedOIB_1">
      <item>ELEKTROCENTAR PETEK d.o.o. za proizvodnju, usluge i trgovinu, OIB 17491977848</item>
      <item>VJEROVNICI</item>
      <item>RALU LOGISTIKA d.o.o. za prijevoz, skladištenje i usluge, OIB 95590358666</item>
      <item>LURA RUGVICA d.o.o. za poslovanje nekretninama, OIB 43164857249</item>
      <item>VALOVITI PAPIR - DUNAPACK društvo s ograničenom odgovornošću za proizvodnju i trgovinu valovitim papirom, OIB 96648829623</item>
      <item>M.I.-HEL. d.o.o. za građevinarstvo i trgovinu, OIB 93329033401</item>
    </derivirana_varijabla>
  </DomainObject.Predmet.StrankaListNazivFormatedOIB>
  <DomainObject.Predmet.ProtuStrankaListFormated>
    <izvorni_sadrzaj>
      <item>M-PROFIL d.o.o.za proizvodnju, graditeljstvo i trgovinu - u stečaju</item>
    </izvorni_sadrzaj>
    <derivirana_varijabla naziv="DomainObject.Predmet.ProtuStrankaListFormated_1">
      <item>M-PROFIL d.o.o.za proizvodnju, graditeljstvo i trgovinu - u stečaju</item>
    </derivirana_varijabla>
  </DomainObject.Predmet.ProtuStrankaListFormated>
  <DomainObject.Predmet.ProtuStrankaListFormatedOIB>
    <izvorni_sadrzaj>
      <item>M-PROFIL d.o.o.za proizvodnju, graditeljstvo i trgovinu - u stečaju, OIB 02586214731</item>
    </izvorni_sadrzaj>
    <derivirana_varijabla naziv="DomainObject.Predmet.ProtuStrankaListFormatedOIB_1">
      <item>M-PROFIL d.o.o.za proizvodnju, graditeljstvo i trgovinu - u stečaju, OIB 02586214731</item>
    </derivirana_varijabla>
  </DomainObject.Predmet.ProtuStrankaListFormatedOIB>
  <DomainObject.Predmet.ProtuStrankaListFormatedWithAdress>
    <izvorni_sadrzaj>
      <item>M-PROFIL d.o.o.za proizvodnju, graditeljstvo i trgovinu - u stečaju, Prilaz dr. Franje Tuđmana 11, 49210 Zabok</item>
    </izvorni_sadrzaj>
    <derivirana_varijabla naziv="DomainObject.Predmet.ProtuStrankaListFormatedWithAdress_1">
      <item>M-PROFIL d.o.o.za proizvodnju, graditeljstvo i trgovinu - u stečaju, Prilaz dr. Franje Tuđmana 11, 49210 Zabok</item>
    </derivirana_varijabla>
  </DomainObject.Predmet.ProtuStrankaListFormatedWithAdress>
  <DomainObject.Predmet.ProtuStrankaListFormatedWithAdressOIB>
    <izvorni_sadrzaj>
      <item>M-PROFIL d.o.o.za proizvodnju, graditeljstvo i trgovinu - u stečaju, OIB 02586214731, Prilaz dr. Franje Tuđmana 11, 49210 Zabok</item>
    </izvorni_sadrzaj>
    <derivirana_varijabla naziv="DomainObject.Predmet.ProtuStrankaListFormatedWithAdressOIB_1">
      <item>M-PROFIL d.o.o.za proizvodnju, graditeljstvo i trgovinu - u stečaju, OIB 02586214731, Prilaz dr. Franje Tuđmana 11, 49210 Zabok</item>
    </derivirana_varijabla>
  </DomainObject.Predmet.ProtuStrankaListFormatedWithAdressOIB>
  <DomainObject.Predmet.ProtuStrankaListNazivFormated>
    <izvorni_sadrzaj>
      <item>M-PROFIL d.o.o.za proizvodnju, graditeljstvo i trgovinu - u stečaju</item>
    </izvorni_sadrzaj>
    <derivirana_varijabla naziv="DomainObject.Predmet.ProtuStrankaListNazivFormated_1">
      <item>M-PROFIL d.o.o.za proizvodnju, graditeljstvo i trgovinu - u stečaju</item>
    </derivirana_varijabla>
  </DomainObject.Predmet.ProtuStrankaListNazivFormated>
  <DomainObject.Predmet.ProtuStrankaListNazivFormatedOIB>
    <izvorni_sadrzaj>
      <item>M-PROFIL d.o.o.za proizvodnju, graditeljstvo i trgovinu - u stečaju, OIB 02586214731</item>
    </izvorni_sadrzaj>
    <derivirana_varijabla naziv="DomainObject.Predmet.ProtuStrankaListNazivFormatedOIB_1">
      <item>M-PROFIL d.o.o.za proizvodnju, graditeljstvo i trgovinu - u stečaju, OIB 02586214731</item>
    </derivirana_varijabla>
  </DomainObject.Predmet.ProtuStrankaListNazivFormatedOIB>
  <DomainObject.Predmet.OstaliListFormated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Formated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Formated>
  <DomainObject.Predmet.OstaliListFormatedOIB>
    <izvorni_sadrzaj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FormatedOIB_1">
      <item>DRAGAN SUŠA punomoćnik sudionika u postupku ELEKTROCENTAR PETEK d.o.o. za proizvodnju, usluge i trgovinu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FormatedOIB>
  <DomainObject.Predmet.OstaliListFormatedWithAdress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izvorni_sadrzaj>
    <derivirana_varijabla naziv="DomainObject.Predmet.OstaliListFormatedWithAdress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Savska Cesta 41, 10000 Zagreb</item>
      <item>FERROSTIL MONT d.o.o., Zadarska 77, 10000 Zagreb</item>
      <item>HILL INTERNATIONAL DOO BEOGRAD, Ulica Ruzveltova 45/I, Beograd</item>
      <item>Alma Klepac,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Trebež 2, 49210 Zabok</item>
    </derivirana_varijabla>
  </DomainObject.Predmet.OstaliListFormatedWithAdress>
  <DomainObject.Predmet.OstaliListFormatedWithAdressOIB>
    <izvorni_sadrzaj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izvorni_sadrzaj>
    <derivirana_varijabla naziv="DomainObject.Predmet.OstaliListFormatedWithAdressOIB_1">
      <item>DRAGAN SUŠA, KRALJA ZVONIMIRA 62, 10000 Zagreb punomoćnik sudionika u postupku ELEKTROCENTAR PETEK d.o.o. za proizvodnju, usluge i trgovinu</item>
      <item>ZDRAVKO VALEC, JAKUŠEVAC ZABOČKI 23, 49210 Zabok</item>
      <item>LEON VALEC, JAKUŠEVEC ZABOČKI 23, 49210 Zabok</item>
      <item>BOJAN SRUK, DOBRI DOL 48, 10000 Zagreb</item>
      <item>Dejan Uljarević, Nikole Jurišića 2, 10000 Zagreb</item>
      <item>Jadranka Čuljak Duvnjak, Šamačka 9/1, 31000 Osijek</item>
      <item>Vladimir Modrić, Martićeva 47, 10000 Zagreb</item>
      <item>OD Uljarević, N. Jurišića 2, 10000 Zagreb</item>
      <item>Jasmina Avdagić, Kralja Zvonimira 44, 22000 Šibenik</item>
      <item>OU AVDAGIĆ, Kralja Zvonimira 44, 22000 Šibenik</item>
      <item>OD Anđelković, Vrbanićeva 20, 10000 Zagreb</item>
      <item>OD Vedriš i partneri, Ozaljska 136, 10000 Zagreb</item>
      <item>OD Dumančić, Rajković, Martić i Dumančić, Drenovačka 3, 10000 Zagreb</item>
      <item>Staša Štefanović, Zelinska 8, 10000 Zagreb</item>
      <item>Ljerka Šmit-Primorac, Nehruov trg 44, 10000 Zagreb</item>
      <item>ZAGREBAČKA BANKA d.d., Trg bana J. Jelačića 10, 10000 Zagreb</item>
      <item>PRIVREDNA BANKA ZAGREB d.d., Račkoga 6, 10000 Zagreb</item>
      <item>PBZ d.d. Podružnica 21, Magistarska 3, 49000 Krapina</item>
      <item>Ministarstvo financija, Porezna uprava Krapina, x, 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 49250 Zlatar</item>
      <item>Boris Anišić, Ilica 191b, 10000 Zagreb</item>
      <item>Natalija Đuran Tršinski, Matije Gupca 24a, 49210 Zabok</item>
      <item>Miljenka Polanović, Matije Gupca 50, 49210 Zabok</item>
      <item>Natalija Đuran Tršinski, Matije Gupca 24A, 49210 Zabok</item>
      <item>Mijo Stipić, vl. Obrta GRAĐEVINARSTVO, Sajmišna 15, 10380 Sveti Ivan Zelina</item>
      <item>Mato Čabraja, vl. Bravasko - zidarski obrt, Radmani 78, 52440 Poreč</item>
      <item>predsjedništvo suda</item>
      <item>OD Abel i Grenac, Ul. kralja Držislava 4/II, 10000 Zagreb</item>
      <item>Općinski sud u Zlataru, Stalna služba Zabok, zemljišno-knjižni odjel, Matije Gupca 22, 49210 Zabok</item>
      <item>Privredna banka Zagreb d.d., Račkoga 6, 10000 Zagreb</item>
      <item>PBZ d.d. Podružnica 21, Magistarska 3, 49000 Krapina</item>
      <item>Zagrebačka banka d.d., Trg bana Josipa Jelačića 10, 10000 Zagreb</item>
      <item>RH, MF, Porezna uprava, x, 49000 Krapina</item>
      <item>RH, MF, Porezna uprava, Av. Dubrovnik 32, 10000 Zagreb</item>
      <item>ŽUPANIJSKO DRŽAVNO ODVJETNIŠTVO U ZAGREBU, OIB 16488001145, Savska Cesta 41, 10000 Zagreb</item>
      <item>FERROSTIL MONT d.o.o., Zadarska 77, 10000 Zagreb</item>
      <item>HILL INTERNATIONAL DOO BEOGRAD, Ulica Ruzveltova 45/I, Beograd</item>
      <item>Alma Klepac, OIB 20525854329, Drage Gervaisa 4, 10000 Zagreb</item>
      <item>OTIS DIZALA d.o.o., Prilaz V. Brajkovića 15, 10000 Zagreb</item>
      <item>SOCIETE GENERALE-SPLITSKA BANKA d.d., Ruđera Boškovića 16, 21000 Split</item>
      <item>Ema Kalogjera Juranić, Trg bana J. Jelačića 3, 10000 Zagreb</item>
      <item>Županijsko državno odvjetništvo u Velikoj Gorici</item>
      <item>Ana Šoštarec, OIB 95637147275, Draškovićeva 62, 10000 Zagreb</item>
      <item>Dražen Gazda, Zvonimirova 67, 10000 Zagreb</item>
      <item>Romeo Herceg, M. J. Zagorke 5b, 49210 Zabok</item>
      <item>VALOVITI PAPIR - DUNAPACK društvo s ograničenom odgovornošću za proizvodnju i trgovinu valovitim papirom, OIB 96648829623, Trebež 2, 49210 Zabok</item>
    </derivirana_varijabla>
  </DomainObject.Predmet.OstaliListFormatedWithAdressOIB>
  <DomainObject.Predmet.OstaliListNazivFormated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izvorni_sadrzaj>
    <derivirana_varijabla naziv="DomainObject.Predmet.OstaliListNazivFormated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</derivirana_varijabla>
  </DomainObject.Predmet.OstaliListNazivFormated>
  <DomainObject.Predmet.OstaliListNazivFormatedOIB>
    <izvorni_sadrzaj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izvorni_sadrzaj>
    <derivirana_varijabla naziv="DomainObject.Predmet.OstaliListNazivFormatedOIB_1">
      <item>DRAGAN SUŠA</item>
      <item>ZDRAVKO VALEC</item>
      <item>LEON VALEC</item>
      <item>BOJAN SRUK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ZAGREBU, OIB 16488001145</item>
      <item>FERROSTIL MONT d.o.o.</item>
      <item>HILL INTERNATIONAL DOO BEOGRAD</item>
      <item>Alma Klepac, OIB 20525854329</item>
      <item>OTIS DIZALA d.o.o.</item>
      <item>SOCIETE GENERALE-SPLITSKA BANKA d.d.</item>
      <item>Ema Kalogjera Juranić</item>
      <item>Županijsko državno odvjetništvo u Velikoj Gorici</item>
      <item>Ana Šoštarec, OIB 95637147275</item>
      <item>Dražen Gazda</item>
      <item>Romeo Herceg</item>
      <item>VALOVITI PAPIR - DUNAPACK društvo s ograničenom odgovornošću za proizvodnju i trgovinu valovitim papirom, OIB 96648829623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ELEKTROCENTAR PETEK d.o.o. za proizvodnju, usluge i trgovinu i dr.</izvorni_sadrzaj>
    <derivirana_varijabla naziv="DomainObject.Predmet.StrankaIDrugi_1">ELEKTROCENTAR PETEK d.o.o. za proizvodnju, usluge i trgovinu i dr.</derivirana_varijabla>
  </DomainObject.Predmet.StrankaIDrugi>
  <DomainObject.Predmet.ProtustrankaIDrugi>
    <izvorni_sadrzaj>M-PROFIL d.o.o.za proizvodnju, graditeljstvo i trgovinu - u stečaju</izvorni_sadrzaj>
    <derivirana_varijabla naziv="DomainObject.Predmet.ProtustrankaIDrugi_1">M-PROFIL d.o.o.za proizvodnju, graditeljstvo i trgovinu - u stečaju</derivirana_varijabla>
  </DomainObject.Predmet.ProtustrankaIDrugi>
  <DomainObject.Predmet.StrankaIDrugiAdressOIB>
    <izvorni_sadrzaj>ELEKTROCENTAR PETEK d.o.o. za proizvodnju, usluge i trgovinu, OIB 17491977848, Etanska cesta 8, 10310 Ivanić-Grad i dr.</izvorni_sadrzaj>
    <derivirana_varijabla naziv="DomainObject.Predmet.StrankaIDrugiAdressOIB_1">ELEKTROCENTAR PETEK d.o.o. za proizvodnju, usluge i trgovinu, OIB 17491977848, Etanska cesta 8, 10310 Ivanić-Grad i dr.</derivirana_varijabla>
  </DomainObject.Predmet.StrankaIDrugiAdressOIB>
  <DomainObject.Predmet.ProtustrankaIDrugiAdressOIB>
    <izvorni_sadrzaj>M-PROFIL d.o.o.za proizvodnju, graditeljstvo i trgovinu - u stečaju, OIB 02586214731, Prilaz dr. Franje Tuđmana 11, 49210 Zabok</izvorni_sadrzaj>
    <derivirana_varijabla naziv="DomainObject.Predmet.ProtustrankaIDrugiAdressOIB_1">M-PROFIL d.o.o.za proizvodnju, graditeljstvo i trgovinu - u stečaju, OIB 02586214731, Prilaz dr. Franje Tuđmana 11,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izvorni_sadrzaj>
    <derivirana_varijabla naziv="DomainObject.Predmet.SudioniciListNaziv_1">
      <item>ELEKTROCENTAR PETEK d.o.o. za proizvodnju, usluge i trgovinu</item>
      <item>DRAGAN SUŠA</item>
      <item>M-PROFIL d.o.o.za proizvodnju, graditeljstvo i trgovinu - u stečaju</item>
      <item>ZDRAVKO VALEC</item>
      <item>LEON VALEC</item>
      <item>BOJAN SRUK</item>
      <item>VJEROVNICI</item>
      <item>RALU LOGISTIKA d.o.o. za prijevoz, skladištenje i usluge</item>
      <item>LURA RUGVICA d.o.o. za poslovanje nekretninama</item>
      <item>Dejan Uljarević</item>
      <item>Jadranka Čuljak Duvnjak</item>
      <item>Vladimir Modrić</item>
      <item>OD Uljarević</item>
      <item>Jasmina Avdagić</item>
      <item>OU AVDAGIĆ</item>
      <item>OD Anđelković</item>
      <item>OD Vedriš i partneri</item>
      <item>OD Dumančić, Rajković, Martić i Dumančić</item>
      <item>Staša Štefanović</item>
      <item>Ljerka Šmit-Primorac</item>
      <item>ZAGREBAČKA BANKA d.d.</item>
      <item>PRIVREDNA BANKA ZAGREB d.d.</item>
      <item>PBZ d.d. Podružnica 21</item>
      <item>Ministarstvo financija, Porezna uprava Krapina</item>
      <item>Županijsko državno odvjetništvo u Velikoj Gorici</item>
      <item>Županijsko državno odvjetništvo u Zagrebu</item>
      <item>Općinski sud u Sesvetama, Zemljišno-knjižni odjel Dugo Selo</item>
      <item>Marijan Rihtarić</item>
      <item>Boris Anišić</item>
      <item>Natalija Đuran Tršinski</item>
      <item>Miljenka Polanović</item>
      <item>Natalija Đuran Tršinski</item>
      <item>Mijo Stipić, vl. Obrta GRAĐEVINARSTVO</item>
      <item>Mato Čabraja, vl. Bravasko - zidarski obrt</item>
      <item>predsjedništvo suda</item>
      <item>OD Abel i Grenac</item>
      <item>Općinski sud u Zlataru, Stalna služba Zabok, zemljišno-knjižni odjel</item>
      <item>Privredna banka Zagreb d.d.</item>
      <item>PBZ d.d. Podružnica 21</item>
      <item>Zagrebačka banka d.d.</item>
      <item>RH, MF, Porezna uprava</item>
      <item>RH, MF, Porezna uprava</item>
      <item>ŽUPANIJSKO DRŽAVNO ODVJETNIŠTVO U ZAGREBU</item>
      <item>FERROSTIL MONT d.o.o.</item>
      <item>HILL INTERNATIONAL DOO BEOGRAD</item>
      <item>Alma Klepac</item>
      <item>OTIS DIZALA d.o.o.</item>
      <item>SOCIETE GENERALE-SPLITSKA BANKA d.d.</item>
      <item>Ema Kalogjera Juranić</item>
      <item>Županijsko državno odvjetništvo u Velikoj Gorici</item>
      <item>Ana Šoštarec</item>
      <item>Dražen Gazda</item>
      <item>Romeo Herceg</item>
      <item>VALOVITI PAPIR - DUNAPACK društvo s ograničenom odgovornošću za proizvodnju i trgovinu valovitim papirom</item>
      <item>VALOVITI PAPIR - DUNAPACK društvo s ograničenom odgovornošću za proizvodnju i trgovinu valovitim papirom</item>
      <item>M.I.-HEL. d.o.o. za građevinarstvo i trgovinu</item>
    </derivirana_varijabla>
  </DomainObject.Predmet.SudioniciListNaziv>
  <DomainObject.Predmet.SudioniciListAdressOIB>
    <izvorni_sadrzaj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izvorni_sadrzaj>
    <derivirana_varijabla naziv="DomainObject.Predmet.SudioniciListAdressOIB_1">
      <item>ELEKTROCENTAR PETEK d.o.o. za proizvodnju, usluge i trgovinu, OIB 17491977848, Etanska cesta 8,10310 Ivanić-Grad</item>
      <item>DRAGAN SUŠA, KRALJA ZVONIMIRA 62,10000 Zagreb</item>
      <item>M-PROFIL d.o.o.za proizvodnju, graditeljstvo i trgovinu - u stečaju, OIB 02586214731, Prilaz dr. Franje Tuđmana 11,49210 Zabok</item>
      <item>ZDRAVKO VALEC, JAKUŠEVAC ZABOČKI 23,49210 Zabok</item>
      <item>LEON VALEC, JAKUŠEVEC ZABOČKI 23,49210 Zabok</item>
      <item>BOJAN SRUK, DOBRI DOL 48,10000 Zagreb</item>
      <item>VJEROVNICI</item>
      <item>RALU LOGISTIKA d.o.o. za prijevoz, skladištenje i usluge, OIB 95590358666, Gospodarska ul. 11,10370 Dugo Selo</item>
      <item>LURA RUGVICA d.o.o. za poslovanje nekretninama, OIB 43164857249, Radnička c. 47,10000 Zagreb</item>
      <item>Dejan Uljarević, Nikole Jurišića 2,10000 Zagreb</item>
      <item>Jadranka Čuljak Duvnjak, Šamačka 9/1,31000 Osijek</item>
      <item>Vladimir Modrić, Martićeva 47,10000 Zagreb</item>
      <item>OD Uljarević, N. Jurišića 2,10000 Zagreb</item>
      <item>Jasmina Avdagić, Kralja Zvonimira 44,22000 Šibenik</item>
      <item>OU AVDAGIĆ, Kralja Zvonimira 44,22000 Šibenik</item>
      <item>OD Anđelković, Vrbanićeva 20,10000 Zagreb</item>
      <item>OD Vedriš i partneri, Ozaljska 136,10000 Zagreb</item>
      <item>OD Dumančić, Rajković, Martić i Dumančić, Drenovačka 3,10000 Zagreb</item>
      <item>Staša Štefanović, Zelinska 8,10000 Zagreb</item>
      <item>Ljerka Šmit-Primorac, Nehruov trg 44,10000 Zagreb</item>
      <item>ZAGREBAČKA BANKA d.d., Trg bana J. Jelačića 10,10000 Zagreb</item>
      <item>PRIVREDNA BANKA ZAGREB d.d., Račkoga 6,10000 Zagreb</item>
      <item>PBZ d.d. Podružnica 21, Magistarska 3,49000 Krapina</item>
      <item>Ministarstvo financija, Porezna uprava Krapina, x,49000 Krapina</item>
      <item>Županijsko državno odvjetništvo u Velikoj Gorici</item>
      <item>Županijsko državno odvjetništvo u Zagrebu</item>
      <item>Općinski sud u Sesvetama, Zemljišno-knjižni odjel Dugo Selo</item>
      <item>Marijan Rihtarić, Ratkovec 51,49250 Zlatar</item>
      <item>Boris Anišić, Ilica 191b,10000 Zagreb</item>
      <item>Natalija Đuran Tršinski, Matije Gupca 24a,49210 Zabok</item>
      <item>Miljenka Polanović, Matije Gupca 50,49210 Zabok</item>
      <item>Natalija Đuran Tršinski, Matije Gupca 24A,49210 Zabok</item>
      <item>Mijo Stipić, vl. Obrta GRAĐEVINARSTVO, Sajmišna 15,10380 Sveti Ivan Zelina</item>
      <item>Mato Čabraja, vl. Bravasko - zidarski obrt, Radmani 78,52440 Poreč</item>
      <item>predsjedništvo suda</item>
      <item>OD Abel i Grenac, Ul. kralja Držislava 4/II,10000 Zagreb</item>
      <item>Općinski sud u Zlataru, Stalna služba Zabok, zemljišno-knjižni odjel, Matije Gupca 22,49210 Zabok</item>
      <item>Privredna banka Zagreb d.d., Račkoga 6,10000 Zagreb</item>
      <item>PBZ d.d. Podružnica 21, Magistarska 3,49000 Krapina</item>
      <item>Zagrebačka banka d.d., Trg bana Josipa Jelačića 10,10000 Zagreb</item>
      <item>RH, MF, Porezna uprava, x,49000 Krapina</item>
      <item>RH, MF, Porezna uprava, Av. Dubrovnik 32,10000 Zagreb</item>
      <item>ŽUPANIJSKO DRŽAVNO ODVJETNIŠTVO U ZAGREBU, OIB 16488001145, Savska Cesta 41,10000 Zagreb</item>
      <item>FERROSTIL MONT d.o.o., Zadarska 77,10000 Zagreb</item>
      <item>HILL INTERNATIONAL DOO BEOGRAD, Ulica Ruzveltova 45/I,Beograd</item>
      <item>Alma Klepac, OIB 20525854329, Drage Gervaisa 4,10000 Zagreb</item>
      <item>OTIS DIZALA d.o.o., Prilaz V. Brajkovića 15,10000 Zagreb</item>
      <item>SOCIETE GENERALE-SPLITSKA BANKA d.d., Ruđera Boškovića 16,21000 Split</item>
      <item>Ema Kalogjera Juranić, Trg bana J. Jelačića 3,10000 Zagreb</item>
      <item>Županijsko državno odvjetništvo u Velikoj Gorici</item>
      <item>Ana Šoštarec, OIB 95637147275, Draškovićeva 62,10000 Zagreb</item>
      <item>Dražen Gazda, Zvonimirova 67,10000 Zagreb</item>
      <item>Romeo Herceg, M. J. Zagorke 5b,49210 Zabok</item>
      <item>VALOVITI PAPIR - DUNAPACK društvo s ograničenom odgovornošću za proizvodnju i trgovinu valovitim papirom, OIB 96648829623, Trebež 2,49210 Zabok</item>
      <item>VALOVITI PAPIR - DUNAPACK društvo s ograničenom odgovornošću za proizvodnju i trgovinu valovitim papirom, OIB 96648829623, Trebež 2,49210 Zabok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izvorni_sadrzaj>
    <derivirana_varijabla naziv="DomainObject.Predmet.SudioniciListNazivOIB_1">
      <item>, OIB 17491977848</item>
      <item>, OIB null</item>
      <item>, OIB 02586214731</item>
      <item>, OIB null</item>
      <item>, OIB null</item>
      <item>, OIB null</item>
      <item>, OIB null</item>
      <item>, OIB 95590358666</item>
      <item>, OIB 43164857249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16488001145</item>
      <item>, OIB null</item>
      <item>, OIB null</item>
      <item>, OIB 20525854329</item>
      <item>, OIB null</item>
      <item>, OIB null</item>
      <item>, OIB null</item>
      <item>, OIB null</item>
      <item>, OIB 95637147275</item>
      <item>, OIB null</item>
      <item>, OIB null</item>
      <item>, OIB 96648829623</item>
      <item>, OIB 96648829623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187</properties:Words>
  <properties:Characters>1059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2017-01-30T12:51:00Z</dcterms:created>
  <dc:creator>nribaric</dc:creator>
  <cp:lastModifiedBy>Jadranka Zelić</cp:lastModifiedBy>
  <cp:lastPrinted>2017-01-30T12:50:00Z</cp:lastPrinted>
  <dcterms:modified xmlns:xsi="http://www.w3.org/2001/XMLSchema-instance" xsi:type="dcterms:W3CDTF">2017-01-30T12:53:00Z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