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ad2f0d7" w14:textId="ad2f0d7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3C1A25">
        <w:rPr>
          <w:rFonts w:eastAsia="Times New Roman" w:cs="Times New Roman"/>
          <w:b w:val="false"/>
          <w:lang w:eastAsia="hr-HR"/>
        </w:rPr>
        <w:t>-77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21.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3C1A25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256ECF">
        <w:t>Slađanu Ašaninu, Samobor, Ulica Milana Zjalića 27b, OIB: 93193923477</w:t>
      </w:r>
      <w:r w:rsidR="0083463D">
        <w:t>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Pr="003C1A25" w:rsidR="003C1A25">
        <w:t xml:space="preserve">Poduložak 13, 13. etaža </w:t>
      </w:r>
      <w:r w:rsidR="00ED3B1D">
        <w:t>41</w:t>
      </w:r>
      <w:r w:rsidRPr="003C1A25" w:rsidR="003C1A25">
        <w:t>/10000, garaža oznake 13, u podrumu -2 objekta, neto površine 14,34 čm, u etažnom elaboratu sve označeno crvenom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3C1A25">
        <w:rPr>
          <w:lang w:val="en-US"/>
        </w:rPr>
        <w:t>74.500,00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Kupac </w:t>
      </w:r>
      <w:r w:rsidR="00256ECF">
        <w:t>Slađan Ašanin, Samobor, Ulica Milana Zjalića 27b, OIB: 93193923477, je dužan u roku od 6</w:t>
      </w:r>
      <w:r>
        <w:t xml:space="preserve">0 dana od dana pravomoćnosti rješenja o dosudi uplatiti razliku kupovnine preko uplaćene jamčevine i to u iznosu od </w:t>
      </w:r>
      <w:r w:rsidR="003C1A25">
        <w:t>64.700,00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3C1A25">
        <w:t>161896</w:t>
      </w:r>
      <w:r>
        <w:t xml:space="preserve">, a   kao podatak drugi (P2) treba upisati broj </w:t>
      </w:r>
      <w:r w:rsidR="003C1A25">
        <w:t>107859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6ECF">
        <w:t>Slađanu Ašaninu, Samobor, Ulica Milana Zjalića 27b, OIB: 93193923477,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BE7F1E" w:rsidRDefault="0083463D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3C1A25" w:rsidR="003C1A25">
        <w:t xml:space="preserve">Poduložak 13, 13. etaža </w:t>
      </w:r>
      <w:r w:rsidR="00ED3B1D">
        <w:t>41</w:t>
      </w:r>
      <w:r w:rsidRPr="003C1A25" w:rsidR="003C1A25">
        <w:t>/10000, garaža oznake 13, u podrumu -2 objekta, neto površine 14,34 čm, u etažnom elaboratu sve označeno crvenom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445A6E">
        <w:t xml:space="preserve">sud će rješenjem prodaju oglasiti nevažećom i odrediti novu prodaju, uz uvjete određene za prodaju koja je oglašena nevažećom. </w:t>
      </w:r>
    </w:p>
    <w:p w:rsidR="00445A6E" w:rsidP="00445A6E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83463D" w:rsidRDefault="00187593">
      <w:pPr>
        <w:ind w:firstLine="708"/>
        <w:jc w:val="center"/>
      </w:pPr>
    </w:p>
    <w:p w:rsidR="00DD63BD" w:rsidP="0083463D" w:rsidRDefault="00DD63BD">
      <w:pPr>
        <w:ind w:firstLine="708"/>
        <w:jc w:val="center"/>
      </w:pPr>
    </w:p>
    <w:p w:rsidR="00DD63BD" w:rsidP="0083463D" w:rsidRDefault="00DD63BD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lastRenderedPageBreak/>
        <w:t>Obrazloženje</w:t>
      </w: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DD63BD">
        <w:t>o je jedan</w:t>
      </w:r>
      <w:r>
        <w:t xml:space="preserve"> ponuditelj</w:t>
      </w:r>
      <w:r w:rsidR="00DD63BD">
        <w:t xml:space="preserve"> i </w:t>
      </w:r>
      <w:r w:rsidR="005D4635">
        <w:t xml:space="preserve">to </w:t>
      </w:r>
      <w:r w:rsidR="00DD63BD">
        <w:t>Slađan Ašanin, Samobor, Ulica Milana Zjalića 27b, OIB: 93193923477</w:t>
      </w:r>
      <w:r w:rsidR="005D4635">
        <w:t>.</w:t>
      </w:r>
      <w:r>
        <w:t xml:space="preserve"> 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 xml:space="preserve">14. kolovoza </w:t>
      </w:r>
      <w:r w:rsidR="00187593">
        <w:t>2019</w:t>
      </w:r>
      <w:r>
        <w:t xml:space="preserve">., zaprimljenog na sudu </w:t>
      </w:r>
      <w:r w:rsidR="00DD63BD">
        <w:t>19. kolovoza</w:t>
      </w:r>
      <w:r w:rsidR="00187593">
        <w:t xml:space="preserve"> 2019</w:t>
      </w:r>
      <w:r>
        <w:t xml:space="preserve">., proizlazi da je ponuditelj </w:t>
      </w:r>
      <w:r w:rsidR="00DD63BD">
        <w:t>Slađan Ašanin, Samobor, Ulica Milana Zjalića 27b, OIB: 93193923477</w:t>
      </w:r>
      <w:r w:rsidR="00187593">
        <w:t xml:space="preserve">, dao </w:t>
      </w:r>
      <w:r w:rsidR="00DD63BD">
        <w:t>jedinu,</w:t>
      </w:r>
      <w:r w:rsidR="00187593">
        <w:t xml:space="preserve"> valjanu ponudu u iznosu od </w:t>
      </w:r>
      <w:r w:rsidR="003C1A25">
        <w:t>74.500</w:t>
      </w:r>
      <w:r w:rsidR="00BE7F1E">
        <w:t>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DD63BD">
        <w:t xml:space="preserve">Slađan Ašanin, Samobor, Ulica Milana Zjalića 27b, OIB: 93193923477, </w:t>
      </w:r>
      <w:r>
        <w:t>ponudio najveću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83463D" w:rsidP="0083463D" w:rsidRDefault="0083463D">
      <w:pPr>
        <w:ind w:firstLine="708"/>
        <w:jc w:val="both"/>
      </w:pP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D63BD">
        <w:t>1. kolovoza</w:t>
      </w:r>
      <w:r w:rsidR="008C0849">
        <w:t xml:space="preserve"> 2019.</w:t>
      </w:r>
    </w:p>
    <w:p w:rsidR="0013206B" w:rsidP="005B5D7E" w:rsidRDefault="0013206B">
      <w:pPr>
        <w:jc w:val="center"/>
      </w:pP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6767D5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6767D5">
        <w:t>, v.r.</w:t>
      </w:r>
    </w:p>
    <w:p w:rsidR="005B5D7E" w:rsidP="005B5D7E" w:rsidRDefault="006767D5">
      <w:pPr>
        <w:jc w:val="center"/>
      </w:pPr>
      <w:r>
        <w:t xml:space="preserve">                                                                             Za točnost otpravka-ovlašteni službenik:</w:t>
      </w:r>
      <w:r>
        <w:br/>
        <w:t xml:space="preserve">                                                                             Draženka Prpić</w:t>
      </w: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DD63BD">
        <w:t>Slađan Ašanin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B1D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3C1A25">
      <w:t>-77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C1A25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767D5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BE7F1E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ED3B1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767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67D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767D5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767D5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767D5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ED3B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3B1D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6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7D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67D5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67D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67D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ED3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3B1D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Slađan Ašanin</izvorni_sadrzaj>
    <derivirana_varijabla naziv="DomainObject.Primjedba_1">kupac Slađan Ašanin</derivirana_varijabla>
  </DomainObject.Primjedba>
  <DomainObject.Oznaka>
    <izvorni_sadrzaj>St-6988/2016-77</izvorni_sadrzaj>
    <derivirana_varijabla naziv="DomainObject.Oznaka_1">St-6988/2016-77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>St-6988/2016-77</izvorni_sadrzaj>
    <derivirana_varijabla naziv="DomainObject.PoslovniBrojDokumenta_1">St-6988/2016-77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St-6988/2016-85</izvorni_sadrzaj>
    <derivirana_varijabla naziv="DomainObject.PredzadnjaOdlukaIzPredmeta.Oznaka_1">St-6988/2016-85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D4074-81B0-4BC2-80FE-06C8E61AE84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885</properties:Words>
  <properties:Characters>4848</properties:Characters>
  <properties:Lines>149</properties:Lines>
  <properties:Paragraphs>51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2019-08-21T12:39:00Z</dcterms:created>
  <dc:creator>Korisnik</dc:creator>
  <cp:lastModifiedBy>Draženka Prpić</cp:lastModifiedBy>
  <cp:lastPrinted>2019-08-22T11:40:00Z</cp:lastPrinted>
  <dcterms:modified xmlns:xsi="http://www.w3.org/2001/XMLSchema-instance" xsi:type="dcterms:W3CDTF">2019-08-22T11:47:00Z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St-6988/2016-77 / Odluka - Rješenje - dosuda (rješenje_o_dosudi_nekretnine-MEDVEŠČAK_PLAN_d.o.o.-ST-6988-16-PRODAJA_PREKO_FINE-kupac__Slađan_Ašanin-3.-st-6988-16-prodaja_preko_fine-kupac__slađan_ašanin-3)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