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394c62" w14:paraId="a394c62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9F392C">
        <w:rPr>
          <w:rFonts w:hAnsi="Times New Roman" w:ascii="Times New Roman"/>
          <w:sz w:val="24"/>
          <w:szCs w:val="24"/>
        </w:rPr>
        <w:t>108/14</w:t>
      </w:r>
      <w:r w:rsidR="00213A2B">
        <w:rPr>
          <w:rFonts w:hAnsi="Times New Roman" w:ascii="Times New Roman"/>
          <w:sz w:val="24"/>
          <w:szCs w:val="24"/>
        </w:rPr>
        <w:t>-66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9F392C" w:rsidRPr="009F392C">
        <w:rPr>
          <w:rFonts w:hAnsi="Times New Roman" w:ascii="Times New Roman"/>
          <w:sz w:val="24"/>
          <w:szCs w:val="24"/>
        </w:rPr>
        <w:t>TEMPO-INŽENJERING d.o.o.</w:t>
      </w:r>
      <w:r w:rsidR="009D0009">
        <w:rPr>
          <w:rFonts w:hAnsi="Times New Roman" w:ascii="Times New Roman"/>
          <w:sz w:val="24"/>
          <w:szCs w:val="24"/>
        </w:rPr>
        <w:t xml:space="preserve"> u stečaju, </w:t>
      </w:r>
      <w:r w:rsidR="009F392C" w:rsidRPr="009F392C">
        <w:rPr>
          <w:rFonts w:hAnsi="Times New Roman" w:ascii="Times New Roman"/>
          <w:sz w:val="24"/>
          <w:szCs w:val="24"/>
        </w:rPr>
        <w:t>Zagreb, Josipa Lončara 2, OIB: 03795340985</w:t>
      </w:r>
      <w:r w:rsidR="009F392C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9F392C">
        <w:rPr>
          <w:rFonts w:hAnsi="Times New Roman" w:ascii="Times New Roman"/>
          <w:sz w:val="24"/>
          <w:szCs w:val="24"/>
        </w:rPr>
        <w:t>13. veljače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9F392C">
        <w:rPr>
          <w:rFonts w:cs="Times New Roman" w:hAnsi="Times New Roman" w:ascii="Times New Roman"/>
          <w:sz w:val="24"/>
          <w:szCs w:val="24"/>
        </w:rPr>
        <w:t>108-14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9F392C">
        <w:rPr>
          <w:rFonts w:cs="Times New Roman" w:hAnsi="Times New Roman" w:ascii="Times New Roman"/>
          <w:sz w:val="24"/>
          <w:szCs w:val="24"/>
        </w:rPr>
        <w:t>108/14</w:t>
      </w:r>
      <w:r w:rsidR="00565FE6">
        <w:rPr>
          <w:rFonts w:cs="Times New Roman" w:hAnsi="Times New Roman" w:ascii="Times New Roman"/>
          <w:sz w:val="24"/>
          <w:szCs w:val="24"/>
        </w:rPr>
        <w:t>"</w:t>
      </w:r>
      <w:r w:rsidR="009F392C">
        <w:rPr>
          <w:rFonts w:cs="Times New Roman" w:hAnsi="Times New Roman" w:ascii="Times New Roman"/>
          <w:sz w:val="24"/>
          <w:szCs w:val="24"/>
        </w:rPr>
        <w:t>.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F392C">
        <w:rPr>
          <w:rFonts w:hAnsi="Times New Roman" w:ascii="Times New Roman"/>
          <w:sz w:val="24"/>
          <w:szCs w:val="24"/>
        </w:rPr>
        <w:t>13. veljače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13A2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13A2B" w:rsidP="00BE151E" w:rsidR="00213A2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13A2B" w:rsidP="00BE151E" w:rsidR="00213A2B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13A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13A2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213A2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13A2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213A2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13A2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213A2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213A2B">
      <w:pPr>
        <w:rPr>
          <w:rFonts w:hAnsi="Times New Roman" w:ascii="Times New Roman"/>
          <w:color w:themeColor="background1" w:val="FFFFFF"/>
        </w:rPr>
      </w:pPr>
      <w:r w:rsidRPr="00213A2B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213A2B">
      <w:pPr>
        <w:rPr>
          <w:rFonts w:hAnsi="Times New Roman" w:ascii="Times New Roman"/>
          <w:color w:themeColor="background1" w:val="FFFFFF"/>
        </w:rPr>
      </w:pPr>
      <w:r w:rsidRPr="00213A2B">
        <w:rPr>
          <w:rFonts w:hAnsi="Times New Roman" w:ascii="Times New Roman"/>
          <w:color w:themeColor="background1" w:val="FFFFFF"/>
        </w:rPr>
        <w:t xml:space="preserve">- kal. </w:t>
      </w:r>
      <w:r w:rsidR="00565FE6" w:rsidRPr="00213A2B">
        <w:rPr>
          <w:rFonts w:hAnsi="Times New Roman" w:ascii="Times New Roman"/>
          <w:color w:themeColor="background1" w:val="FFFFFF"/>
        </w:rPr>
        <w:t>15</w:t>
      </w:r>
      <w:r w:rsidRPr="00213A2B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71514C">
      <w:pPr>
        <w:rPr>
          <w:rFonts w:hAnsi="Times New Roman" w:ascii="Times New Roman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427AFE">
        <w:rPr>
          <w:rFonts w:hAnsi="Times New Roman" w:ascii="Times New Roman"/>
          <w:noProof/>
        </w:rPr>
        <w:t>13.2.17.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8FD" w:rsidR="007778FD">
      <w:r>
        <w:separator/>
      </w:r>
    </w:p>
  </w:endnote>
  <w:endnote w:id="0" w:type="continuationSeparator">
    <w:p w:rsidRDefault="007778FD" w:rsidR="0077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8FD" w:rsidR="007778FD">
      <w:r>
        <w:separator/>
      </w:r>
    </w:p>
  </w:footnote>
  <w:footnote w:id="0" w:type="continuationSeparator">
    <w:p w:rsidRDefault="007778FD" w:rsidR="0077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7AFE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92C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13A2B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27AF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778FD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009"/>
    <w:rsid w:val="009D0ED3"/>
    <w:rsid w:val="009E0DB5"/>
    <w:rsid w:val="009F3211"/>
    <w:rsid w:val="009F392C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16AC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A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A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A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A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A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A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A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A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St-108/2014</izvorni_sadrzaj>
    <derivirana_varijabla naziv="DomainObject.Predmet.OznakaBroj_1">St-108/2014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STPN-402/13
Kopija dijela spisa na VTS-u od 21.3.2016.</izvorni_sadrzaj>
    <derivirana_varijabla naziv="DomainObject.Predmet.PrimjedbaSuca_1">VEZA - STPN-402/13
Kopija dijela spisa na VTS-u od 21.3.2016.</derivirana_varijabla>
  </DomainObject.Predmet.PrimjedbaSuca>
  <DomainObject.Predmet.ProtustrankaFormated>
    <izvorni_sadrzaj>  TEMPO-inženjering društvo s ograničenom odgovornošću za graditeljstvo, trgovinu i usluge</izvorni_sadrzaj>
    <derivirana_varijabla naziv="DomainObject.Predmet.ProtustrankaFormated_1">  TEMPO-inženjering društvo s ograničenom odgovornošću za graditeljstvo, trgovinu i usluge</derivirana_varijabla>
  </DomainObject.Predmet.ProtustrankaFormated>
  <DomainObject.Predmet.ProtustrankaFormatedOIB>
    <izvorni_sadrzaj>  TEMPO-inženjering društvo s ograničenom odgovornošću za graditeljstvo, trgovinu i usluge, OIB 03795340985</izvorni_sadrzaj>
    <derivirana_varijabla naziv="DomainObject.Predmet.ProtustrankaFormatedOIB_1">  TEMPO-inženjering društvo s ograničenom odgovornošću za graditeljstvo, trgovinu i usluge, OIB 03795340985</derivirana_varijabla>
  </DomainObject.Predmet.ProtustrankaFormatedOIB>
  <DomainObject.Predmet.ProtustrankaFormatedWithAdress>
    <izvorni_sadrzaj> TEMPO-inženjering društvo s ograničenom odgovornošću za graditeljstvo, trgovinu i usluge, Josipa Lončara 2, 10000 Zagreb</izvorni_sadrzaj>
    <derivirana_varijabla naziv="DomainObject.Predmet.ProtustrankaFormatedWithAdress_1"> TEMPO-inženjering društvo s ograničenom odgovornošću za graditeljstvo, trgovinu i usluge, Josipa Lončara 2, 10000 Zagreb</derivirana_varijabla>
  </DomainObject.Predmet.ProtustrankaFormatedWithAdress>
  <DomainObject.Predmet.ProtustrankaFormatedWithAdressOIB>
    <izvorni_sadrzaj> TEMPO-inženjering društvo s ograničenom odgovornošću za graditeljstvo, trgovinu i usluge, OIB 03795340985, Josipa Lončara 2, 10000 Zagreb</izvorni_sadrzaj>
    <derivirana_varijabla naziv="DomainObject.Predmet.ProtustrankaFormatedWithAdressOIB_1"> TEMPO-inženjering društvo s ograničenom odgovornošću za graditeljstvo, trgovinu i usluge, OIB 03795340985, Josipa Lončara 2, 10000 Zagreb</derivirana_varijabla>
  </DomainObject.Predmet.ProtustrankaFormatedWithAdressOIB>
  <DomainObject.Predmet.ProtustrankaWithAdress>
    <izvorni_sadrzaj>TEMPO-inženjering društvo s ograničenom odgovornošću za graditeljstvo, trgovinu i usluge Josipa Lončara 2, 10000 Zagreb</izvorni_sadrzaj>
    <derivirana_varijabla naziv="DomainObject.Predmet.ProtustrankaWithAdress_1">TEMPO-inženjering društvo s ograničenom odgovornošću za graditeljstvo, trgovinu i usluge Josipa Lončara 2, 10000 Zagreb</derivirana_varijabla>
  </DomainObject.Predmet.ProtustrankaWithAdress>
  <DomainObject.Predmet.ProtustrankaWithAdressOIB>
    <izvorni_sadrzaj>TEMPO-inženjering društvo s ograničenom odgovornošću za graditeljstvo, trgovinu i usluge, OIB 03795340985, Josipa Lončara 2, 10000 Zagreb</izvorni_sadrzaj>
    <derivirana_varijabla naziv="DomainObject.Predmet.ProtustrankaWithAdressOIB_1">TEMPO-inženjering društvo s ograničenom odgovornošću za graditeljstvo, trgovinu i usluge, OIB 03795340985, Josipa Lončara 2, 10000 Zagreb</derivirana_varijabla>
  </DomainObject.Predmet.ProtustrankaWithAdressOIB>
  <DomainObject.Predmet.ProtustrankaNazivFormated>
    <izvorni_sadrzaj>TEMPO-inženjering društvo s ograničenom odgovornošću za graditeljstvo, trgovinu i usluge</izvorni_sadrzaj>
    <derivirana_varijabla naziv="DomainObject.Predmet.ProtustrankaNazivFormated_1">TEMPO-inženjering društvo s ograničenom odgovornošću za graditeljstvo, trgovinu i usluge</derivirana_varijabla>
  </DomainObject.Predmet.ProtustrankaNazivFormated>
  <DomainObject.Predmet.ProtustrankaNazivFormatedOIB>
    <izvorni_sadrzaj>TEMPO-inženjering društvo s ograničenom odgovornošću za graditeljstvo, trgovinu i usluge, OIB 03795340985</izvorni_sadrzaj>
    <derivirana_varijabla naziv="DomainObject.Predmet.ProtustrankaNazivFormatedOIB_1">TEMPO-inženjering društvo s ograničenom odgovornošću za graditeljstvo, trgovinu i usluge, OIB 03795340985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JURAKIĆ zastupanog po punomoćniku JASENKA VUKŠIĆ</izvorni_sadrzaj>
    <derivirana_varijabla naziv="DomainObject.Predmet.StrankaFormated_1">  MARIJA JURAKIĆ zastupanog po punomoćniku JASENKA VUKŠIĆ</derivirana_varijabla>
  </DomainObject.Predmet.StrankaFormated>
  <DomainObject.Predmet.StrankaFormatedOIB>
    <izvorni_sadrzaj>  MARIJA JURAKIĆ, OIB 55604513000 zastupanog po punomoćniku JASENKA VUKŠIĆ</izvorni_sadrzaj>
    <derivirana_varijabla naziv="DomainObject.Predmet.StrankaFormatedOIB_1">  MARIJA JURAKIĆ, OIB 55604513000 zastupanog po punomoćniku JASENKA VUKŠIĆ</derivirana_varijabla>
  </DomainObject.Predmet.StrankaFormatedOIB>
  <DomainObject.Predmet.StrankaFormatedWithAdress>
    <izvorni_sadrzaj> MARIJA JURAKIĆ, KALENIČKI PUT 10, 10000 Zagreb zastupanog po punomoćniku JASENKA VUKŠIĆ</izvorni_sadrzaj>
    <derivirana_varijabla naziv="DomainObject.Predmet.StrankaFormatedWithAdress_1"> MARIJA JURAKIĆ, KALENIČKI PUT 10, 10000 Zagreb zastupanog po punomoćniku JASENKA VUKŠIĆ</derivirana_varijabla>
  </DomainObject.Predmet.StrankaFormatedWithAdress>
  <DomainObject.Predmet.StrankaFormatedWithAdressOIB>
    <izvorni_sadrzaj> MARIJA JURAKIĆ, OIB 55604513000, KALENIČKI PUT 10, 10000 Zagreb zastupanog po punomoćniku JASENKA VUKŠIĆ</izvorni_sadrzaj>
    <derivirana_varijabla naziv="DomainObject.Predmet.StrankaFormatedWithAdressOIB_1"> MARIJA JURAKIĆ, OIB 55604513000, KALENIČKI PUT 10, 10000 Zagreb zastupanog po punomoćniku JASENKA VUKŠIĆ</derivirana_varijabla>
  </DomainObject.Predmet.StrankaFormatedWithAdressOIB>
  <DomainObject.Predmet.StrankaWithAdress>
    <izvorni_sadrzaj>MARIJA JURAKIĆ KALENIČKI PUT 10,10000 Zagreb</izvorni_sadrzaj>
    <derivirana_varijabla naziv="DomainObject.Predmet.StrankaWithAdress_1">MARIJA JURAKIĆ KALENIČKI PUT 10,10000 Zagreb</derivirana_varijabla>
  </DomainObject.Predmet.StrankaWithAdress>
  <DomainObject.Predmet.StrankaWithAdressOIB>
    <izvorni_sadrzaj>MARIJA JURAKIĆ, OIB 55604513000, KALENIČKI PUT 10,10000 Zagreb</izvorni_sadrzaj>
    <derivirana_varijabla naziv="DomainObject.Predmet.StrankaWithAdressOIB_1">MARIJA JURAKIĆ, OIB 55604513000, KALENIČKI PUT 10,10000 Zagreb</derivirana_varijabla>
  </DomainObject.Predmet.StrankaWithAdressOIB>
  <DomainObject.Predmet.StrankaNazivFormated>
    <izvorni_sadrzaj>MARIJA JURAKIĆ</izvorni_sadrzaj>
    <derivirana_varijabla naziv="DomainObject.Predmet.StrankaNazivFormated_1">MARIJA JURAKIĆ</derivirana_varijabla>
  </DomainObject.Predmet.StrankaNazivFormated>
  <DomainObject.Predmet.StrankaNazivFormatedOIB>
    <izvorni_sadrzaj>MARIJA JURAKIĆ, OIB 55604513000</izvorni_sadrzaj>
    <derivirana_varijabla naziv="DomainObject.Predmet.StrankaNazivFormatedOIB_1">MARIJA JURAKIĆ, OIB 55604513000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JURAKIĆ zastupanog po punomoćniku JASENKA VUKŠIĆ</item>
    </izvorni_sadrzaj>
    <derivirana_varijabla naziv="DomainObject.Predmet.StrankaListFormated_1">
      <item>MARIJA JURAKIĆ zastupanog po punomoćniku JASENKA VUKŠIĆ</item>
    </derivirana_varijabla>
  </DomainObject.Predmet.StrankaListFormated>
  <DomainObject.Predmet.StrankaListFormatedOIB>
    <izvorni_sadrzaj>
      <item>MARIJA JURAKIĆ, OIB 55604513000 zastupanog po punomoćniku JASENKA VUKŠIĆ</item>
    </izvorni_sadrzaj>
    <derivirana_varijabla naziv="DomainObject.Predmet.StrankaListFormatedOIB_1">
      <item>MARIJA JURAKIĆ, OIB 55604513000 zastupanog po punomoćniku JASENKA VUKŠIĆ</item>
    </derivirana_varijabla>
  </DomainObject.Predmet.StrankaListFormatedOIB>
  <DomainObject.Predmet.StrankaListFormatedWithAdress>
    <izvorni_sadrzaj>
      <item>MARIJA JURAKIĆ, KALENIČKI PUT 10, 10000 Zagreb zastupanog po punomoćniku JASENKA VUKŠIĆ</item>
    </izvorni_sadrzaj>
    <derivirana_varijabla naziv="DomainObject.Predmet.StrankaListFormatedWithAdress_1">
      <item>MARIJA JURAKIĆ, KALENIČKI PUT 10, 10000 Zagreb zastupanog po punomoćniku JASENKA VUKŠIĆ</item>
    </derivirana_varijabla>
  </DomainObject.Predmet.StrankaListFormatedWithAdress>
  <DomainObject.Predmet.StrankaListFormatedWithAdressOIB>
    <izvorni_sadrzaj>
      <item>MARIJA JURAKIĆ, OIB 55604513000, KALENIČKI PUT 10, 10000 Zagreb zastupanog po punomoćniku JASENKA VUKŠIĆ</item>
    </izvorni_sadrzaj>
    <derivirana_varijabla naziv="DomainObject.Predmet.StrankaListFormatedWithAdressOIB_1">
      <item>MARIJA JURAKIĆ, OIB 55604513000, KALENIČKI PUT 10, 10000 Zagreb zastupanog po punomoćniku JASENKA VUKŠIĆ</item>
    </derivirana_varijabla>
  </DomainObject.Predmet.StrankaListFormatedWithAdressOIB>
  <DomainObject.Predmet.StrankaListNazivFormated>
    <izvorni_sadrzaj>
      <item>MARIJA JURAKIĆ</item>
    </izvorni_sadrzaj>
    <derivirana_varijabla naziv="DomainObject.Predmet.StrankaListNazivFormated_1">
      <item>MARIJA JURAKIĆ</item>
    </derivirana_varijabla>
  </DomainObject.Predmet.StrankaListNazivFormated>
  <DomainObject.Predmet.StrankaListNazivFormatedOIB>
    <izvorni_sadrzaj>
      <item>MARIJA JURAKIĆ, OIB 55604513000</item>
    </izvorni_sadrzaj>
    <derivirana_varijabla naziv="DomainObject.Predmet.StrankaListNazivFormatedOIB_1">
      <item>MARIJA JURAKIĆ, OIB 55604513000</item>
    </derivirana_varijabla>
  </DomainObject.Predmet.StrankaListNazivFormatedOIB>
  <DomainObject.Predmet.ProtuStrankaListFormated>
    <izvorni_sadrzaj>
      <item>TEMPO-inženjering društvo s ograničenom odgovornošću za graditeljstvo, trgovinu i usluge</item>
    </izvorni_sadrzaj>
    <derivirana_varijabla naziv="DomainObject.Predmet.ProtuStrankaListFormated_1">
      <item>TEMPO-inženjering društvo s ograničenom odgovornošću za graditeljstvo, trgovinu i usluge</item>
    </derivirana_varijabla>
  </DomainObject.Predmet.ProtuStrankaListFormated>
  <DomainObject.Predmet.ProtuStrankaListFormatedOIB>
    <izvorni_sadrzaj>
      <item>TEMPO-inženjering društvo s ograničenom odgovornošću za graditeljstvo, trgovinu i usluge, OIB 03795340985</item>
    </izvorni_sadrzaj>
    <derivirana_varijabla naziv="DomainObject.Predmet.ProtuStrankaListFormatedOIB_1">
      <item>TEMPO-inženjering društvo s ograničenom odgovornošću za graditeljstvo, trgovinu i usluge, OIB 03795340985</item>
    </derivirana_varijabla>
  </DomainObject.Predmet.ProtuStrankaListFormatedOIB>
  <DomainObject.Predmet.ProtuStrankaListFormatedWithAdress>
    <izvorni_sadrzaj>
      <item>TEMPO-inženjering društvo s ograničenom odgovornošću za graditeljstvo, trgovinu i usluge, Josipa Lončara 2, 10000 Zagreb</item>
    </izvorni_sadrzaj>
    <derivirana_varijabla naziv="DomainObject.Predmet.ProtuStrankaListFormatedWithAdress_1">
      <item>TEMPO-inženjering društvo s ograničenom odgovornošću za graditeljstvo, trgovinu i usluge, Josipa Lončara 2, 10000 Zagreb</item>
    </derivirana_varijabla>
  </DomainObject.Predmet.ProtuStrankaListFormatedWithAdress>
  <DomainObject.Predmet.ProtuStrankaListFormatedWithAdressOIB>
    <izvorni_sadrzaj>
      <item>TEMPO-inženjering društvo s ograničenom odgovornošću za graditeljstvo, trgovinu i usluge, OIB 03795340985, Josipa Lončara 2, 10000 Zagreb</item>
    </izvorni_sadrzaj>
    <derivirana_varijabla naziv="DomainObject.Predmet.ProtuStrankaListFormatedWithAdressOIB_1">
      <item>TEMPO-inženjering društvo s ograničenom odgovornošću za graditeljstvo, trgovinu i usluge, OIB 03795340985, Josipa Lončara 2, 10000 Zagreb</item>
    </derivirana_varijabla>
  </DomainObject.Predmet.ProtuStrankaListFormatedWithAdressOIB>
  <DomainObject.Predmet.ProtuStrankaListNazivFormated>
    <izvorni_sadrzaj>
      <item>TEMPO-inženjering društvo s ograničenom odgovornošću za graditeljstvo, trgovinu i usluge</item>
    </izvorni_sadrzaj>
    <derivirana_varijabla naziv="DomainObject.Predmet.ProtuStrankaListNazivFormated_1">
      <item>TEMPO-inženjering društvo s ograničenom odgovornošću za graditeljstvo, trgovinu i usluge</item>
    </derivirana_varijabla>
  </DomainObject.Predmet.ProtuStrankaListNazivFormated>
  <DomainObject.Predmet.ProtuStrankaListNazivFormatedOIB>
    <izvorni_sadrzaj>
      <item>TEMPO-inženjering društvo s ograničenom odgovornošću za graditeljstvo, trgovinu i usluge, OIB 03795340985</item>
    </izvorni_sadrzaj>
    <derivirana_varijabla naziv="DomainObject.Predmet.ProtuStrankaListNazivFormatedOIB_1">
      <item>TEMPO-inženjering društvo s ograničenom odgovornošću za graditeljstvo, trgovinu i usluge, OIB 03795340985</item>
    </derivirana_varijabla>
  </DomainObject.Predmet.ProtuStrankaListNazivFormatedOIB>
  <DomainObject.Predmet.OstaliListFormated>
    <izvorni_sadrzaj>
      <item>JASENKA VUKŠIĆ punomoćnik sudionika u postupku MARIJA JURAKIĆ</item>
      <item>Iva Petanjek</item>
    </izvorni_sadrzaj>
    <derivirana_varijabla naziv="DomainObject.Predmet.OstaliListFormated_1">
      <item>JASENKA VUKŠIĆ punomoćnik sudionika u postupku MARIJA JURAKIĆ</item>
      <item>Iva Petanjek</item>
    </derivirana_varijabla>
  </DomainObject.Predmet.OstaliListFormated>
  <DomainObject.Predmet.OstaliListFormatedOIB>
    <izvorni_sadrzaj>
      <item>JASENKA VUKŠIĆ punomoćnik sudionika u postupku MARIJA JURAKIĆ</item>
      <item>Iva Petanjek, OIB 70764524701</item>
    </izvorni_sadrzaj>
    <derivirana_varijabla naziv="DomainObject.Predmet.OstaliListFormatedOIB_1">
      <item>JASENKA VUKŠIĆ punomoćnik sudionika u postupku MARIJA JURAKIĆ</item>
      <item>Iva Petanjek, OIB 70764524701</item>
    </derivirana_varijabla>
  </DomainObject.Predmet.OstaliListFormatedOIB>
  <DomainObject.Predmet.OstaliListFormatedWithAdress>
    <izvorni_sadrzaj>
      <item>JASENKA VUKŠIĆ punomoćnik sudionika u postupku MARIJA JURAKIĆ</item>
      <item>Iva Petanjek, Trg I. Kukuljevića 9, 10000 Zagreb</item>
    </izvorni_sadrzaj>
    <derivirana_varijabla naziv="DomainObject.Predmet.OstaliListFormatedWithAdress_1">
      <item>JASENKA VUKŠIĆ punomoćnik sudionika u postupku MARIJA JURAKIĆ</item>
      <item>Iva Petanjek, Trg I. Kukuljevića 9, 10000 Zagreb</item>
    </derivirana_varijabla>
  </DomainObject.Predmet.OstaliListFormatedWithAdress>
  <DomainObject.Predmet.OstaliListFormatedWithAdressOIB>
    <izvorni_sadrzaj>
      <item>JASENKA VUKŠIĆ punomoćnik sudionika u postupku MARIJA JURAKIĆ</item>
      <item>Iva Petanjek, OIB 70764524701, Trg I. Kukuljevića 9, 10000 Zagreb</item>
    </izvorni_sadrzaj>
    <derivirana_varijabla naziv="DomainObject.Predmet.OstaliListFormatedWithAdressOIB_1">
      <item>JASENKA VUKŠIĆ punomoćnik sudionika u postupku MARIJA JURAKIĆ</item>
      <item>Iva Petanjek, OIB 70764524701, Trg I. Kukuljevića 9, 10000 Zagreb</item>
    </derivirana_varijabla>
  </DomainObject.Predmet.OstaliListFormatedWithAdressOIB>
  <DomainObject.Predmet.OstaliListNazivFormated>
    <izvorni_sadrzaj>
      <item>JASENKA VUKŠIĆ</item>
      <item>Iva Petanjek</item>
    </izvorni_sadrzaj>
    <derivirana_varijabla naziv="DomainObject.Predmet.OstaliListNazivFormated_1">
      <item>JASENKA VUKŠIĆ</item>
      <item>Iva Petanjek</item>
    </derivirana_varijabla>
  </DomainObject.Predmet.OstaliListNazivFormated>
  <DomainObject.Predmet.OstaliListNazivFormatedOIB>
    <izvorni_sadrzaj>
      <item>JASENKA VUKŠIĆ</item>
      <item>Iva Petanjek, OIB 70764524701</item>
    </izvorni_sadrzaj>
    <derivirana_varijabla naziv="DomainObject.Predmet.OstaliListNazivFormatedOIB_1">
      <item>JASENKA VUKŠIĆ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JURAKIĆ</izvorni_sadrzaj>
    <derivirana_varijabla naziv="DomainObject.Predmet.StrankaIDrugi_1">MARIJA JURAKIĆ</derivirana_varijabla>
  </DomainObject.Predmet.StrankaIDrugi>
  <DomainObject.Predmet.ProtustrankaIDrugi>
    <izvorni_sadrzaj>TEMPO-inženjering društvo s ograničenom odgovornošću za graditeljstvo, trgovinu i usluge</izvorni_sadrzaj>
    <derivirana_varijabla naziv="DomainObject.Predmet.ProtustrankaIDrugi_1">TEMPO-inženjering društvo s ograničenom odgovornošću za graditeljstvo, trgovinu i usluge</derivirana_varijabla>
  </DomainObject.Predmet.ProtustrankaIDrugi>
  <DomainObject.Predmet.StrankaIDrugiAdressOIB>
    <izvorni_sadrzaj>MARIJA JURAKIĆ, OIB 55604513000, KALENIČKI PUT 10, 10000 Zagreb</izvorni_sadrzaj>
    <derivirana_varijabla naziv="DomainObject.Predmet.StrankaIDrugiAdressOIB_1">MARIJA JURAKIĆ, OIB 55604513000, KALENIČKI PUT 10, 10000 Zagreb</derivirana_varijabla>
  </DomainObject.Predmet.StrankaIDrugiAdressOIB>
  <DomainObject.Predmet.ProtustrankaIDrugiAdressOIB>
    <izvorni_sadrzaj>TEMPO-inženjering društvo s ograničenom odgovornošću za graditeljstvo, trgovinu i usluge, OIB 03795340985, Josipa Lončara 2, 10000 Zagreb</izvorni_sadrzaj>
    <derivirana_varijabla naziv="DomainObject.Predmet.ProtustrankaIDrugiAdressOIB_1">TEMPO-inženjering društvo s ograničenom odgovornošću za graditeljstvo, trgovinu i usluge, OIB 03795340985,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JURAKIĆ</item>
      <item>TEMPO-inženjering društvo s ograničenom odgovornošću za graditeljstvo, trgovinu i usluge</item>
      <item>JASENKA VUKŠIĆ</item>
      <item>Iva Petanjek</item>
    </izvorni_sadrzaj>
    <derivirana_varijabla naziv="DomainObject.Predmet.SudioniciListNaziv_1">
      <item>MARIJA JURAKIĆ</item>
      <item>TEMPO-inženjering društvo s ograničenom odgovornošću za graditeljstvo, trgovinu i usluge</item>
      <item>JASENKA VUKŠIĆ</item>
      <item>Iva Petanjek</item>
    </derivirana_varijabla>
  </DomainObject.Predmet.SudioniciListNaziv>
  <DomainObject.Predmet.SudioniciListAdressOIB>
    <izvorni_sadrzaj>
      <item>MARIJA JURAKIĆ, OIB 55604513000,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izvorni_sadrzaj>
    <derivirana_varijabla naziv="DomainObject.Predmet.SudioniciListAdressOIB_1">
      <item>MARIJA JURAKIĆ, OIB 55604513000,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55604513000</item>
      <item>, OIB 03795340985</item>
      <item>, OIB null</item>
      <item>, OIB 70764524701</item>
    </izvorni_sadrzaj>
    <derivirana_varijabla naziv="DomainObject.Predmet.SudioniciListNazivOIB_1">
      <item>, OIB 55604513000</item>
      <item>, OIB 03795340985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1068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2017-02-13T09:04:00Z</dcterms:created>
  <dc:creator>MK</dc:creator>
  <cp:lastModifiedBy>Sonja Pilić</cp:lastModifiedBy>
  <cp:lastPrinted>2017-02-13T09:05:00Z</cp:lastPrinted>
  <dcterms:modified xmlns:xsi="http://www.w3.org/2001/XMLSchema-instance" xsi:type="dcterms:W3CDTF">2017-02-13T09:07:00Z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