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c5a5" w14:paraId="9f4c5a5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D44EE2">
        <w:rPr>
          <w:rFonts w:hAnsi="Times New Roman" w:ascii="Times New Roman"/>
        </w:rPr>
        <w:t>4079/16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Šestića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621ABC" w:rsidR="00621ABC">
      <w:pPr>
        <w:jc w:val="right"/>
        <w:rPr>
          <w:rFonts w:hAnsi="Times New Roman" w:ascii="Times New Roman"/>
        </w:rPr>
      </w:pPr>
      <w:r w:rsidRPr="00B44E25">
        <w:rPr>
          <w:rFonts w:hAnsi="Times New Roman" w:ascii="Times New Roman"/>
        </w:rPr>
        <w:t>IPPEAS d.o.o.</w:t>
      </w:r>
    </w:p>
    <w:p w:rsidRDefault="00621ABC" w:rsidR="00926C2A">
      <w:pPr>
        <w:jc w:val="right"/>
        <w:rPr>
          <w:rFonts w:hAnsi="Times New Roman" w:ascii="Times New Roman"/>
        </w:rPr>
      </w:pPr>
      <w:r w:rsidRPr="00B44E25">
        <w:rPr>
          <w:rFonts w:hAnsi="Times New Roman" w:ascii="Times New Roman"/>
        </w:rPr>
        <w:t xml:space="preserve"> Sesvete, Jakova Gotovca 17</w:t>
      </w:r>
    </w:p>
    <w:p w:rsidRDefault="00621ABC" w:rsidR="00621ABC">
      <w:pPr>
        <w:jc w:val="right"/>
        <w:rPr>
          <w:rFonts w:hAnsi="Times New Roman" w:ascii="Times New Roman"/>
        </w:rPr>
      </w:pPr>
    </w:p>
    <w:p w:rsidRDefault="00621ABC" w:rsidR="00621AB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621ABC" w:rsidR="00621AB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DANIJEL SVAGUŠA</w:t>
      </w:r>
    </w:p>
    <w:p w:rsidRDefault="00621ABC" w:rsidR="00621AB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Rebrovac 24 B</w:t>
      </w:r>
    </w:p>
    <w:p w:rsidRDefault="00621ABC" w:rsidR="00621ABC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E13BFB" w:rsidR="00E13BFB" w:rsidRPr="00B60A70">
      <w:pPr>
        <w:jc w:val="right"/>
        <w:rPr>
          <w:rFonts w:hAnsi="Times New Roman" w:ascii="Times New Roman"/>
          <w:b/>
        </w:rPr>
      </w:pPr>
    </w:p>
    <w:p w:rsidRDefault="00052E15" w:rsidP="005208DD" w:rsidR="00092C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D44EE2" w:rsidRPr="00B44E25">
        <w:rPr>
          <w:rFonts w:hAnsi="Times New Roman" w:ascii="Times New Roman"/>
        </w:rPr>
        <w:t>IPPEAS d.o.o., Sesvete, Jakova Gotovca 17, OIB 69252100340</w:t>
      </w:r>
    </w:p>
    <w:p w:rsidRDefault="005208DD" w:rsidP="005208DD" w:rsidR="005208DD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092CC0">
        <w:rPr>
          <w:rFonts w:hAnsi="Times New Roman" w:ascii="Times New Roman"/>
          <w:b/>
        </w:rPr>
        <w:t>16</w:t>
      </w:r>
      <w:r w:rsidR="000D7B06">
        <w:rPr>
          <w:rFonts w:hAnsi="Times New Roman" w:ascii="Times New Roman"/>
          <w:b/>
        </w:rPr>
        <w:t>. svibnja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D44EE2">
        <w:rPr>
          <w:rFonts w:hAnsi="Times New Roman" w:ascii="Times New Roman"/>
          <w:b/>
        </w:rPr>
        <w:t>12,40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Šestića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D44EE2">
        <w:rPr>
          <w:rFonts w:hAnsi="Times New Roman" w:ascii="Times New Roman"/>
        </w:rPr>
        <w:t>10</w:t>
      </w:r>
      <w:r w:rsidR="00E16153">
        <w:rPr>
          <w:rFonts w:hAnsi="Times New Roman" w:ascii="Times New Roman"/>
        </w:rPr>
        <w:t>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D44EE2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0847DB"/>
    <w:rsid w:val="00092CC0"/>
    <w:rsid w:val="000D7B06"/>
    <w:rsid w:val="00131C0E"/>
    <w:rsid w:val="001A0EA0"/>
    <w:rsid w:val="001D3A21"/>
    <w:rsid w:val="001D56C6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F0D95"/>
    <w:rsid w:val="004272F9"/>
    <w:rsid w:val="004755A1"/>
    <w:rsid w:val="0049736D"/>
    <w:rsid w:val="004B4886"/>
    <w:rsid w:val="004D1D11"/>
    <w:rsid w:val="005208DD"/>
    <w:rsid w:val="00587D9D"/>
    <w:rsid w:val="005A7390"/>
    <w:rsid w:val="00621ABC"/>
    <w:rsid w:val="00622D07"/>
    <w:rsid w:val="00637508"/>
    <w:rsid w:val="006C6DAE"/>
    <w:rsid w:val="007860FD"/>
    <w:rsid w:val="007A13E9"/>
    <w:rsid w:val="007B32C2"/>
    <w:rsid w:val="007C60EA"/>
    <w:rsid w:val="0080218C"/>
    <w:rsid w:val="00826A0F"/>
    <w:rsid w:val="00853C23"/>
    <w:rsid w:val="008C5126"/>
    <w:rsid w:val="009242C8"/>
    <w:rsid w:val="00926C2A"/>
    <w:rsid w:val="00965B17"/>
    <w:rsid w:val="00967CE3"/>
    <w:rsid w:val="009E082B"/>
    <w:rsid w:val="00A05F6F"/>
    <w:rsid w:val="00A24458"/>
    <w:rsid w:val="00A53ADA"/>
    <w:rsid w:val="00A53F55"/>
    <w:rsid w:val="00A77D5C"/>
    <w:rsid w:val="00AA046F"/>
    <w:rsid w:val="00AE4B21"/>
    <w:rsid w:val="00B60A70"/>
    <w:rsid w:val="00B86DDC"/>
    <w:rsid w:val="00BD4A84"/>
    <w:rsid w:val="00C179AA"/>
    <w:rsid w:val="00CA66F9"/>
    <w:rsid w:val="00CD7DA1"/>
    <w:rsid w:val="00D44EE2"/>
    <w:rsid w:val="00D6610B"/>
    <w:rsid w:val="00D742EB"/>
    <w:rsid w:val="00DA22A1"/>
    <w:rsid w:val="00DC0535"/>
    <w:rsid w:val="00DF69D2"/>
    <w:rsid w:val="00E13BFB"/>
    <w:rsid w:val="00E16153"/>
    <w:rsid w:val="00E87B43"/>
    <w:rsid w:val="00ED2E64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D2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E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E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E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E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D2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E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E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E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E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4079</izvorni_sadrzaj>
    <derivirana_varijabla naziv="DomainObject.Predmet.Broj_1">4079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St-4079/2016</izvorni_sadrzaj>
    <derivirana_varijabla naziv="DomainObject.Predmet.OznakaBroj_1">St-4079/2016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IPPEAS d.o.o. zastupanog po punomoćniku Danijel Svaguša</izvorni_sadrzaj>
    <derivirana_varijabla naziv="DomainObject.Predmet.ProtustrankaFormated_1">  IPPEAS d.o.o. zastupanog po punomoćniku Danijel Svaguša</derivirana_varijabla>
  </DomainObject.Predmet.ProtustrankaFormated>
  <DomainObject.Predmet.ProtustrankaFormatedOIB>
    <izvorni_sadrzaj>  IPPEAS d.o.o., OIB 69252100340 zastupanog po punomoćniku Danijel Svaguša</izvorni_sadrzaj>
    <derivirana_varijabla naziv="DomainObject.Predmet.ProtustrankaFormatedOIB_1">  IPPEAS d.o.o., OIB 69252100340 zastupanog po punomoćniku Danijel Svaguša</derivirana_varijabla>
  </DomainObject.Predmet.ProtustrankaFormatedOIB>
  <DomainObject.Predmet.ProtustrankaFormatedWithAdress>
    <izvorni_sadrzaj> IPPEAS d.o.o., Jakova Gotovca 17, 10360 Sesvete zastupanog po punomoćniku Danijel Svaguša</izvorni_sadrzaj>
    <derivirana_varijabla naziv="DomainObject.Predmet.ProtustrankaFormatedWithAdress_1"> IPPEAS d.o.o., Jakova Gotovca 17, 10360 Sesvete zastupanog po punomoćniku Danijel Svaguša</derivirana_varijabla>
  </DomainObject.Predmet.ProtustrankaFormatedWithAdress>
  <DomainObject.Predmet.ProtustrankaFormatedWithAdressOIB>
    <izvorni_sadrzaj> IPPEAS d.o.o., OIB 69252100340, Jakova Gotovca 17, 10360 Sesvete zastupanog po punomoćniku Danijel Svaguša</izvorni_sadrzaj>
    <derivirana_varijabla naziv="DomainObject.Predmet.ProtustrankaFormatedWithAdressOIB_1"> IPPEAS d.o.o., OIB 69252100340, Jakova Gotovca 17, 10360 Sesvete zastupanog po punomoćniku Danijel Svaguša</derivirana_varijabla>
  </DomainObject.Predmet.ProtustrankaFormatedWithAdressOIB>
  <DomainObject.Predmet.ProtustrankaWithAdress>
    <izvorni_sadrzaj>IPPEAS d.o.o. Jakova Gotovca 17, 10360 Sesvete</izvorni_sadrzaj>
    <derivirana_varijabla naziv="DomainObject.Predmet.ProtustrankaWithAdress_1">IPPEAS d.o.o. Jakova Gotovca 17, 10360 Sesvete</derivirana_varijabla>
  </DomainObject.Predmet.ProtustrankaWithAdress>
  <DomainObject.Predmet.ProtustrankaWithAdressOIB>
    <izvorni_sadrzaj>IPPEAS d.o.o., OIB 69252100340, Jakova Gotovca 17, 10360 Sesvete</izvorni_sadrzaj>
    <derivirana_varijabla naziv="DomainObject.Predmet.ProtustrankaWithAdressOIB_1">IPPEAS d.o.o., OIB 69252100340, Jakova Gotovca 17, 10360 Sesvete</derivirana_varijabla>
  </DomainObject.Predmet.ProtustrankaWithAdressOIB>
  <DomainObject.Predmet.ProtustrankaNazivFormated>
    <izvorni_sadrzaj>IPPEAS d.o.o.</izvorni_sadrzaj>
    <derivirana_varijabla naziv="DomainObject.Predmet.ProtustrankaNazivFormated_1">IPPEAS d.o.o.</derivirana_varijabla>
  </DomainObject.Predmet.ProtustrankaNazivFormated>
  <DomainObject.Predmet.ProtustrankaNazivFormatedOIB>
    <izvorni_sadrzaj>IPPEAS d.o.o., OIB 69252100340</izvorni_sadrzaj>
    <derivirana_varijabla naziv="DomainObject.Predmet.ProtustrankaNazivFormatedOIB_1">IPPEAS d.o.o., OIB 69252100340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IPPEAS d.o.o. zastupanog po punomoćniku Danijel Svaguša</item>
    </izvorni_sadrzaj>
    <derivirana_varijabla naziv="DomainObject.Predmet.ProtuStrankaListFormated_1">
      <item>IPPEAS d.o.o. zastupanog po punomoćniku Danijel Svaguša</item>
    </derivirana_varijabla>
  </DomainObject.Predmet.ProtuStrankaListFormated>
  <DomainObject.Predmet.ProtuStrankaListFormatedOIB>
    <izvorni_sadrzaj>
      <item>IPPEAS d.o.o., OIB 69252100340 zastupanog po punomoćniku Danijel Svaguša</item>
    </izvorni_sadrzaj>
    <derivirana_varijabla naziv="DomainObject.Predmet.ProtuStrankaListFormatedOIB_1">
      <item>IPPEAS d.o.o., OIB 69252100340 zastupanog po punomoćniku Danijel Svaguša</item>
    </derivirana_varijabla>
  </DomainObject.Predmet.ProtuStrankaListFormatedOIB>
  <DomainObject.Predmet.ProtuStrankaListFormatedWithAdress>
    <izvorni_sadrzaj>
      <item>IPPEAS d.o.o., Jakova Gotovca 17, 10360 Sesvete zastupanog po punomoćniku Danijel Svaguša</item>
    </izvorni_sadrzaj>
    <derivirana_varijabla naziv="DomainObject.Predmet.ProtuStrankaListFormatedWithAdress_1">
      <item>IPPEAS d.o.o., Jakova Gotovca 17, 10360 Sesvete zastupanog po punomoćniku Danijel Svaguša</item>
    </derivirana_varijabla>
  </DomainObject.Predmet.ProtuStrankaListFormatedWithAdress>
  <DomainObject.Predmet.ProtuStrankaListFormatedWithAdressOIB>
    <izvorni_sadrzaj>
      <item>IPPEAS d.o.o., OIB 69252100340, Jakova Gotovca 17, 10360 Sesvete zastupanog po punomoćniku Danijel Svaguša</item>
    </izvorni_sadrzaj>
    <derivirana_varijabla naziv="DomainObject.Predmet.ProtuStrankaListFormatedWithAdressOIB_1">
      <item>IPPEAS d.o.o., OIB 69252100340, Jakova Gotovca 17, 10360 Sesvete zastupanog po punomoćniku Danijel Svaguša</item>
    </derivirana_varijabla>
  </DomainObject.Predmet.ProtuStrankaListFormatedWithAdressOIB>
  <DomainObject.Predmet.ProtuStrankaListNazivFormated>
    <izvorni_sadrzaj>
      <item>IPPEAS d.o.o.</item>
    </izvorni_sadrzaj>
    <derivirana_varijabla naziv="DomainObject.Predmet.ProtuStrankaListNazivFormated_1">
      <item>IPPEAS d.o.o.</item>
    </derivirana_varijabla>
  </DomainObject.Predmet.ProtuStrankaListNazivFormated>
  <DomainObject.Predmet.ProtuStrankaListNazivFormatedOIB>
    <izvorni_sadrzaj>
      <item>IPPEAS d.o.o., OIB 69252100340</item>
    </izvorni_sadrzaj>
    <derivirana_varijabla naziv="DomainObject.Predmet.ProtuStrankaListNazivFormatedOIB_1">
      <item>IPPEAS d.o.o., OIB 69252100340</item>
    </derivirana_varijabla>
  </DomainObject.Predmet.ProtuStrankaListNazivFormatedOIB>
  <DomainObject.Predmet.OstaliListFormated>
    <izvorni_sadrzaj>
      <item>Danijel Svaguša punomoćnik sudionika u postupku IPPEAS d.o.o.</item>
    </izvorni_sadrzaj>
    <derivirana_varijabla naziv="DomainObject.Predmet.OstaliListFormated_1">
      <item>Danijel Svaguša punomoćnik sudionika u postupku IPPEAS d.o.o.</item>
    </derivirana_varijabla>
  </DomainObject.Predmet.OstaliListFormated>
  <DomainObject.Predmet.OstaliListFormatedOIB>
    <izvorni_sadrzaj>
      <item>Danijel Svaguša, OIB 83064764999 punomoćnik sudionika u postupku IPPEAS d.o.o.</item>
    </izvorni_sadrzaj>
    <derivirana_varijabla naziv="DomainObject.Predmet.OstaliListFormatedOIB_1">
      <item>Danijel Svaguša, OIB 83064764999 punomoćnik sudionika u postupku IPPEAS d.o.o.</item>
    </derivirana_varijabla>
  </DomainObject.Predmet.OstaliListFormatedOIB>
  <DomainObject.Predmet.OstaliListFormatedWithAdress>
    <izvorni_sadrzaj>
      <item>Danijel Svaguša, Rebrovac 24b, 10000 Zagreb punomoćnik sudionika u postupku IPPEAS d.o.o.</item>
    </izvorni_sadrzaj>
    <derivirana_varijabla naziv="DomainObject.Predmet.OstaliListFormatedWithAdress_1">
      <item>Danijel Svaguša, Rebrovac 24b, 10000 Zagreb punomoćnik sudionika u postupku IPPEAS d.o.o.</item>
    </derivirana_varijabla>
  </DomainObject.Predmet.OstaliListFormatedWithAdress>
  <DomainObject.Predmet.OstaliListFormatedWithAdressOIB>
    <izvorni_sadrzaj>
      <item>Danijel Svaguša, OIB 83064764999, Rebrovac 24b, 10000 Zagreb punomoćnik sudionika u postupku IPPEAS d.o.o.</item>
    </izvorni_sadrzaj>
    <derivirana_varijabla naziv="DomainObject.Predmet.OstaliListFormatedWithAdressOIB_1">
      <item>Danijel Svaguša, OIB 83064764999, Rebrovac 24b, 10000 Zagreb punomoćnik sudionika u postupku IPPEAS d.o.o.</item>
    </derivirana_varijabla>
  </DomainObject.Predmet.OstaliListFormatedWithAdressOIB>
  <DomainObject.Predmet.OstaliListNazivFormated>
    <izvorni_sadrzaj>
      <item>Danijel Svaguša</item>
    </izvorni_sadrzaj>
    <derivirana_varijabla naziv="DomainObject.Predmet.OstaliListNazivFormated_1">
      <item>Danijel Svaguša</item>
    </derivirana_varijabla>
  </DomainObject.Predmet.OstaliListNazivFormated>
  <DomainObject.Predmet.OstaliListNazivFormatedOIB>
    <izvorni_sadrzaj>
      <item>Danijel Svaguša, OIB 83064764999</item>
    </izvorni_sadrzaj>
    <derivirana_varijabla naziv="DomainObject.Predmet.OstaliListNazivFormatedOIB_1">
      <item>Danijel Svaguša, OIB 83064764999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IPPEAS d.o.o.</izvorni_sadrzaj>
    <derivirana_varijabla naziv="DomainObject.Predmet.ProtustrankaIDrugi_1">IPPEAS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IPPEAS d.o.o., OIB 69252100340, Jakova Gotovca 17, 10360 Sesvete</izvorni_sadrzaj>
    <derivirana_varijabla naziv="DomainObject.Predmet.ProtustrankaIDrugiAdressOIB_1">IPPEAS d.o.o., OIB 69252100340, Jakova Gotovca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IPPEAS d.o.o.</item>
      <item>Danijel Svaguša</item>
    </izvorni_sadrzaj>
    <derivirana_varijabla naziv="DomainObject.Predmet.SudioniciListNaziv_1">
      <item>FINA Regionalni centar Zagreb</item>
      <item>IPPEAS d.o.o.</item>
      <item>Danijel Svaguša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IPPEAS d.o.o., OIB 69252100340, Jakova Gotovca 17,10360 Sesvete</item>
      <item>Danijel Svaguša, OIB 83064764999, Rebrovac 24b,10000 Zagreb</item>
    </izvorni_sadrzaj>
    <derivirana_varijabla naziv="DomainObject.Predmet.SudioniciListAdressOIB_1">
      <item>FINA Regionalni centar Zagreb, OIB 85821130368, Trg svibanjskih žrtava 1995. br. 1,10000 Zagreb</item>
      <item>IPPEAS d.o.o., OIB 69252100340, Jakova Gotovca 17,10360 Sesvete</item>
      <item>Danijel Svaguša, OIB 83064764999, Rebrovac 24b,10000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69252100340</item>
      <item>, OIB 83064764999</item>
    </izvorni_sadrzaj>
    <derivirana_varijabla naziv="DomainObject.Predmet.SudioniciListNazivOIB_1">
      <item>, OIB 85821130368</item>
      <item>, OIB 69252100340</item>
      <item>, OIB 83064764999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C757A2-D88E-4A27-8653-770F3DFC2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88</properties:Words>
  <properties:Characters>503</properties:Characters>
  <properties:Lines>33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2017-03-10T07:06:00Z</dcterms:created>
  <dc:creator>stecaj</dc:creator>
  <cp:lastModifiedBy>Gordana Grčić</cp:lastModifiedBy>
  <cp:lastPrinted>2017-03-10T07:06:00Z</cp:lastPrinted>
  <dcterms:modified xmlns:xsi="http://www.w3.org/2001/XMLSchema-instance" xsi:type="dcterms:W3CDTF">2017-03-10T07:07:00Z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