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5acf" w14:paraId="1b45acf" w:rsidRDefault="006B1865" w:rsidP="00617B22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E17422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D24FCF">
        <w:t>SPECTAR DESIGN, d.o.o., Kranjčevićeva 27, Split, OIB: 82580370379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E17422">
        <w:rPr>
          <w:rFonts w:eastAsiaTheme="minorHAnsi"/>
          <w:lang w:eastAsia="en-US"/>
        </w:rPr>
        <w:t>17. siječnja 2017</w:t>
      </w:r>
      <w:r>
        <w:rPr>
          <w:rFonts w:eastAsiaTheme="minorHAnsi"/>
          <w:lang w:eastAsia="en-US"/>
        </w:rPr>
        <w:t xml:space="preserve">. godine  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D24FCF">
        <w:t>SPECTAR DESIGN, d.o.o., Kranjčevićeva 27, Split, OIB: 82580370379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D24FCF">
        <w:t>30. listopada</w:t>
      </w:r>
      <w:r>
        <w:t xml:space="preserve"> 2015. godine zahtjev za provedbu skraće</w:t>
      </w:r>
      <w:r w:rsidR="00617B22">
        <w:t xml:space="preserve">nog stečajnog postupka nad </w:t>
      </w:r>
      <w:r w:rsidR="00D24FCF">
        <w:t>SPECTAR DESIGN, d.o.o., Kranjčevićeva 27, Split, OIB: 82580370379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D24FCF">
        <w:t>1. rujna</w:t>
      </w:r>
      <w:r>
        <w:t xml:space="preserve"> 2015. godine, u Očevidniku redoslijeda osnova za plaćanje, ima evidentirane neizvršene osnove za plaćanje u neprekinutom razdoblju od </w:t>
      </w:r>
      <w:r w:rsidR="00D24FCF">
        <w:t>1765</w:t>
      </w:r>
      <w:r>
        <w:t xml:space="preserve"> dana, u ukupnom iznosu od </w:t>
      </w:r>
      <w:r w:rsidR="00D24FCF">
        <w:t>323.667,15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D24FCF">
        <w:t>21. ožujka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D24FCF">
        <w:t>06. travnja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D24FCF">
        <w:t xml:space="preserve">SPECTAR DESIGN, d.o.o., Kranjčevićeva 27, Split, OIB: 82580370379 </w:t>
      </w:r>
      <w:r w:rsidR="00A466AA" w:rsidRPr="00E300CF">
        <w:t xml:space="preserve">na dan </w:t>
      </w:r>
      <w:r w:rsidR="00D24FCF">
        <w:t>30.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D24FCF">
        <w:lastRenderedPageBreak/>
        <w:t>136.874,38</w:t>
      </w:r>
      <w:r w:rsidR="00A466AA" w:rsidRPr="00E300CF">
        <w:t xml:space="preserve"> kn, čime je Republika  Hrvatska,  Ministarstvo financija, Porezna uprava, učinila vjerojatnim postojanje tražbine prema dužniku. </w:t>
      </w:r>
    </w:p>
    <w:p w:rsidRDefault="007537B5" w:rsidP="00DF5881" w:rsidR="00A466AA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 w:rsidR="00617B22">
        <w:t xml:space="preserve"> </w:t>
      </w:r>
      <w:r w:rsidR="009D1566">
        <w:t>navodi</w:t>
      </w:r>
      <w:r w:rsidR="00DF5881">
        <w:t xml:space="preserve"> kako dužnik raspolaže imovinom koja je dostatna za namirenje troškova kako prethodnog, tako i otvorenog stečajnog postupka, </w:t>
      </w:r>
      <w:r w:rsidR="009D1566">
        <w:t xml:space="preserve">te u tom pravcu dostavlja </w:t>
      </w:r>
      <w:r>
        <w:t xml:space="preserve">godišnji financijski izvještaj za </w:t>
      </w:r>
      <w:r w:rsidR="00D24FCF">
        <w:t>2013</w:t>
      </w:r>
      <w:r>
        <w:t>. godinu i potvrd</w:t>
      </w:r>
      <w:r w:rsidR="009D1566">
        <w:t>u</w:t>
      </w:r>
      <w:r>
        <w:t xml:space="preserve"> o vlasništvu imovine – MUP, Klasa: 418-01/2016-0</w:t>
      </w:r>
      <w:r w:rsidR="00DF5881">
        <w:t>0</w:t>
      </w:r>
      <w:r w:rsidR="00617B22">
        <w:t>1/</w:t>
      </w:r>
      <w:r w:rsidR="00D24FCF">
        <w:t>003407</w:t>
      </w:r>
      <w:r w:rsidR="00617B22">
        <w:t>, Ur</w:t>
      </w:r>
      <w:r w:rsidR="00E661D9">
        <w:t>.</w:t>
      </w:r>
      <w:r w:rsidR="009D1566">
        <w:t xml:space="preserve"> </w:t>
      </w:r>
      <w:r w:rsidR="00617B22">
        <w:t>broj: 511-2016-0</w:t>
      </w:r>
      <w:r w:rsidR="00DF5881">
        <w:t>00</w:t>
      </w:r>
      <w:r w:rsidR="00617B22">
        <w:t xml:space="preserve">4 od </w:t>
      </w:r>
      <w:r w:rsidR="00D24FCF">
        <w:t>30. ožujka</w:t>
      </w:r>
      <w:r>
        <w:t xml:space="preserve"> 2016. godine. </w:t>
      </w:r>
    </w:p>
    <w:p w:rsidRDefault="00A466AA" w:rsidP="00424268" w:rsidR="007537B5">
      <w:pPr>
        <w:spacing w:before="200"/>
        <w:ind w:firstLine="709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E17422">
        <w:t>17. siječnja 2017</w:t>
      </w:r>
      <w:r>
        <w:t>. godine</w:t>
      </w:r>
      <w:r w:rsidR="00CC537F">
        <w:t xml:space="preserve"> </w:t>
      </w:r>
    </w:p>
    <w:p w:rsidRDefault="00DF5881" w:rsidP="00DF5881" w:rsidR="00687E74">
      <w:pPr>
        <w:ind w:left="6480"/>
        <w:jc w:val="right"/>
      </w:pPr>
      <w:r>
        <w:t>SUDAC</w:t>
      </w:r>
    </w:p>
    <w:p w:rsidRDefault="00DF5881" w:rsidP="00DF5881" w:rsidR="00DF5881">
      <w:pPr>
        <w:ind w:left="6480"/>
        <w:jc w:val="right"/>
      </w:pPr>
    </w:p>
    <w:p w:rsidRDefault="00DF5881" w:rsidP="00DF5881" w:rsidR="00DF5881">
      <w:pPr>
        <w:ind w:left="6480"/>
        <w:jc w:val="right"/>
      </w:pPr>
      <w:r>
        <w:t xml:space="preserve">Katarina Mikulić </w:t>
      </w:r>
    </w:p>
    <w:p w:rsidRDefault="00687E74" w:rsidP="00687E74" w:rsidR="00687E74">
      <w:pPr>
        <w:ind w:left="6480"/>
        <w:jc w:val="center"/>
      </w:pPr>
    </w:p>
    <w:p w:rsidRDefault="00FD2CC4" w:rsidP="00FD2CC4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>
      <w:pPr>
        <w:jc w:val="both"/>
      </w:pP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D24FCF">
        <w:t>75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DDB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D24FCF">
          <w:t>1022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D24FCF">
      <w:t>1022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1F0F71"/>
    <w:rsid w:val="00307DDB"/>
    <w:rsid w:val="00311779"/>
    <w:rsid w:val="00357160"/>
    <w:rsid w:val="00371426"/>
    <w:rsid w:val="00386AAB"/>
    <w:rsid w:val="003C2F22"/>
    <w:rsid w:val="003E6296"/>
    <w:rsid w:val="00407572"/>
    <w:rsid w:val="00417EA6"/>
    <w:rsid w:val="00424268"/>
    <w:rsid w:val="004D1F5D"/>
    <w:rsid w:val="00502DC7"/>
    <w:rsid w:val="00536913"/>
    <w:rsid w:val="00606B58"/>
    <w:rsid w:val="00617B22"/>
    <w:rsid w:val="00687E74"/>
    <w:rsid w:val="006B1865"/>
    <w:rsid w:val="0071519E"/>
    <w:rsid w:val="007537B5"/>
    <w:rsid w:val="00787737"/>
    <w:rsid w:val="007F7A84"/>
    <w:rsid w:val="00814EDB"/>
    <w:rsid w:val="00815142"/>
    <w:rsid w:val="00853B3E"/>
    <w:rsid w:val="00981D37"/>
    <w:rsid w:val="009A6D7D"/>
    <w:rsid w:val="009D1566"/>
    <w:rsid w:val="00A466AA"/>
    <w:rsid w:val="00A51DE9"/>
    <w:rsid w:val="00A530EA"/>
    <w:rsid w:val="00A70E46"/>
    <w:rsid w:val="00B7506F"/>
    <w:rsid w:val="00CC537F"/>
    <w:rsid w:val="00D24FCF"/>
    <w:rsid w:val="00DD0D50"/>
    <w:rsid w:val="00DF5881"/>
    <w:rsid w:val="00E17422"/>
    <w:rsid w:val="00E661D9"/>
    <w:rsid w:val="00EB6A52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E17422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07D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D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D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D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D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E17422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07D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D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D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D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D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St-1022/2015</izvorni_sadrzaj>
    <derivirana_varijabla naziv="DomainObject.Predmet.OznakaBroj_1">St-1022/2015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SPECTAR DESIGN, d.o.o. za izdavačku i tiskarsku djelatnost i trgovinu</izvorni_sadrzaj>
    <derivirana_varijabla naziv="DomainObject.Predmet.ProtustrankaFormated_1">  SPECTAR DESIGN, d.o.o. za izdavačku i tiskarsku djelatnost i trgovinu</derivirana_varijabla>
  </DomainObject.Predmet.ProtustrankaFormated>
  <DomainObject.Predmet.ProtustrankaFormatedOIB>
    <izvorni_sadrzaj>  SPECTAR DESIGN, d.o.o. za izdavačku i tiskarsku djelatnost i trgovinu, OIB 82580370379</izvorni_sadrzaj>
    <derivirana_varijabla naziv="DomainObject.Predmet.ProtustrankaFormatedOIB_1">  SPECTAR DESIGN, d.o.o. za izdavačku i tiskarsku djelatnost i trgovinu, OIB 82580370379</derivirana_varijabla>
  </DomainObject.Predmet.ProtustrankaFormatedOIB>
  <DomainObject.Predmet.ProtustrankaFormatedWithAdress>
    <izvorni_sadrzaj> SPECTAR DESIGN, d.o.o. za izdavačku i tiskarsku djelatnost i trgovinu, Kranjčevićeva 27, 21000 Split</izvorni_sadrzaj>
    <derivirana_varijabla naziv="DomainObject.Predmet.ProtustrankaFormatedWithAdress_1"> SPECTAR DESIGN, d.o.o. za izdavačku i tiskarsku djelatnost i trgovinu, Kranjčevićeva 27, 21000 Split</derivirana_varijabla>
  </DomainObject.Predmet.ProtustrankaFormatedWithAdress>
  <DomainObject.Predmet.ProtustrankaFormatedWithAdressOIB>
    <izvorni_sadrzaj> SPECTAR DESIGN, d.o.o. za izdavačku i tiskarsku djelatnost i trgovinu, OIB 82580370379, Kranjčevićeva 27, 21000 Split</izvorni_sadrzaj>
    <derivirana_varijabla naziv="DomainObject.Predmet.ProtustrankaFormatedWithAdressOIB_1"> SPECTAR DESIGN, d.o.o. za izdavačku i tiskarsku djelatnost i trgovinu, OIB 82580370379, Kranjčevićeva 27, 21000 Split</derivirana_varijabla>
  </DomainObject.Predmet.ProtustrankaFormatedWithAdressOIB>
  <DomainObject.Predmet.ProtustrankaWithAdress>
    <izvorni_sadrzaj>SPECTAR DESIGN, d.o.o. za izdavačku i tiskarsku djelatnost i trgovinu Kranjčevićeva 27, 21000 Split</izvorni_sadrzaj>
    <derivirana_varijabla naziv="DomainObject.Predmet.ProtustrankaWithAdress_1">SPECTAR DESIGN, d.o.o. za izdavačku i tiskarsku djelatnost i trgovinu Kranjčevićeva 27, 21000 Split</derivirana_varijabla>
  </DomainObject.Predmet.ProtustrankaWithAdress>
  <DomainObject.Predmet.ProtustrankaWithAdressOIB>
    <izvorni_sadrzaj>SPECTAR DESIGN, d.o.o. za izdavačku i tiskarsku djelatnost i trgovinu, OIB 82580370379, Kranjčevićeva 27, 21000 Split</izvorni_sadrzaj>
    <derivirana_varijabla naziv="DomainObject.Predmet.ProtustrankaWithAdressOIB_1">SPECTAR DESIGN, d.o.o. za izdavačku i tiskarsku djelatnost i trgovinu, OIB 82580370379, Kranjčevićeva 27, 21000 Split</derivirana_varijabla>
  </DomainObject.Predmet.ProtustrankaWithAdressOIB>
  <DomainObject.Predmet.ProtustrankaNazivFormated>
    <izvorni_sadrzaj>SPECTAR DESIGN, d.o.o. za izdavačku i tiskarsku djelatnost i trgovinu</izvorni_sadrzaj>
    <derivirana_varijabla naziv="DomainObject.Predmet.ProtustrankaNazivFormated_1">SPECTAR DESIGN, d.o.o. za izdavačku i tiskarsku djelatnost i trgovinu</derivirana_varijabla>
  </DomainObject.Predmet.ProtustrankaNazivFormated>
  <DomainObject.Predmet.ProtustrankaNazivFormatedOIB>
    <izvorni_sadrzaj>SPECTAR DESIGN, d.o.o. za izdavačku i tiskarsku djelatnost i trgovinu, OIB 82580370379</izvorni_sadrzaj>
    <derivirana_varijabla naziv="DomainObject.Predmet.ProtustrankaNazivFormatedOIB_1">SPECTAR DESIGN, d.o.o. za izdavačku i tiskarsku djelatnost i trgovinu, OIB 82580370379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Ministarstvo financija RH zastupanog po punomoćniku Županijsko državno odvjetništvo u Splitu</izvorni_sadrzaj>
    <derivirana_varijabla naziv="DomainObject.Predmet.StrankaFormated_1">  FINANCIJSKA AGENCIJA RC SPLIT; Ministarstvo financija RH zastupanog po punomoćniku Županijsko državno odvjetništvo u Splitu</derivirana_varijabla>
  </DomainObject.Predmet.StrankaFormated>
  <DomainObject.Predmet.StrankaFormatedOIB>
    <izvorni_sadrzaj>  FINANCIJSKA AGENCIJA RC SPLIT, OIB 85821130368; Ministarstvo financija RH, OIB 18683136487 zastupanog po punomoćniku Županijsko državno odvjetništvo u Splitu</izvorni_sadrzaj>
    <derivirana_varijabla naziv="DomainObject.Predmet.StrankaFormatedOIB_1">  FINANCIJSKA AGENCIJA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 RC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 RC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 RC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 RC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 RC SPLIT Mažuranićevo šetalište 24b,21000 Split,Ministarstvo financija RH Katančićeva 5,10000 Zagreb</izvorni_sadrzaj>
    <derivirana_varijabla naziv="DomainObject.Predmet.StrankaWithAdress_1">FINANCIJSKA AGENCIJA RC SPLIT Mažuranićevo šetalište 24b,21000 Split,Ministarstvo financija RH Katančićeva 5,10000 Zagreb</derivirana_varijabla>
  </DomainObject.Predmet.StrankaWithAdress>
  <DomainObject.Predmet.StrankaWithAdressOIB>
    <izvorni_sadrzaj>FINANCIJSKA AGENCIJA RC SPLIT, OIB 85821130368, Mažuranićevo šetalište 24b,21000 Split,Ministarstvo financija RH, OIB 18683136487, Katančićeva 5,10000 Zagreb</izvorni_sadrzaj>
    <derivirana_varijabla naziv="DomainObject.Predmet.StrankaWithAdressOIB_1">FINANCIJSKA AGENCIJA 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 RC SPLIT,Ministarstvo financija RH</izvorni_sadrzaj>
    <derivirana_varijabla naziv="DomainObject.Predmet.StrankaNazivFormated_1">FINANCIJSKA AGENCIJA RC SPLIT,Ministarstvo financija RH</derivirana_varijabla>
  </DomainObject.Predmet.StrankaNazivFormated>
  <DomainObject.Predmet.StrankaNazivFormatedOIB>
    <izvorni_sadrzaj>FINANCIJSKA AGENCIJA RC SPLIT, OIB 85821130368,Ministarstvo financija RH, OIB 18683136487</izvorni_sadrzaj>
    <derivirana_varijabla naziv="DomainObject.Predmet.StrankaNazivFormatedOIB_1">FINANCIJSKA AGENCIJA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323667.15</izvorni_sadrzaj>
    <derivirana_varijabla naziv="DomainObject.Predmet.TrenutnaVrijednost_1">323667.15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  <item>Ministarstvo financija RH zastupanog po punomoćniku Županijsko državno odvjetništvo u Splitu</item>
    </izvorni_sadrzaj>
    <derivirana_varijabla naziv="DomainObject.Predmet.StrankaListFormated_1">
      <item>FINANCIJSKA AGENCIJA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 RC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 RC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 RC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 RC SPLIT</item>
      <item>Ministarstvo financija RH</item>
    </izvorni_sadrzaj>
    <derivirana_varijabla naziv="DomainObject.Predmet.StrankaListNazivFormated_1">
      <item>FINANCIJSKA AGENCIJA RC SPLIT</item>
      <item>Ministarstvo financija RH</item>
    </derivirana_varijabla>
  </DomainObject.Predmet.StrankaListNazivFormated>
  <DomainObject.Predmet.StrankaListNazivFormatedOIB>
    <izvorni_sadrzaj>
      <item>FINANCIJSKA AGENCIJA RC SPLIT, OIB 85821130368</item>
      <item>Ministarstvo financija RH, OIB 18683136487</item>
    </izvorni_sadrzaj>
    <derivirana_varijabla naziv="DomainObject.Predmet.StrankaListNazivFormatedOIB_1">
      <item>FINANCIJSKA AGENCIJA RC SPLIT, OIB 85821130368</item>
      <item>Ministarstvo financija RH, OIB 18683136487</item>
    </derivirana_varijabla>
  </DomainObject.Predmet.StrankaListNazivFormatedOIB>
  <DomainObject.Predmet.ProtuStrankaListFormated>
    <izvorni_sadrzaj>
      <item>SPECTAR DESIGN, d.o.o. za izdavačku i tiskarsku djelatnost i trgovinu</item>
    </izvorni_sadrzaj>
    <derivirana_varijabla naziv="DomainObject.Predmet.ProtuStrankaListFormated_1">
      <item>SPECTAR DESIGN, d.o.o. za izdavačku i tiskarsku djelatnost i trgovinu</item>
    </derivirana_varijabla>
  </DomainObject.Predmet.ProtuStrankaListFormated>
  <DomainObject.Predmet.ProtuStrankaListFormatedOIB>
    <izvorni_sadrzaj>
      <item>SPECTAR DESIGN, d.o.o. za izdavačku i tiskarsku djelatnost i trgovinu, OIB 82580370379</item>
    </izvorni_sadrzaj>
    <derivirana_varijabla naziv="DomainObject.Predmet.ProtuStrankaListFormatedOIB_1">
      <item>SPECTAR DESIGN, d.o.o. za izdavačku i tiskarsku djelatnost i trgovinu, OIB 82580370379</item>
    </derivirana_varijabla>
  </DomainObject.Predmet.ProtuStrankaListFormatedOIB>
  <DomainObject.Predmet.ProtuStrankaListFormatedWithAdress>
    <izvorni_sadrzaj>
      <item>SPECTAR DESIGN, d.o.o. za izdavačku i tiskarsku djelatnost i trgovinu, Kranjčevićeva 27, 21000 Split</item>
    </izvorni_sadrzaj>
    <derivirana_varijabla naziv="DomainObject.Predmet.ProtuStrankaListFormatedWithAdress_1">
      <item>SPECTAR DESIGN, d.o.o. za izdavačku i tiskarsku djelatnost i trgovinu, Kranjčevićeva 27, 21000 Split</item>
    </derivirana_varijabla>
  </DomainObject.Predmet.ProtuStrankaListFormatedWithAdress>
  <DomainObject.Predmet.ProtuStrankaListFormatedWithAdressOIB>
    <izvorni_sadrzaj>
      <item>SPECTAR DESIGN, d.o.o. za izdavačku i tiskarsku djelatnost i trgovinu, OIB 82580370379, Kranjčevićeva 27, 21000 Split</item>
    </izvorni_sadrzaj>
    <derivirana_varijabla naziv="DomainObject.Predmet.ProtuStrankaListFormatedWithAdressOIB_1">
      <item>SPECTAR DESIGN, d.o.o. za izdavačku i tiskarsku djelatnost i trgovinu, OIB 82580370379, Kranjčevićeva 27, 21000 Split</item>
    </derivirana_varijabla>
  </DomainObject.Predmet.ProtuStrankaListFormatedWithAdressOIB>
  <DomainObject.Predmet.ProtuStrankaListNazivFormated>
    <izvorni_sadrzaj>
      <item>SPECTAR DESIGN, d.o.o. za izdavačku i tiskarsku djelatnost i trgovinu</item>
    </izvorni_sadrzaj>
    <derivirana_varijabla naziv="DomainObject.Predmet.ProtuStrankaListNazivFormated_1">
      <item>SPECTAR DESIGN, d.o.o. za izdavačku i tiskarsku djelatnost i trgovinu</item>
    </derivirana_varijabla>
  </DomainObject.Predmet.ProtuStrankaListNazivFormated>
  <DomainObject.Predmet.ProtuStrankaListNazivFormatedOIB>
    <izvorni_sadrzaj>
      <item>SPECTAR DESIGN, d.o.o. za izdavačku i tiskarsku djelatnost i trgovinu, OIB 82580370379</item>
    </izvorni_sadrzaj>
    <derivirana_varijabla naziv="DomainObject.Predmet.ProtuStrankaListNazivFormatedOIB_1">
      <item>SPECTAR DESIGN, d.o.o. za izdavačku i tiskarsku djelatnost i trgovinu, OIB 82580370379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SPECTAR DESIGN, d.o.o. za izdavačku i tiskarsku djelatnost i trgovinu</izvorni_sadrzaj>
    <derivirana_varijabla naziv="DomainObject.Predmet.ProtustrankaIDrugi_1">SPECTAR DESIGN, d.o.o. za izdavačku i tiskarsku djelatnost i trgovinu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SPECTAR DESIGN, d.o.o. za izdavačku i tiskarsku djelatnost i trgovinu, OIB 82580370379, Kranjčevićeva 27, 21000 Split</izvorni_sadrzaj>
    <derivirana_varijabla naziv="DomainObject.Predmet.ProtustrankaIDrugiAdressOIB_1">SPECTAR DESIGN, d.o.o. za izdavačku i tiskarsku djelatnost i trgovinu, OIB 82580370379, Kranjčevićeva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SPECTAR DESIGN, d.o.o. za izdavačku i tiskarsku djelatnost i trgovinu</item>
      <item>Ministarstvo financija RH</item>
      <item>Županijsko državno odvjetništvo u Splitu</item>
    </izvorni_sadrzaj>
    <derivirana_varijabla naziv="DomainObject.Predmet.SudioniciListNaziv_1">
      <item>FINANCIJSKA AGENCIJA RC SPLIT</item>
      <item>SPECTAR DESIGN, d.o.o. za izdavačku i tiskarsku djelatnost i trgovinu</item>
      <item>Ministarstvo financija RH</item>
      <item>Županijsko državno odvjetništvo u Splitu</item>
    </derivirana_varijabla>
  </DomainObject.Predmet.SudioniciListNaziv>
  <DomainObject.Predmet.SudioniciListAdressOIB>
    <izvorni_sadrzaj>
      <item>FINANCIJSKA AGENCIJA RC SPLIT, OIB 85821130368, Mažuranićevo šetalište 24b,21000 Split</item>
      <item>SPECTAR DESIGN, d.o.o. za izdavačku i tiskarsku djelatnost i trgovinu, OIB 82580370379, Kranjčevićeva 27,21000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FINANCIJSKA AGENCIJA RC SPLIT, OIB 85821130368, Mažuranićevo šetalište 24b,21000 Split</item>
      <item>SPECTAR DESIGN, d.o.o. za izdavačku i tiskarsku djelatnost i trgovinu, OIB 82580370379, Kranjčevićeva 27,21000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82580370379</item>
      <item>, OIB 18683136487</item>
      <item>, OIB null</item>
    </izvorni_sadrzaj>
    <derivirana_varijabla naziv="DomainObject.Predmet.SudioniciListNazivOIB_1">
      <item>, OIB 85821130368</item>
      <item>, OIB 82580370379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758</properties:Words>
  <properties:Characters>4505</properties:Characters>
  <properties:Lines>82</properties:Lines>
  <properties:Paragraphs>28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2017-01-17T12:35:00Z</cp:lastPrinted>
  <dcterms:modified xmlns:xsi="http://www.w3.org/2001/XMLSchema-instance" xsi:type="dcterms:W3CDTF">2017-01-17T12:35:00Z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