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384910" w:rsidR="000E3CD6" w:rsidRPr="000E3CD6">
        <w:tc>
          <w:tcPr>
            <w:tcW w:type="dxa" w:w="2985"/>
            <w:shd w:fill="auto" w:color="auto" w:val="clear"/>
          </w:tcPr>
          <w:p w:rsidRDefault="000E3CD6" w:rsidP="000E3CD6" w:rsidR="000E3CD6" w:rsidRPr="000E3CD6">
            <w:pPr>
              <w:jc w:val="center"/>
              <w:rPr>
                <w:rFonts w:cstheme="minorBidi" w:eastAsiaTheme="minorHAnsi"/>
                <w:lang w:eastAsia="en-US"/>
              </w:rPr>
            </w:pPr>
            <w:bookmarkStart w:name="_GoBack" w:id="0"/>
            <w:bookmarkEnd w:id="0"/>
            <w:r w:rsidRPr="000E3CD6">
              <w:rPr>
                <w:rFonts w:cstheme="minorBidi" w:eastAsiaTheme="minorHAnsi"/>
                <w:noProof/>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0E3CD6" w:rsidP="000E3CD6" w:rsidR="000E3CD6" w:rsidRPr="000E3CD6">
            <w:pPr>
              <w:jc w:val="center"/>
              <w:rPr>
                <w:rFonts w:cstheme="minorBidi" w:eastAsiaTheme="minorHAnsi"/>
                <w:lang w:eastAsia="en-US"/>
              </w:rPr>
            </w:pPr>
            <w:r w:rsidRPr="000E3CD6">
              <w:rPr>
                <w:rFonts w:cstheme="minorBidi" w:eastAsiaTheme="minorHAnsi"/>
                <w:lang w:eastAsia="en-US"/>
              </w:rPr>
              <w:t>Republika Hrvatska</w:t>
            </w:r>
          </w:p>
          <w:p w:rsidRDefault="000E3CD6" w:rsidP="000E3CD6" w:rsidR="000E3CD6" w:rsidRPr="000E3CD6">
            <w:pPr>
              <w:jc w:val="center"/>
              <w:rPr>
                <w:rFonts w:cstheme="minorBidi" w:eastAsiaTheme="minorHAnsi"/>
                <w:lang w:eastAsia="en-US"/>
              </w:rPr>
            </w:pPr>
            <w:r w:rsidRPr="000E3CD6">
              <w:rPr>
                <w:rFonts w:cstheme="minorBidi" w:eastAsiaTheme="minorHAnsi"/>
                <w:lang w:eastAsia="en-US"/>
              </w:rPr>
              <w:t>Trgovački sud u Varaždinu</w:t>
            </w:r>
          </w:p>
          <w:p w:rsidRDefault="000E3CD6" w:rsidP="000E3CD6" w:rsidR="000E3CD6" w:rsidRPr="000E3CD6">
            <w:pPr>
              <w:jc w:val="center"/>
              <w:rPr>
                <w:rFonts w:cstheme="minorBidi" w:eastAsiaTheme="minorHAnsi"/>
                <w:lang w:eastAsia="en-US"/>
              </w:rPr>
            </w:pPr>
            <w:r w:rsidRPr="000E3CD6">
              <w:rPr>
                <w:rFonts w:cstheme="minorBidi" w:eastAsiaTheme="minorHAnsi"/>
                <w:lang w:eastAsia="en-US"/>
              </w:rPr>
              <w:t>Varaždin, Braće Radić 2</w:t>
            </w:r>
          </w:p>
        </w:tc>
      </w:tr>
    </w:tbl>
    <w:p w14:textId="da91c47" w14:paraId="da91c47" w:rsidRDefault="000E3CD6" w:rsidP="000E3CD6" w:rsidR="000E3CD6" w:rsidRPr="000E3CD6">
      <w:pPr>
        <w:jc w:val="right"/>
        <w15:collapsed w:val="false"/>
        <w:rPr>
          <w:rFonts w:cstheme="minorBidi" w:eastAsiaTheme="minorHAnsi"/>
          <w:sz w:val="12"/>
          <w:lang w:eastAsia="en-US"/>
        </w:rPr>
      </w:pPr>
    </w:p>
    <w:tbl>
      <w:tblPr>
        <w:tblW w:type="auto" w:w="0"/>
        <w:jc w:val="right"/>
        <w:tblCellMar>
          <w:left w:type="dxa" w:w="0"/>
          <w:right w:type="dxa" w:w="0"/>
        </w:tblCellMar>
        <w:tblLook w:val="01E0" w:noVBand="0" w:noHBand="0" w:lastColumn="1" w:firstColumn="1" w:lastRow="1" w:firstRow="1"/>
      </w:tblPr>
      <w:tblGrid>
        <w:gridCol w:w="4320"/>
      </w:tblGrid>
      <w:tr w:rsidTr="00384910" w:rsidR="000E3CD6" w:rsidRPr="000E3CD6">
        <w:trPr>
          <w:jc w:val="right"/>
        </w:trPr>
        <w:tc>
          <w:tcPr>
            <w:tcW w:type="dxa" w:w="4320"/>
          </w:tcPr>
          <w:p w:rsidRDefault="000E3CD6" w:rsidP="004A2CDC" w:rsidR="000E3CD6" w:rsidRPr="000E3CD6">
            <w:pPr>
              <w:jc w:val="right"/>
            </w:pPr>
            <w:r>
              <w:t>Poslovni broj: 5 St-</w:t>
            </w:r>
            <w:r w:rsidR="003B1692">
              <w:t>250/17-17</w:t>
            </w:r>
            <w:r w:rsidRPr="000E3CD6">
              <w:t xml:space="preserve"> </w:t>
            </w:r>
          </w:p>
        </w:tc>
      </w:tr>
    </w:tbl>
    <w:p w:rsidRDefault="000E3CD6" w:rsidP="000E3CD6" w:rsidR="000E3CD6" w:rsidRPr="000E3CD6">
      <w:pPr>
        <w:jc w:val="both"/>
        <w:rPr>
          <w:rFonts w:cstheme="minorBidi" w:eastAsiaTheme="minorHAnsi"/>
          <w:lang w:eastAsia="en-US"/>
        </w:rPr>
      </w:pPr>
    </w:p>
    <w:p w:rsidRDefault="000E3CD6" w:rsidP="000E3CD6" w:rsidR="000E3CD6" w:rsidRPr="000E3CD6">
      <w:pPr>
        <w:rPr>
          <w:rFonts w:cstheme="minorBidi" w:eastAsiaTheme="minorHAnsi"/>
          <w:bCs/>
          <w:lang w:eastAsia="en-US"/>
        </w:rPr>
      </w:pPr>
      <w:r w:rsidRPr="000E3CD6">
        <w:rPr>
          <w:rFonts w:cstheme="minorBidi" w:eastAsiaTheme="minorHAnsi"/>
          <w:bCs/>
          <w:lang w:eastAsia="en-US"/>
        </w:rPr>
        <w:t xml:space="preserve">                   </w:t>
      </w:r>
    </w:p>
    <w:p w:rsidRDefault="00A94F01" w:rsidP="000E3CD6" w:rsidR="00A94F01">
      <w:pPr>
        <w:spacing w:after="200"/>
        <w:jc w:val="both"/>
      </w:pPr>
    </w:p>
    <w:p w:rsidRDefault="00A94F01" w:rsidP="00333B2F" w:rsidR="00A94F01">
      <w:pPr>
        <w:spacing w:after="200"/>
        <w:ind w:firstLine="708"/>
        <w:jc w:val="both"/>
      </w:pPr>
      <w:r>
        <w:t>Trgovački sud u Varaždinu, po sucu t</w:t>
      </w:r>
      <w:r w:rsidR="000E3CD6">
        <w:t xml:space="preserve">oga suda Kseniji Flack-Makitan, </w:t>
      </w:r>
      <w:r w:rsidR="000E3CD6" w:rsidRPr="00E22AB1">
        <w:t>u predstečajnom postupku koji se vodi nad dužnikom</w:t>
      </w:r>
      <w:r w:rsidR="004A2CDC">
        <w:t xml:space="preserve"> PUČKO OTVORENO UČILIŠTE NOVAK, Mala Subotica, Braće Radića 69, OIB: 84728804906</w:t>
      </w:r>
      <w:r w:rsidR="000E3CD6" w:rsidRPr="00E22AB1">
        <w:t>,</w:t>
      </w:r>
      <w:r w:rsidR="008B7C54">
        <w:t xml:space="preserve"> </w:t>
      </w:r>
      <w:r w:rsidR="003B1692">
        <w:t>15. prosinca</w:t>
      </w:r>
      <w:r w:rsidR="000E3CD6">
        <w:t xml:space="preserve"> </w:t>
      </w:r>
      <w:r w:rsidR="00333B2F">
        <w:t>2017.</w:t>
      </w:r>
      <w:r w:rsidR="00A3317C">
        <w:t xml:space="preserve"> donosi</w:t>
      </w:r>
    </w:p>
    <w:p w:rsidRDefault="00333B2F" w:rsidP="00333B2F" w:rsidR="00333B2F">
      <w:pPr>
        <w:spacing w:after="200"/>
        <w:ind w:firstLine="708"/>
        <w:jc w:val="both"/>
      </w:pPr>
    </w:p>
    <w:p w:rsidRDefault="00A3317C" w:rsidP="00A94F01" w:rsidR="00A94F01">
      <w:pPr>
        <w:spacing w:after="200"/>
        <w:ind w:firstLine="708"/>
        <w:jc w:val="center"/>
      </w:pPr>
      <w:r>
        <w:t>POZIV ZA ROČIŠTE ZA GLASOVANJE</w:t>
      </w:r>
    </w:p>
    <w:p w:rsidRDefault="00A3317C" w:rsidP="00333B2F" w:rsidR="00A3317C">
      <w:pPr>
        <w:spacing w:after="200"/>
        <w:jc w:val="both"/>
      </w:pPr>
    </w:p>
    <w:p w:rsidRDefault="00A94F01" w:rsidP="00A3317C" w:rsidR="00A94F01">
      <w:pPr>
        <w:pStyle w:val="Odlomakpopisa"/>
        <w:numPr>
          <w:ilvl w:val="0"/>
          <w:numId w:val="7"/>
        </w:numPr>
        <w:jc w:val="both"/>
      </w:pPr>
      <w:r w:rsidRPr="00A94F01">
        <w:t>U ovome predmetu zakazuje se ročište za glasovanje o planu restrukturiranja dužnika</w:t>
      </w:r>
      <w:r w:rsidR="000E3CD6">
        <w:t xml:space="preserve"> kod ovoga suda, soba broj 232/II</w:t>
      </w:r>
      <w:r>
        <w:t xml:space="preserve">, za dan </w:t>
      </w:r>
      <w:r w:rsidR="003B1692">
        <w:rPr>
          <w:b/>
          <w:u w:val="single"/>
        </w:rPr>
        <w:t>15. veljače 2018</w:t>
      </w:r>
      <w:r w:rsidRPr="00A3317C">
        <w:rPr>
          <w:b/>
          <w:u w:val="single"/>
        </w:rPr>
        <w:t>. u</w:t>
      </w:r>
      <w:r w:rsidR="000E3CD6">
        <w:rPr>
          <w:b/>
          <w:u w:val="single"/>
        </w:rPr>
        <w:t xml:space="preserve"> </w:t>
      </w:r>
      <w:r w:rsidR="003B1692">
        <w:rPr>
          <w:b/>
          <w:u w:val="single"/>
        </w:rPr>
        <w:t>08,30</w:t>
      </w:r>
      <w:r w:rsidR="000E3CD6">
        <w:rPr>
          <w:b/>
          <w:u w:val="single"/>
        </w:rPr>
        <w:t xml:space="preserve"> </w:t>
      </w:r>
      <w:r w:rsidRPr="00A3317C">
        <w:rPr>
          <w:b/>
          <w:u w:val="single"/>
        </w:rPr>
        <w:t>sati</w:t>
      </w:r>
      <w:r w:rsidRPr="00A94F01">
        <w:t>, te se ovaj poziv vjerovnicima ovog dužnika</w:t>
      </w:r>
      <w:r w:rsidR="004A2CDC">
        <w:t xml:space="preserve"> PUČKO OTVORENO UČILIŠTE NOVAK, Mala Subotica, Braće Radića 69, OIB: 84728804906</w:t>
      </w:r>
      <w:r w:rsidRPr="00A94F01">
        <w:t xml:space="preserve">, objavljuje na </w:t>
      </w:r>
      <w:r w:rsidR="00333B2F">
        <w:t>mrežnoj stranici e-Oglasna ploča</w:t>
      </w:r>
      <w:r w:rsidR="004A2CDC">
        <w:t xml:space="preserve"> sudova. </w:t>
      </w:r>
      <w:r w:rsidRPr="00A94F01">
        <w:t xml:space="preserve">Na pravo glasa vjerovnika o planu restrukturiranja na odgovarajući se način primjenjuju pravila Stečajnog zakona o utvrđivanju prava glasa u stečajnom planu. Vjerovnici glasuju pisanim putem na propisanom obrascu za glasovanje (obrazac broj 11.)  Pravilnika o sadržaju i obliku obrazaca kojima se podnose obrasci u predstečajnom i stečajnom postupku (Narodne novine broj 107/15).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Vjerovnici nazočni na ročištu glasuju na propisanom obrascu za glasovanje, a ako vjerovnici s pravom glasa ne glasuju ni na tom ročištu smatrat će se da su glasovali protiv plana restrukturiranja. Sud će o provedenom glasovanju sastaviti poseban </w:t>
      </w:r>
      <w:r>
        <w:t>zapisnik koji potpisuju dužnik i</w:t>
      </w:r>
      <w:r w:rsidRPr="00A94F01">
        <w:t xml:space="preserve"> povjerenik.</w:t>
      </w:r>
    </w:p>
    <w:p w:rsidRDefault="00A3317C" w:rsidP="00333B2F" w:rsidR="00333B2F">
      <w:pPr>
        <w:pStyle w:val="Odlomakpopisa"/>
        <w:numPr>
          <w:ilvl w:val="0"/>
          <w:numId w:val="7"/>
        </w:numPr>
        <w:spacing w:after="200"/>
        <w:jc w:val="both"/>
      </w:pPr>
      <w:r w:rsidRPr="00A94F01">
        <w:t>Ovo rješenje objaviti će se na mrežnoj stranici e-Oglasna ploča sudova.</w:t>
      </w:r>
    </w:p>
    <w:p w:rsidRDefault="000E3CD6" w:rsidP="000E3CD6" w:rsidR="000E3CD6">
      <w:pPr>
        <w:pStyle w:val="Odlomakpopisa"/>
        <w:numPr>
          <w:ilvl w:val="0"/>
          <w:numId w:val="7"/>
        </w:numPr>
        <w:spacing w:after="200"/>
        <w:jc w:val="both"/>
      </w:pPr>
      <w:r>
        <w:t xml:space="preserve">Nalaže se dužniku </w:t>
      </w:r>
      <w:r w:rsidR="004A2CDC">
        <w:t>PUČKO OTVORENO UČILIŠTE NOVAK, Mala Subotica, Braće Radića 69, OIB: 84728804906</w:t>
      </w:r>
      <w:r w:rsidRPr="00E22AB1">
        <w:t>,</w:t>
      </w:r>
      <w:r>
        <w:t xml:space="preserve"> da ukoliko plan restrukturiranja ne obuhvaća sve utvrđene i osporene tražbine u ovome postupku, da u roku od 8 dana od dana od objave na mrežnoj stranici e-Oglasna ploča sudova dostavi sudu izmijenjeni plan restrukturiranja.</w:t>
      </w:r>
    </w:p>
    <w:p w:rsidRDefault="00333B2F" w:rsidP="00333B2F" w:rsidR="00333B2F">
      <w:pPr>
        <w:jc w:val="center"/>
      </w:pPr>
      <w:r>
        <w:t xml:space="preserve">U Varaždinu, </w:t>
      </w:r>
      <w:r w:rsidR="003B1692">
        <w:t>15. prosinca</w:t>
      </w:r>
      <w:r>
        <w:t xml:space="preserve"> 2017.</w:t>
      </w:r>
    </w:p>
    <w:p w:rsidRDefault="00A3317C" w:rsidP="000E3CD6" w:rsidR="00A3317C">
      <w:pPr>
        <w:jc w:val="both"/>
      </w:pPr>
    </w:p>
    <w:p w:rsidRDefault="000E3CD6" w:rsidP="000E3CD6" w:rsidR="000E3CD6" w:rsidRPr="00102896">
      <w:pPr>
        <w:ind w:left="4248"/>
        <w:jc w:val="center"/>
      </w:pPr>
      <w:r w:rsidRPr="00102896">
        <w:t>Sudac:</w:t>
      </w:r>
    </w:p>
    <w:p w:rsidRDefault="000E3CD6" w:rsidP="000E3CD6" w:rsidR="000E3CD6" w:rsidRPr="00102896">
      <w:pPr>
        <w:ind w:left="4248"/>
        <w:jc w:val="center"/>
      </w:pPr>
    </w:p>
    <w:p w:rsidRDefault="000E3CD6" w:rsidP="000E3CD6" w:rsidR="000E3CD6" w:rsidRPr="00102896">
      <w:pPr>
        <w:ind w:left="4248"/>
        <w:jc w:val="center"/>
      </w:pPr>
      <w:r w:rsidRPr="00102896">
        <w:t>Ksenija Flack-Makitan, v. r.</w:t>
      </w:r>
    </w:p>
    <w:p w:rsidRDefault="000E3CD6" w:rsidP="000E3CD6" w:rsidR="000E3CD6" w:rsidRPr="00102896">
      <w:pPr>
        <w:ind w:left="4248"/>
        <w:jc w:val="center"/>
      </w:pPr>
    </w:p>
    <w:p w:rsidRDefault="000E3CD6" w:rsidP="000E3CD6" w:rsidR="000E3CD6" w:rsidRPr="00102896">
      <w:pPr>
        <w:ind w:left="4248"/>
        <w:jc w:val="center"/>
      </w:pPr>
    </w:p>
    <w:p w:rsidRDefault="000E3CD6" w:rsidP="000E3CD6" w:rsidR="000E3CD6" w:rsidRPr="00102896">
      <w:pPr>
        <w:ind w:left="4248"/>
        <w:jc w:val="center"/>
      </w:pPr>
      <w:r w:rsidRPr="00102896">
        <w:t>Za točnost otpravka – ovlašteni službenik</w:t>
      </w:r>
    </w:p>
    <w:p w:rsidRDefault="000E3CD6" w:rsidP="00333B2F" w:rsidR="000E3CD6">
      <w:pPr>
        <w:ind w:left="4956"/>
        <w:jc w:val="both"/>
      </w:pPr>
    </w:p>
    <w:p w:rsidRDefault="00A3317C" w:rsidP="00333B2F" w:rsidR="00A3317C">
      <w:pPr>
        <w:ind w:left="4956"/>
        <w:jc w:val="both"/>
      </w:pPr>
    </w:p>
    <w:p w:rsidRDefault="00333B2F" w:rsidP="00A3317C" w:rsidR="00333B2F">
      <w:pPr>
        <w:jc w:val="both"/>
      </w:pPr>
      <w:r>
        <w:t>DNA:</w:t>
      </w:r>
    </w:p>
    <w:p w:rsidRDefault="00333B2F" w:rsidP="00A3317C" w:rsidR="00333B2F">
      <w:pPr>
        <w:pStyle w:val="Odlomakpopisa"/>
        <w:numPr>
          <w:ilvl w:val="0"/>
          <w:numId w:val="6"/>
        </w:numPr>
        <w:jc w:val="both"/>
      </w:pPr>
      <w:r>
        <w:t xml:space="preserve">Povjereniku </w:t>
      </w:r>
      <w:r w:rsidR="004A2CDC">
        <w:t>Vanda Kovačević Gelenčer, A. Mihanovića 1/3, Virovitica,</w:t>
      </w:r>
    </w:p>
    <w:p w:rsidRDefault="00333B2F" w:rsidP="00A3317C" w:rsidR="00333B2F">
      <w:pPr>
        <w:pStyle w:val="Odlomakpopisa"/>
        <w:numPr>
          <w:ilvl w:val="0"/>
          <w:numId w:val="6"/>
        </w:numPr>
        <w:jc w:val="both"/>
      </w:pPr>
      <w:r>
        <w:t>Financijskoj agenciji Zagreb, Ulica grada Vukovara 70,</w:t>
      </w:r>
    </w:p>
    <w:p w:rsidRDefault="00333B2F" w:rsidP="00A3317C" w:rsidR="00AA12C3">
      <w:pPr>
        <w:pStyle w:val="Odlomakpopisa"/>
        <w:numPr>
          <w:ilvl w:val="0"/>
          <w:numId w:val="6"/>
        </w:numPr>
        <w:spacing w:after="200"/>
        <w:jc w:val="both"/>
      </w:pPr>
      <w:r>
        <w:t>E-Oglasna ploča suda</w:t>
      </w:r>
    </w:p>
    <w:sectPr w:rsidSect="000E3CD6" w:rsidR="00AA12C3">
      <w:headerReference w:type="default" r:id="rId11"/>
      <w:headerReference w:type="first" r:id="rId12"/>
      <w:pgSz w:h="16838" w:w="11906"/>
      <w:pgMar w:gutter="0" w:footer="709" w:header="709" w:left="1418" w:bottom="56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65B6" w:rsidP="00063095" w:rsidR="007B65B6">
      <w:r>
        <w:separator/>
      </w:r>
    </w:p>
  </w:endnote>
  <w:endnote w:id="0" w:type="continuationSeparator">
    <w:p w:rsidRDefault="007B65B6" w:rsidP="00063095" w:rsidR="007B65B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65B6" w:rsidP="00063095" w:rsidR="007B65B6">
      <w:r>
        <w:separator/>
      </w:r>
    </w:p>
  </w:footnote>
  <w:footnote w:id="0" w:type="continuationSeparator">
    <w:p w:rsidRDefault="007B65B6" w:rsidP="00063095" w:rsidR="007B65B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9769352"/>
      <w:docPartObj>
        <w:docPartGallery w:val="Page Numbers (Top of Page)"/>
        <w:docPartUnique/>
      </w:docPartObj>
    </w:sdtPr>
    <w:sdtEndPr/>
    <w:sdtContent>
      <w:p w:rsidRDefault="005D2253" w:rsidR="005D2253">
        <w:pPr>
          <w:pStyle w:val="Zaglavlje"/>
          <w:jc w:val="center"/>
        </w:pPr>
        <w:r>
          <w:fldChar w:fldCharType="begin"/>
        </w:r>
        <w:r>
          <w:instrText>PAGE   \* MERGEFORMAT</w:instrText>
        </w:r>
        <w:r>
          <w:fldChar w:fldCharType="separate"/>
        </w:r>
        <w:r w:rsidR="00F56BFA">
          <w:rPr>
            <w:noProof/>
          </w:rPr>
          <w:t>2</w:t>
        </w:r>
        <w:r>
          <w:fldChar w:fldCharType="end"/>
        </w:r>
      </w:p>
    </w:sdtContent>
  </w:sdt>
  <w:p w:rsidRDefault="005D2253" w:rsidR="005D2253">
    <w:pPr>
      <w:pStyle w:val="Zaglavlje"/>
    </w:pPr>
    <w:r>
      <w:tab/>
    </w:r>
    <w:r w:rsidR="009D3492">
      <w:tab/>
    </w:r>
    <w:r w:rsidR="00A3317C">
      <w:t>Poslovni broj: 5 St-</w:t>
    </w:r>
    <w:r w:rsidR="003B1692">
      <w:t>250/17-17</w:t>
    </w:r>
  </w:p>
  <w:p w:rsidRDefault="005D2253" w:rsidR="005D2253">
    <w:pPr>
      <w:pStyle w:val="Zaglavlje"/>
    </w:pPr>
  </w:p>
  <w:p w:rsidRDefault="005D2253" w:rsidR="005D225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2253" w:rsidR="005D2253">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123E4C"/>
    <w:multiLevelType w:val="hybridMultilevel"/>
    <w:tmpl w:val="3EACAC46"/>
    <w:lvl w:tplc="5492BAA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6F03896"/>
    <w:multiLevelType w:val="hybridMultilevel"/>
    <w:tmpl w:val="76A06EE8"/>
    <w:lvl w:tplc="E5D01D74" w:ilvl="0">
      <w:start w:val="1"/>
      <w:numFmt w:val="decimal"/>
      <w:lvlText w:val="%1."/>
      <w:lvlJc w:val="left"/>
      <w:pPr>
        <w:ind w:hanging="360" w:left="153"/>
      </w:pPr>
      <w:rPr>
        <w:rFonts w:hint="default"/>
      </w:rPr>
    </w:lvl>
    <w:lvl w:tentative="true" w:tplc="041A0019" w:ilvl="1">
      <w:start w:val="1"/>
      <w:numFmt w:val="lowerLetter"/>
      <w:lvlText w:val="%2."/>
      <w:lvlJc w:val="left"/>
      <w:pPr>
        <w:ind w:hanging="360" w:left="873"/>
      </w:pPr>
    </w:lvl>
    <w:lvl w:tentative="true" w:tplc="041A001B" w:ilvl="2">
      <w:start w:val="1"/>
      <w:numFmt w:val="lowerRoman"/>
      <w:lvlText w:val="%3."/>
      <w:lvlJc w:val="right"/>
      <w:pPr>
        <w:ind w:hanging="180" w:left="1593"/>
      </w:pPr>
    </w:lvl>
    <w:lvl w:tentative="true" w:tplc="041A000F" w:ilvl="3">
      <w:start w:val="1"/>
      <w:numFmt w:val="decimal"/>
      <w:lvlText w:val="%4."/>
      <w:lvlJc w:val="left"/>
      <w:pPr>
        <w:ind w:hanging="360" w:left="2313"/>
      </w:pPr>
    </w:lvl>
    <w:lvl w:tentative="true" w:tplc="041A0019" w:ilvl="4">
      <w:start w:val="1"/>
      <w:numFmt w:val="lowerLetter"/>
      <w:lvlText w:val="%5."/>
      <w:lvlJc w:val="left"/>
      <w:pPr>
        <w:ind w:hanging="360" w:left="3033"/>
      </w:pPr>
    </w:lvl>
    <w:lvl w:tentative="true" w:tplc="041A001B" w:ilvl="5">
      <w:start w:val="1"/>
      <w:numFmt w:val="lowerRoman"/>
      <w:lvlText w:val="%6."/>
      <w:lvlJc w:val="right"/>
      <w:pPr>
        <w:ind w:hanging="180" w:left="3753"/>
      </w:pPr>
    </w:lvl>
    <w:lvl w:tentative="true" w:tplc="041A000F" w:ilvl="6">
      <w:start w:val="1"/>
      <w:numFmt w:val="decimal"/>
      <w:lvlText w:val="%7."/>
      <w:lvlJc w:val="left"/>
      <w:pPr>
        <w:ind w:hanging="360" w:left="4473"/>
      </w:pPr>
    </w:lvl>
    <w:lvl w:tentative="true" w:tplc="041A0019" w:ilvl="7">
      <w:start w:val="1"/>
      <w:numFmt w:val="lowerLetter"/>
      <w:lvlText w:val="%8."/>
      <w:lvlJc w:val="left"/>
      <w:pPr>
        <w:ind w:hanging="360" w:left="5193"/>
      </w:pPr>
    </w:lvl>
    <w:lvl w:tentative="true" w:tplc="041A001B" w:ilvl="8">
      <w:start w:val="1"/>
      <w:numFmt w:val="lowerRoman"/>
      <w:lvlText w:val="%9."/>
      <w:lvlJc w:val="right"/>
      <w:pPr>
        <w:ind w:hanging="180" w:left="5913"/>
      </w:pPr>
    </w:lvl>
  </w:abstractNum>
  <w:abstractNum w:abstractNumId="2">
    <w:nsid w:val="3AE22E3B"/>
    <w:multiLevelType w:val="hybridMultilevel"/>
    <w:tmpl w:val="5D3A16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9B315AC"/>
    <w:multiLevelType w:val="hybridMultilevel"/>
    <w:tmpl w:val="01FEB516"/>
    <w:lvl w:tplc="627CC53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5ADC63A6"/>
    <w:multiLevelType w:val="hybridMultilevel"/>
    <w:tmpl w:val="50BA5AB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F033F5"/>
    <w:multiLevelType w:val="multilevel"/>
    <w:tmpl w:val="CC9AB0B6"/>
    <w:lvl w:ilvl="0">
      <w:start w:val="1"/>
      <w:numFmt w:val="upperRoman"/>
      <w:lvlText w:val="%1."/>
      <w:lvlJc w:val="right"/>
      <w:pPr>
        <w:ind w:hanging="360" w:left="360"/>
      </w:pPr>
      <w:rPr>
        <w:rFonts w:cs="Times New Roman" w:hAnsi="Times New Roman" w:ascii="Times New Roman" w:hint="default"/>
        <w:b/>
        <w:sz w:val="24"/>
        <w:szCs w:val="24"/>
      </w:rPr>
    </w:lvl>
    <w:lvl w:ilvl="1">
      <w:start w:val="1"/>
      <w:numFmt w:val="decimal"/>
      <w:lvlText w:val="%1.%2."/>
      <w:lvlJc w:val="left"/>
      <w:pPr>
        <w:ind w:hanging="720" w:left="720"/>
      </w:pPr>
      <w:rPr>
        <w:rFonts w:hint="default"/>
        <w:b/>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6">
    <w:nsid w:val="662A35D3"/>
    <w:multiLevelType w:val="hybridMultilevel"/>
    <w:tmpl w:val="0FB016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0"/>
  </w:num>
  <w:num w:numId="3">
    <w:abstractNumId w:val="5"/>
  </w:num>
  <w:num w:numId="4">
    <w:abstractNumId w:val="1"/>
  </w:num>
  <w:num w:numId="5">
    <w:abstractNumId w:val="3"/>
  </w:num>
  <w:num w:numId="6">
    <w:abstractNumId w:val="2"/>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3095"/>
    <w:rsid w:val="00063095"/>
    <w:rsid w:val="000E3CD6"/>
    <w:rsid w:val="000F0776"/>
    <w:rsid w:val="00106AAF"/>
    <w:rsid w:val="00122573"/>
    <w:rsid w:val="001C6ECD"/>
    <w:rsid w:val="00222D17"/>
    <w:rsid w:val="00247D30"/>
    <w:rsid w:val="002572A8"/>
    <w:rsid w:val="00290DE5"/>
    <w:rsid w:val="002976B5"/>
    <w:rsid w:val="002B5920"/>
    <w:rsid w:val="002D5974"/>
    <w:rsid w:val="00333B2F"/>
    <w:rsid w:val="00346135"/>
    <w:rsid w:val="00391EAB"/>
    <w:rsid w:val="003B0EE4"/>
    <w:rsid w:val="003B1692"/>
    <w:rsid w:val="003C61CD"/>
    <w:rsid w:val="003E316E"/>
    <w:rsid w:val="003F53A8"/>
    <w:rsid w:val="004330A6"/>
    <w:rsid w:val="00444233"/>
    <w:rsid w:val="00484B2C"/>
    <w:rsid w:val="004A0F47"/>
    <w:rsid w:val="004A2CDC"/>
    <w:rsid w:val="004E1D9A"/>
    <w:rsid w:val="00516A20"/>
    <w:rsid w:val="005230DA"/>
    <w:rsid w:val="0052328B"/>
    <w:rsid w:val="005276BA"/>
    <w:rsid w:val="005600C6"/>
    <w:rsid w:val="00577197"/>
    <w:rsid w:val="005802E8"/>
    <w:rsid w:val="00586DC0"/>
    <w:rsid w:val="005A4C24"/>
    <w:rsid w:val="005A6F73"/>
    <w:rsid w:val="005D2253"/>
    <w:rsid w:val="005F1246"/>
    <w:rsid w:val="00643E51"/>
    <w:rsid w:val="006B0DAE"/>
    <w:rsid w:val="006B6396"/>
    <w:rsid w:val="00722D2A"/>
    <w:rsid w:val="00760556"/>
    <w:rsid w:val="00772C64"/>
    <w:rsid w:val="007837B4"/>
    <w:rsid w:val="007A4096"/>
    <w:rsid w:val="007B65B6"/>
    <w:rsid w:val="007C6257"/>
    <w:rsid w:val="00823F73"/>
    <w:rsid w:val="00826138"/>
    <w:rsid w:val="00836AC5"/>
    <w:rsid w:val="008A4576"/>
    <w:rsid w:val="008B7C54"/>
    <w:rsid w:val="008F11E1"/>
    <w:rsid w:val="008F5066"/>
    <w:rsid w:val="009050BF"/>
    <w:rsid w:val="00954519"/>
    <w:rsid w:val="009B4709"/>
    <w:rsid w:val="009D3492"/>
    <w:rsid w:val="009D77B2"/>
    <w:rsid w:val="009E442F"/>
    <w:rsid w:val="009F10B5"/>
    <w:rsid w:val="00A20D17"/>
    <w:rsid w:val="00A21061"/>
    <w:rsid w:val="00A224A8"/>
    <w:rsid w:val="00A3317C"/>
    <w:rsid w:val="00A72785"/>
    <w:rsid w:val="00A867B7"/>
    <w:rsid w:val="00A92C07"/>
    <w:rsid w:val="00A94F01"/>
    <w:rsid w:val="00AA12C3"/>
    <w:rsid w:val="00AD523A"/>
    <w:rsid w:val="00B540F7"/>
    <w:rsid w:val="00B7101E"/>
    <w:rsid w:val="00B916DA"/>
    <w:rsid w:val="00BC0DCD"/>
    <w:rsid w:val="00BE4AB3"/>
    <w:rsid w:val="00BE7D10"/>
    <w:rsid w:val="00BF3A2C"/>
    <w:rsid w:val="00BF4F90"/>
    <w:rsid w:val="00CC75B9"/>
    <w:rsid w:val="00CD21DC"/>
    <w:rsid w:val="00CD5F7F"/>
    <w:rsid w:val="00CE1490"/>
    <w:rsid w:val="00CE3CAD"/>
    <w:rsid w:val="00D32554"/>
    <w:rsid w:val="00D34120"/>
    <w:rsid w:val="00D72892"/>
    <w:rsid w:val="00D90E75"/>
    <w:rsid w:val="00E7498A"/>
    <w:rsid w:val="00E8612B"/>
    <w:rsid w:val="00ED148D"/>
    <w:rsid w:val="00ED45CA"/>
    <w:rsid w:val="00ED555E"/>
    <w:rsid w:val="00EE4C64"/>
    <w:rsid w:val="00F41B07"/>
    <w:rsid w:val="00F56BFA"/>
    <w:rsid w:val="00F57700"/>
    <w:rsid w:val="00F63A71"/>
    <w:rsid w:val="00F92C1E"/>
    <w:rsid w:val="00FA1E9C"/>
    <w:rsid w:val="00FD565C"/>
    <w:rsid w:val="00FD5BAF"/>
    <w:rsid w:val="00FE0F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309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true" w:styleId="OdlomakpopisaChar" w:type="character">
    <w:name w:val="Odlomak popisa Char"/>
    <w:link w:val="Odlomakpopisa"/>
    <w:uiPriority w:val="34"/>
    <w:rsid w:val="00063095"/>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true" w:styleId="ZaglavljeChar" w:type="character">
    <w:name w:val="Zaglavlje Char"/>
    <w:basedOn w:val="Zadanifontodlomka"/>
    <w:link w:val="Zaglavlje"/>
    <w:uiPriority w:val="99"/>
    <w:rsid w:val="0006309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true" w:styleId="PodnojeChar" w:type="character">
    <w:name w:val="Podnožje Char"/>
    <w:basedOn w:val="Zadanifontodlomka"/>
    <w:link w:val="Podnoje"/>
    <w:uiPriority w:val="99"/>
    <w:rsid w:val="00063095"/>
    <w:rPr>
      <w:rFonts w:cs="Times New Roman" w:eastAsia="Times New Roman" w:hAnsi="Times New Roman" w:ascii="Times New Roman"/>
      <w:sz w:val="24"/>
      <w:szCs w:val="24"/>
      <w:lang w:eastAsia="hr-HR"/>
    </w:rPr>
  </w:style>
  <w:style w:styleId="Reetkatablice" w:type="table">
    <w:name w:val="Table Grid"/>
    <w:basedOn w:val="Obinatablica"/>
    <w:uiPriority w:val="59"/>
    <w:rsid w:val="009050B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9050BF"/>
    <w:pPr>
      <w:spacing w:lineRule="auto" w:line="240" w:after="80"/>
    </w:pPr>
    <w:rPr>
      <w:rFonts w:cs="Times New Roman" w:eastAsia="Times New Roman" w:hAnsi="Calibri" w:ascii="Calibri"/>
    </w:rPr>
  </w:style>
  <w:style w:customStyle="true" w:styleId="TekstbaloniaChar" w:type="character">
    <w:name w:val="Tekst balončića Char"/>
    <w:basedOn w:val="Zadanifontodlomka"/>
    <w:link w:val="Tekstbalonia"/>
    <w:uiPriority w:val="99"/>
    <w:semiHidden/>
    <w:rsid w:val="005D2253"/>
    <w:rPr>
      <w:rFonts w:cs="Tahoma" w:hAnsi="Tahoma" w:ascii="Tahoma"/>
      <w:sz w:val="16"/>
      <w:szCs w:val="16"/>
    </w:rPr>
  </w:style>
  <w:style w:styleId="Tekstbalonia" w:type="paragraph">
    <w:name w:val="Balloon Text"/>
    <w:basedOn w:val="Normal"/>
    <w:link w:val="TekstbaloniaChar"/>
    <w:uiPriority w:val="99"/>
    <w:semiHidden/>
    <w:unhideWhenUsed/>
    <w:rsid w:val="005D2253"/>
    <w:rPr>
      <w:rFonts w:eastAsiaTheme="minorHAnsi" w:cs="Tahoma" w:hAnsi="Tahoma" w:ascii="Tahoma"/>
      <w:sz w:val="16"/>
      <w:szCs w:val="16"/>
      <w:lang w:eastAsia="en-US"/>
    </w:rPr>
  </w:style>
  <w:style w:styleId="Tekstrezerviranogmjesta" w:type="character">
    <w:name w:val="Placeholder Text"/>
    <w:basedOn w:val="Zadanifontodlomka"/>
    <w:uiPriority w:val="99"/>
    <w:semiHidden/>
    <w:rsid w:val="00F56BFA"/>
    <w:rPr>
      <w:color w:val="808080"/>
      <w:bdr w:space="0" w:sz="0" w:color="auto" w:val="none"/>
      <w:shd w:fill="auto" w:color="auto" w:val="clear"/>
    </w:rPr>
  </w:style>
  <w:style w:customStyle="true" w:styleId="eSPISCCParagraphDefaultFont" w:type="character">
    <w:name w:val="eSPIS_CC_Paragraph Default Font"/>
    <w:basedOn w:val="Zadanifontodlomka"/>
    <w:rsid w:val="00F56BFA"/>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F56BFA"/>
    <w:rPr>
      <w:rFonts w:cstheme="minorBidi"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F56BFA"/>
    <w:rPr>
      <w:rFonts w:cstheme="minorBidi" w:eastAsiaTheme="minorHAnsi"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F56BFA"/>
    <w:rPr>
      <w:rFonts w:cstheme="minorBidi" w:eastAsiaTheme="minorHAnsi"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309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1" w:styleId="OdlomakpopisaChar" w:type="character">
    <w:name w:val="Odlomak popisa Char"/>
    <w:link w:val="Odlomakpopisa"/>
    <w:uiPriority w:val="34"/>
    <w:rsid w:val="00063095"/>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1" w:styleId="ZaglavljeChar" w:type="character">
    <w:name w:val="Zaglavlje Char"/>
    <w:basedOn w:val="Zadanifontodlomka"/>
    <w:link w:val="Zaglavlje"/>
    <w:uiPriority w:val="99"/>
    <w:rsid w:val="0006309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1" w:styleId="PodnojeChar" w:type="character">
    <w:name w:val="Podnožje Char"/>
    <w:basedOn w:val="Zadanifontodlomka"/>
    <w:link w:val="Podnoje"/>
    <w:uiPriority w:val="99"/>
    <w:rsid w:val="00063095"/>
    <w:rPr>
      <w:rFonts w:ascii="Times New Roman" w:cs="Times New Roman" w:eastAsia="Times New Roman" w:hAnsi="Times New Roman"/>
      <w:sz w:val="24"/>
      <w:szCs w:val="24"/>
      <w:lang w:eastAsia="hr-HR"/>
    </w:rPr>
  </w:style>
  <w:style w:styleId="Reetkatablice" w:type="table">
    <w:name w:val="Table Grid"/>
    <w:basedOn w:val="Obinatablica"/>
    <w:uiPriority w:val="59"/>
    <w:rsid w:val="009050B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9050BF"/>
    <w:pPr>
      <w:spacing w:after="80" w:line="240" w:lineRule="auto"/>
    </w:pPr>
    <w:rPr>
      <w:rFonts w:ascii="Calibri" w:cs="Times New Roman" w:eastAsia="Times New Roman" w:hAnsi="Calibri"/>
    </w:rPr>
  </w:style>
  <w:style w:customStyle="1" w:styleId="TekstbaloniaChar" w:type="character">
    <w:name w:val="Tekst balončića Char"/>
    <w:basedOn w:val="Zadanifontodlomka"/>
    <w:link w:val="Tekstbalonia"/>
    <w:uiPriority w:val="99"/>
    <w:semiHidden/>
    <w:rsid w:val="005D2253"/>
    <w:rPr>
      <w:rFonts w:ascii="Tahoma" w:cs="Tahoma" w:hAnsi="Tahoma"/>
      <w:sz w:val="16"/>
      <w:szCs w:val="16"/>
    </w:rPr>
  </w:style>
  <w:style w:styleId="Tekstbalonia" w:type="paragraph">
    <w:name w:val="Balloon Text"/>
    <w:basedOn w:val="Normal"/>
    <w:link w:val="TekstbaloniaChar"/>
    <w:uiPriority w:val="99"/>
    <w:semiHidden/>
    <w:unhideWhenUsed/>
    <w:rsid w:val="005D2253"/>
    <w:rPr>
      <w:rFonts w:ascii="Tahoma" w:cs="Tahoma" w:eastAsiaTheme="minorHAnsi" w:hAnsi="Tahoma"/>
      <w:sz w:val="16"/>
      <w:szCs w:val="16"/>
      <w:lang w:eastAsia="en-US"/>
    </w:rPr>
  </w:style>
  <w:style w:styleId="Tekstrezerviranogmjesta" w:type="character">
    <w:name w:val="Placeholder Text"/>
    <w:basedOn w:val="Zadanifontodlomka"/>
    <w:uiPriority w:val="99"/>
    <w:semiHidden/>
    <w:rsid w:val="00F56BFA"/>
    <w:rPr>
      <w:color w:val="808080"/>
      <w:bdr w:color="auto" w:space="0" w:sz="0" w:val="none"/>
      <w:shd w:color="auto" w:fill="auto" w:val="clear"/>
    </w:rPr>
  </w:style>
  <w:style w:customStyle="1" w:styleId="eSPISCCParagraphDefaultFont" w:type="character">
    <w:name w:val="eSPIS_CC_Paragraph Default Font"/>
    <w:basedOn w:val="Zadanifontodlomka"/>
    <w:rsid w:val="00F56BFA"/>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F56BFA"/>
    <w:rPr>
      <w:rFonts w:cstheme="minorBidi" w:eastAsia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F56BFA"/>
    <w:rPr>
      <w:rFonts w:ascii="Times New Roman" w:cstheme="minorBidi" w:eastAsiaTheme="minorHAns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F56BFA"/>
    <w:rPr>
      <w:rFonts w:ascii="Times New Roman" w:cstheme="minorBidi" w:eastAsiaTheme="minorHAns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2613996">
      <w:bodyDiv w:val="true"/>
      <w:marLeft w:val="0"/>
      <w:marRight w:val="0"/>
      <w:marTop w:val="0"/>
      <w:marBottom w:val="0"/>
      <w:divBdr>
        <w:top w:space="0" w:sz="0" w:color="auto" w:val="none"/>
        <w:left w:space="0" w:sz="0" w:color="auto" w:val="none"/>
        <w:bottom w:space="0" w:sz="0" w:color="auto" w:val="none"/>
        <w:right w:space="0" w:sz="0" w:color="auto" w:val="none"/>
      </w:divBdr>
    </w:div>
    <w:div w:id="1061561755">
      <w:bodyDiv w:val="true"/>
      <w:marLeft w:val="0"/>
      <w:marRight w:val="0"/>
      <w:marTop w:val="0"/>
      <w:marBottom w:val="0"/>
      <w:divBdr>
        <w:top w:space="0" w:sz="0" w:color="auto" w:val="none"/>
        <w:left w:space="0" w:sz="0" w:color="auto" w:val="none"/>
        <w:bottom w:space="0" w:sz="0" w:color="auto" w:val="none"/>
        <w:right w:space="0" w:sz="0" w:color="auto" w:val="none"/>
      </w:divBdr>
    </w:div>
    <w:div w:id="11501732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2017.</izvorni_sadrzaj>
    <derivirana_varijabla naziv="DomainObject.DatumDonosenjaOdluke_1">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St-250/2017-17</izvorni_sadrzaj>
    <derivirana_varijabla naziv="DomainObject.Oznaka_1">St-250/2017-17</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2017.</izvorni_sadrzaj>
    <derivirana_varijabla naziv="DomainObject.Predmet.DatumOsnivanja_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 predstečajnog postupka</izvorni_sadrzaj>
    <derivirana_varijabla naziv="DomainObject.Predmet.Opis_1">Prijedlog za otv.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St-250/2017</izvorni_sadrzaj>
    <derivirana_varijabla naziv="DomainObject.Predmet.OznakaBroj_1">St-250/2017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Pučko otvoreno učilište Novak; Raiffeisenbank Austria d.d.</izvorni_sadrzaj>
    <derivirana_varijabla naziv="DomainObject.Predmet.StrankaFormated_1">  Pučko otvoreno učilište Novak; Raiffeisenbank Austria d.d.</derivirana_varijabla>
  </DomainObject.Predmet.StrankaFormated>
  <DomainObject.Predmet.StrankaFormatedOIB>
    <izvorni_sadrzaj>  Pučko otvoreno učilište Novak, OIB 84728804906; Raiffeisenbank Austria d.d., OIB 53056966535</izvorni_sadrzaj>
    <derivirana_varijabla naziv="DomainObject.Predmet.StrankaFormatedOIB_1">  Pučko otvoreno učilište Novak, OIB 84728804906; Raiffeisenbank Austria d.d., OIB 53056966535</derivirana_varijabla>
  </DomainObject.Predmet.StrankaFormatedOIB>
  <DomainObject.Predmet.StrankaFormatedWithAdress>
    <izvorni_sadrzaj> Pučko otvoreno učilište Novak, Braće Radića 69, 40000 Mala Subotica; Raiffeisenbank Austria d.d., Magazinska cesta 69, 10000 Zagreb</izvorni_sadrzaj>
    <derivirana_varijabla naziv="DomainObject.Predmet.StrankaFormatedWithAdress_1"> Pučko otvoreno učilište Novak, Braće Radića 69, 40000 Mala Subotica; Raiffeisenbank Austria d.d., Magazinska cesta 69, 10000 Zagreb</derivirana_varijabla>
  </DomainObject.Predmet.StrankaFormatedWithAdress>
  <DomainObject.Predmet.StrankaFormatedWithAdressOIB>
    <izvorni_sadrzaj> Pučko otvoreno učilište Novak, OIB 84728804906, Braće Radića 69, 40000 Mala Subotica; Raiffeisenbank Austria d.d., OIB 53056966535, Magazinska cesta 69, 10000 Zagreb</izvorni_sadrzaj>
    <derivirana_varijabla naziv="DomainObject.Predmet.StrankaFormatedWithAdressOIB_1"> Pučko otvoreno učilište Novak, OIB 84728804906, Braće Radića 69, 40000 Mala Subotica; Raiffeisenbank Austria d.d., OIB 53056966535, Magazinska cesta 69, 10000 Zagreb</derivirana_varijabla>
  </DomainObject.Predmet.StrankaFormatedWithAdressOIB>
  <DomainObject.Predmet.StrankaWithAdress>
    <izvorni_sadrzaj>Pučko otvoreno učilište Novak Braće Radića 69,40000 Mala Subotica,Raiffeisenbank Austria d.d. Magazinska cesta 69,10000 Zagreb</izvorni_sadrzaj>
    <derivirana_varijabla naziv="DomainObject.Predmet.StrankaWithAdress_1">Pučko otvoreno učilište Novak Braće Radića 69,40000 Mala Subotica,Raiffeisenbank Austria d.d. Magazinska cesta 69,10000 Zagreb</derivirana_varijabla>
  </DomainObject.Predmet.StrankaWithAdress>
  <DomainObject.Predmet.StrankaWithAdressOIB>
    <izvorni_sadrzaj>Pučko otvoreno učilište Novak, OIB 84728804906, Braće Radića 69,40000 Mala Subotica,Raiffeisenbank Austria d.d., OIB 53056966535, Magazinska cesta 69,10000 Zagreb</izvorni_sadrzaj>
    <derivirana_varijabla naziv="DomainObject.Predmet.StrankaWithAdressOIB_1">Pučko otvoreno učilište Novak, OIB 84728804906, Braće Radića 69,40000 Mala Subotica,Raiffeisenbank Austria d.d., OIB 53056966535, Magazinska cesta 69,10000 Zagreb</derivirana_varijabla>
  </DomainObject.Predmet.StrankaWithAdressOIB>
  <DomainObject.Predmet.StrankaNazivFormated>
    <izvorni_sadrzaj>Pučko otvoreno učilište Novak,Raiffeisenbank Austria d.d.</izvorni_sadrzaj>
    <derivirana_varijabla naziv="DomainObject.Predmet.StrankaNazivFormated_1">Pučko otvoreno učilište Novak,Raiffeisenbank Austria d.d.</derivirana_varijabla>
  </DomainObject.Predmet.StrankaNazivFormated>
  <DomainObject.Predmet.StrankaNazivFormatedOIB>
    <izvorni_sadrzaj>Pučko otvoreno učilište Novak, OIB 84728804906,Raiffeisenbank Austria d.d., OIB 53056966535</izvorni_sadrzaj>
    <derivirana_varijabla naziv="DomainObject.Predmet.StrankaNazivFormatedOIB_1">Pučko otvoreno učilište Novak, OIB 84728804906,Raiffeisenbank Austria d.d., OIB 53056966535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440852.74</izvorni_sadrzaj>
    <derivirana_varijabla naziv="DomainObject.Predmet.TrenutnaVrijednost_1">440852.74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Pučko otvoreno učilište Novak</item>
      <item>Raiffeisenbank Austria d.d.</item>
    </izvorni_sadrzaj>
    <derivirana_varijabla naziv="DomainObject.Predmet.StrankaListFormated_1">
      <item>Pučko otvoreno učilište Novak</item>
      <item>Raiffeisenbank Austria d.d.</item>
    </derivirana_varijabla>
  </DomainObject.Predmet.StrankaListFormated>
  <DomainObject.Predmet.StrankaListFormatedOIB>
    <izvorni_sadrzaj>
      <item>Pučko otvoreno učilište Novak, OIB 84728804906</item>
      <item>Raiffeisenbank Austria d.d., OIB 53056966535</item>
    </izvorni_sadrzaj>
    <derivirana_varijabla naziv="DomainObject.Predmet.StrankaListFormatedOIB_1">
      <item>Pučko otvoreno učilište Novak, OIB 84728804906</item>
      <item>Raiffeisenbank Austria d.d., OIB 53056966535</item>
    </derivirana_varijabla>
  </DomainObject.Predmet.StrankaListFormatedOIB>
  <DomainObject.Predmet.StrankaListFormatedWithAdress>
    <izvorni_sadrzaj>
      <item>Pučko otvoreno učilište Novak, Braće Radića 69, 40000 Mala Subotica</item>
      <item>Raiffeisenbank Austria d.d., Magazinska cesta 69, 10000 Zagreb</item>
    </izvorni_sadrzaj>
    <derivirana_varijabla naziv="DomainObject.Predmet.StrankaListFormatedWithAdress_1">
      <item>Pučko otvoreno učilište Novak, Braće Radića 69, 40000 Mala Subotica</item>
      <item>Raiffeisenbank Austria d.d., Magazinska cesta 69, 10000 Zagreb</item>
    </derivirana_varijabla>
  </DomainObject.Predmet.StrankaListFormatedWithAdress>
  <DomainObject.Predmet.StrankaListFormatedWithAdressOIB>
    <izvorni_sadrzaj>
      <item>Pučko otvoreno učilište Novak, OIB 84728804906, Braće Radića 69, 40000 Mala Subotica</item>
      <item>Raiffeisenbank Austria d.d., OIB 53056966535, Magazinska cesta 69, 10000 Zagreb</item>
    </izvorni_sadrzaj>
    <derivirana_varijabla naziv="DomainObject.Predmet.StrankaListFormatedWithAdressOIB_1">
      <item>Pučko otvoreno učilište Novak, OIB 84728804906, Braće Radića 69, 40000 Mala Subotica</item>
      <item>Raiffeisenbank Austria d.d., OIB 53056966535, Magazinska cesta 69, 10000 Zagreb</item>
    </derivirana_varijabla>
  </DomainObject.Predmet.StrankaListFormatedWithAdressOIB>
  <DomainObject.Predmet.StrankaListNazivFormated>
    <izvorni_sadrzaj>
      <item>Pučko otvoreno učilište Novak</item>
      <item>Raiffeisenbank Austria d.d.</item>
    </izvorni_sadrzaj>
    <derivirana_varijabla naziv="DomainObject.Predmet.StrankaListNazivFormated_1">
      <item>Pučko otvoreno učilište Novak</item>
      <item>Raiffeisenbank Austria d.d.</item>
    </derivirana_varijabla>
  </DomainObject.Predmet.StrankaListNazivFormated>
  <DomainObject.Predmet.StrankaListNazivFormatedOIB>
    <izvorni_sadrzaj>
      <item>Pučko otvoreno učilište Novak, OIB 84728804906</item>
      <item>Raiffeisenbank Austria d.d., OIB 53056966535</item>
    </izvorni_sadrzaj>
    <derivirana_varijabla naziv="DomainObject.Predmet.StrankaListNazivFormatedOIB_1">
      <item>Pučko otvoreno učilište Novak, OIB 84728804906</item>
      <item>Raiffeisenbank Austria d.d., OIB 53056966535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Financijska agencija</item>
      <item>Sudski registar</item>
      <item>NARODNE NOVINE, dioničko društvo za izdavanje i tiskanje Službenog lista Republike Hrvatske, službenih i drugih obrazaca te za trgovanje školskim i uredskim priborom i opremom</item>
    </izvorni_sadrzaj>
    <derivirana_varijabla naziv="DomainObject.Predmet.OstaliListFormated_1">
      <item>Financijska agencija</item>
      <item>Sudski registar</item>
      <item>NARODNE NOVINE, dioničko društvo za izdavanje i tiskanje Službenog lista Republike Hrvatske, službenih i drugih obrazaca te za trgovanje školskim i uredskim priborom i opremom</item>
    </derivirana_varijabla>
  </DomainObject.Predmet.OstaliListFormated>
  <DomainObject.Predmet.OstaliListFormatedOIB>
    <izvorni_sadrzaj>
      <item>Financijska agencija, OIB 85821130368</item>
      <item>Sudski registar</item>
      <item>NARODNE NOVINE, dioničko društvo za izdavanje i tiskanje Službenog lista Republike Hrvatske, službenih i drugih obrazaca te za trgovanje školskim i uredskim priborom i opremom, OIB 64546066176</item>
    </izvorni_sadrzaj>
    <derivirana_varijabla naziv="DomainObject.Predmet.OstaliListFormatedOIB_1">
      <item>Financijska agencija, OIB 85821130368</item>
      <item>Sudski registar</item>
      <item>NARODNE NOVINE, dioničko društvo za izdavanje i tiskanje Službenog lista Republike Hrvatske, službenih i drugih obrazaca te za trgovanje školskim i uredskim priborom i opremom, OIB 64546066176</item>
    </derivirana_varijabla>
  </DomainObject.Predmet.OstaliListFormatedOIB>
  <DomainObject.Predmet.OstaliListFormatedWithAdress>
    <izvorni_sadrzaj>
      <item>Financijska agencija, Ulica grada Vukovara 70, 10000 Zagreb</item>
      <item>Sudski registar</item>
      <item>NARODNE NOVINE, dioničko društvo za izdavanje i tiskanje Službenog lista Republike Hrvatske, službenih i drugih obrazaca te za trgovanje školskim i uredskim priborom i opremom, Savski Gaj XIII. put 6 , 10000 Zagreb</item>
    </izvorni_sadrzaj>
    <derivirana_varijabla naziv="DomainObject.Predmet.OstaliListFormatedWithAdress_1">
      <item>Financijska agencija, Ulica grada Vukovara 70, 10000 Zagreb</item>
      <item>Sudski registar</item>
      <item>NARODNE NOVINE, dioničko društvo za izdavanje i tiskanje Službenog lista Republike Hrvatske, službenih i drugih obrazaca te za trgovanje školskim i uredskim priborom i opremom, Savski Gaj XIII. put 6 , 10000 Zagreb</item>
    </derivirana_varijabla>
  </DomainObject.Predmet.OstaliListFormatedWithAdress>
  <DomainObject.Predmet.OstaliListFormatedWithAdressOIB>
    <izvorni_sadrzaj>
      <item>Financijska agencija, OIB 85821130368, Ulica grada Vukovara 70, 10000 Zagreb</item>
      <item>Sudski registar</item>
      <item>NARODNE NOVINE, dioničko društvo za izdavanje i tiskanje Službenog lista Republike Hrvatske, službenih i drugih obrazaca te za trgovanje školskim i uredskim priborom i opremom, OIB 64546066176, Savski Gaj XIII. put 6 , 10000 Zagreb</item>
    </izvorni_sadrzaj>
    <derivirana_varijabla naziv="DomainObject.Predmet.OstaliListFormatedWithAdressOIB_1">
      <item>Financijska agencija, OIB 85821130368, Ulica grada Vukovara 70, 10000 Zagreb</item>
      <item>Sudski registar</item>
      <item>NARODNE NOVINE, dioničko društvo za izdavanje i tiskanje Službenog lista Republike Hrvatske, službenih i drugih obrazaca te za trgovanje školskim i uredskim priborom i opremom, OIB 64546066176, Savski Gaj XIII. put 6 , 10000 Zagreb</item>
    </derivirana_varijabla>
  </DomainObject.Predmet.OstaliListFormatedWithAdressOIB>
  <DomainObject.Predmet.OstaliListNazivFormated>
    <izvorni_sadrzaj>
      <item>Financijska agencija</item>
      <item>Sudski registar</item>
      <item>NARODNE NOVINE, dioničko društvo za izdavanje i tiskanje Službenog lista Republike Hrvatske, službenih i drugih obrazaca te za trgovanje školskim i uredskim priborom i opremom</item>
    </izvorni_sadrzaj>
    <derivirana_varijabla naziv="DomainObject.Predmet.OstaliListNazivFormated_1">
      <item>Financijska agencija</item>
      <item>Sudski registar</item>
      <item>NARODNE NOVINE, dioničko društvo za izdavanje i tiskanje Službenog lista Republike Hrvatske, službenih i drugih obrazaca te za trgovanje školskim i uredskim priborom i opremom</item>
    </derivirana_varijabla>
  </DomainObject.Predmet.OstaliListNazivFormated>
  <DomainObject.Predmet.OstaliListNazivFormatedOIB>
    <izvorni_sadrzaj>
      <item>Financijska agencija, OIB 85821130368</item>
      <item>Sudski registar</item>
      <item>NARODNE NOVINE, dioničko društvo za izdavanje i tiskanje Službenog lista Republike Hrvatske, službenih i drugih obrazaca te za trgovanje školskim i uredskim priborom i opremom, OIB 64546066176</item>
    </izvorni_sadrzaj>
    <derivirana_varijabla naziv="DomainObject.Predmet.OstaliListNazivFormatedOIB_1">
      <item>Financijska agencija, OIB 85821130368</item>
      <item>Sudski registar</item>
      <item>NARODNE NOVINE, dioničko društvo za izdavanje i tiskanje Službenog lista Republike Hrvatske, službenih i drugih obrazaca te za trgovanje školskim i uredskim priborom i opremom, OIB 64546066176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2017.</izvorni_sadrzaj>
    <derivirana_varijabla naziv="DomainObject.Datum_1">15. prosinca 2017.</derivirana_varijabla>
  </DomainObject.Datum>
  <DomainObject.PoslovniBrojDokumenta>
    <izvorni_sadrzaj>St-250/2017-17</izvorni_sadrzaj>
    <derivirana_varijabla naziv="DomainObject.PoslovniBrojDokumenta_1">St-250/2017-17</derivirana_varijabla>
  </DomainObject.PoslovniBrojDokumenta>
  <DomainObject.Predmet.StrankaIDrugi>
    <izvorni_sadrzaj>Pučko otvoreno učilište Novak i dr.</izvorni_sadrzaj>
    <derivirana_varijabla naziv="DomainObject.Predmet.StrankaIDrugi_1">Pučko otvoreno učilište Novak i dr.</derivirana_varijabla>
  </DomainObject.Predmet.StrankaIDrugi>
  <DomainObject.Predmet.ProtustrankaIDrugi>
    <izvorni_sadrzaj/>
    <derivirana_varijabla naziv="DomainObject.Predmet.ProtustrankaIDrugi_1"/>
  </DomainObject.Predmet.ProtustrankaIDrugi>
  <DomainObject.Predmet.StrankaIDrugiAdressOIB>
    <izvorni_sadrzaj>Pučko otvoreno učilište Novak, OIB 84728804906, Braće Radića 69, 40000 Mala Subotica i dr.</izvorni_sadrzaj>
    <derivirana_varijabla naziv="DomainObject.Predmet.StrankaIDrugiAdressOIB_1">Pučko otvoreno učilište Novak, OIB 84728804906, Braće Radića 69, 40000 Mala Subotica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Pučko otvoreno učilište Novak</item>
      <item>Raiffeisenbank Austria d.d.</item>
      <item>Financijska agencija</item>
      <item>Sudski registar</item>
      <item>NARODNE NOVINE, dioničko društvo za izdavanje i tiskanje Službenog lista Republike Hrvatske, službenih i drugih obrazaca te za trgovanje školskim i uredskim priborom i opremom</item>
    </izvorni_sadrzaj>
    <derivirana_varijabla naziv="DomainObject.Predmet.SudioniciListNaziv_1">
      <item>Pučko otvoreno učilište Novak</item>
      <item>Raiffeisenbank Austria d.d.</item>
      <item>Financijska agencija</item>
      <item>Sudski registar</item>
      <item>NARODNE NOVINE, dioničko društvo za izdavanje i tiskanje Službenog lista Republike Hrvatske, službenih i drugih obrazaca te za trgovanje školskim i uredskim priborom i opremom</item>
    </derivirana_varijabla>
  </DomainObject.Predmet.SudioniciListNaziv>
  <DomainObject.Predmet.SudioniciListAdressOIB>
    <izvorni_sadrzaj>
      <item>Pučko otvoreno učilište Novak, OIB 84728804906, Braće Radića 69,40000 Mala Subotica</item>
      <item>Raiffeisenbank Austria d.d., OIB 53056966535, Magazinska cesta 69,10000 Zagreb</item>
      <item>Financijska agencija, OIB 85821130368, Ulica grada Vukovara 70,10000 Zagreb</item>
      <item>Sudski registar</item>
      <item>NARODNE NOVINE, dioničko društvo za izdavanje i tiskanje Službenog lista Republike Hrvatske, službenih i drugih obrazaca te za trgovanje školskim i uredskim priborom i opremom, OIB 64546066176, Savski Gaj XIII. put 6 ,10000 Zagreb</item>
    </izvorni_sadrzaj>
    <derivirana_varijabla naziv="DomainObject.Predmet.SudioniciListAdressOIB_1">
      <item>Pučko otvoreno učilište Novak, OIB 84728804906, Braće Radića 69,40000 Mala Subotica</item>
      <item>Raiffeisenbank Austria d.d., OIB 53056966535, Magazinska cesta 69,10000 Zagreb</item>
      <item>Financijska agencija, OIB 85821130368, Ulica grada Vukovara 70,10000 Zagreb</item>
      <item>Sudski registar</item>
      <item>NARODNE NOVINE, dioničko društvo za izdavanje i tiskanje Službenog lista Republike Hrvatske, službenih i drugih obrazaca te za trgovanje školskim i uredskim priborom i opremom, OIB 64546066176, Savski Gaj XIII. put 6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84728804906</item>
      <item>, OIB 53056966535</item>
      <item>, OIB 85821130368</item>
      <item>, OIB null</item>
      <item>, OIB 64546066176</item>
    </izvorni_sadrzaj>
    <derivirana_varijabla naziv="DomainObject.Predmet.SudioniciListNazivOIB_1">
      <item>, OIB 84728804906</item>
      <item>, OIB 53056966535</item>
      <item>, OIB 85821130368</item>
      <item>, OIB null</item>
      <item>, OIB 64546066176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Vanda Kovačević Gelenčer, OIB 48951193011, A. Mihanovića 1/3 Virovitica</item>
    </izvorni_sadrzaj>
    <derivirana_varijabla naziv="DomainObject.Predmet.StecajniUpraviteljiListAddressOIB_1">
      <item>Vanda Kovačević Gelenčer, OIB 48951193011, A. Mihanovića 1/3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AC4EF7-247A-4ADC-99BE-08E4A4B99C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2131</properties:Characters>
  <properties:Lines>53</properties:Lines>
  <properties:Paragraphs>17</properties:Paragraphs>
  <properties:TotalTime>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2017-02-08T12:47:00Z</dcterms:created>
  <dc:creator>Lea Rogina</dc:creator>
  <cp:lastModifiedBy>Lea Rogina</cp:lastModifiedBy>
  <cp:lastPrinted>2017-10-24T11:41:00Z</cp:lastPrinted>
  <dcterms:modified xmlns:xsi="http://www.w3.org/2001/XMLSchema-instance" xsi:type="dcterms:W3CDTF">2017-12-15T12:00:00Z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St-250/2017-17 / Odluka - Ostalo</vt:lpwstr>
  </prop:property>
  <prop:property name="CC_coloring" pid="4" fmtid="{D5CDD505-2E9C-101B-9397-08002B2CF9AE}">
    <vt:bool>false</vt:bool>
  </prop:property>
  <prop:property name="BrojStranica" pid="5" fmtid="{D5CDD505-2E9C-101B-9397-08002B2CF9AE}">
    <vt:i4>2</vt:i4>
  </prop:property>
</prop:Properties>
</file>