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709b" w14:paraId="012709b" w:rsidRDefault="00115F9F" w:rsidP="00115F9F" w:rsidR="00115F9F">
      <w:pPr>
        <w:pStyle w:val="NormaleSPIS"/>
        <w15:collapsed w:val="false"/>
      </w:pPr>
      <w:bookmarkStart w:name="_GoBack" w:id="0"/>
      <w:bookmarkEnd w:id="0"/>
    </w:p>
    <w:p w:rsidRDefault="00115F9F" w:rsidP="00115F9F" w:rsidR="00115F9F">
      <w:r>
        <w:t xml:space="preserve">              </w:t>
      </w:r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cid:image001.png@01D20AB3.997C003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115F9F" w:rsidP="00115F9F" w:rsidR="00115F9F">
      <w:pPr>
        <w:pStyle w:val="StandardWeb"/>
      </w:pPr>
      <w:r>
        <w:t>REPUBLIKA HRVATSKA</w:t>
      </w:r>
    </w:p>
    <w:p w:rsidRDefault="00115F9F" w:rsidP="00115F9F" w:rsidR="00115F9F">
      <w:pPr>
        <w:pStyle w:val="StandardWeb"/>
      </w:pPr>
      <w:r>
        <w:t xml:space="preserve">TRGOVAČKI SUD U OSIJEKU </w:t>
      </w:r>
    </w:p>
    <w:p w:rsidRDefault="00115F9F" w:rsidP="00115F9F" w:rsidR="00115F9F">
      <w:pPr>
        <w:pStyle w:val="StandardWeb"/>
      </w:pPr>
      <w:r>
        <w:t>STALNA SLUŽBA U  SLAVONSKOM BRODU                 Broj: 3 St-240/2015-170</w:t>
      </w:r>
    </w:p>
    <w:p w:rsidRDefault="00115F9F" w:rsidP="00115F9F" w:rsidR="00115F9F">
      <w:pPr>
        <w:pStyle w:val="StandardWeb"/>
      </w:pPr>
      <w:r>
        <w:t>Trg pobjede 13, 35000 SLAVONSKI BROD</w:t>
      </w:r>
    </w:p>
    <w:p w:rsidRDefault="00115F9F" w:rsidP="00115F9F" w:rsidR="00115F9F">
      <w:pPr>
        <w:jc w:val="center"/>
        <w:rPr>
          <w:rFonts w:eastAsia="Times New Roman"/>
        </w:rPr>
      </w:pPr>
      <w:r>
        <w:rPr>
          <w:rFonts w:eastAsia="Times New Roman"/>
          <w:b/>
          <w:bCs/>
        </w:rPr>
        <w:br/>
        <w:t>R E P U B L I K A  H R V A T S K A</w:t>
      </w:r>
    </w:p>
    <w:p w:rsidRDefault="00115F9F" w:rsidP="00115F9F" w:rsidR="00115F9F">
      <w:pPr>
        <w:pStyle w:val="StandardWeb"/>
        <w:jc w:val="center"/>
      </w:pPr>
      <w:r>
        <w:rPr>
          <w:b/>
          <w:bCs/>
        </w:rPr>
        <w:t>R J E Š E N J E</w:t>
      </w:r>
    </w:p>
    <w:p w:rsidRDefault="00115F9F" w:rsidP="00115F9F" w:rsidR="00115F9F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        </w:t>
      </w:r>
      <w:r>
        <w:rPr>
          <w:rFonts w:eastAsia="Times New Roman"/>
          <w:b/>
          <w:bCs/>
        </w:rPr>
        <w:t>TRGOVAČKI SUD U OSIJEKU, STALNA SLUŽBA U SLAVONSKOM BRODU</w:t>
      </w:r>
      <w:r>
        <w:rPr>
          <w:rFonts w:eastAsia="Times New Roman"/>
        </w:rPr>
        <w:t xml:space="preserve">, po stečajnoj sutkinji Danieli Martini Maoduš,  u stečajnom postupku nad FENIX d.o.o. Slavonski Brod, Vinogradska 2 F, OIB: 11119953057, dana 4. srpnja 2017. </w:t>
      </w:r>
    </w:p>
    <w:p w:rsidRDefault="00115F9F" w:rsidP="00115F9F" w:rsidR="00115F9F">
      <w:pPr>
        <w:pStyle w:val="StandardWeb"/>
      </w:pPr>
      <w:r>
        <w:t>                                                            r i j e š i o    j e</w:t>
      </w:r>
      <w:r>
        <w:br/>
      </w:r>
    </w:p>
    <w:p w:rsidRDefault="00115F9F" w:rsidP="00115F9F" w:rsidR="00115F9F" w:rsidRPr="0043350E">
      <w:pPr>
        <w:numPr>
          <w:ilvl w:val="0"/>
          <w:numId w:val="1"/>
        </w:numPr>
        <w:spacing w:after="0"/>
        <w:jc w:val="both"/>
        <w:rPr>
          <w:b/>
        </w:rPr>
      </w:pPr>
      <w:r>
        <w:t>Ispravlja se dispozitiv zaključka broj: St-240/2015-125 od 17.1.2017., točka VII., odjeljak sedmi, stranica četiri zaključka iza riječi "jamčevina" umjesto "je" treba stajati riječ "nije".</w:t>
      </w:r>
    </w:p>
    <w:p w:rsidRDefault="00115F9F" w:rsidP="00115F9F" w:rsidR="00115F9F">
      <w:pPr>
        <w:ind w:left="2130"/>
        <w:jc w:val="both"/>
      </w:pPr>
    </w:p>
    <w:p w:rsidRDefault="00115F9F" w:rsidP="00115F9F" w:rsidR="00115F9F" w:rsidRPr="0043350E">
      <w:pPr>
        <w:ind w:left="2130"/>
        <w:jc w:val="both"/>
        <w:rPr>
          <w:b/>
        </w:rPr>
      </w:pPr>
      <w:r>
        <w:t>Prečišćeni tekst rečenice u kojoj se vrši ispravak glasi:</w:t>
      </w:r>
    </w:p>
    <w:p w:rsidRDefault="00115F9F" w:rsidP="00115F9F" w:rsidR="00115F9F">
      <w:pPr>
        <w:ind w:left="2130"/>
        <w:jc w:val="both"/>
      </w:pPr>
      <w:r>
        <w:t xml:space="preserve">"Od plaćanja jamčevine nije oslobođen prvi </w:t>
      </w:r>
      <w:proofErr w:type="spellStart"/>
      <w:r>
        <w:t>razlučni</w:t>
      </w:r>
      <w:proofErr w:type="spellEnd"/>
      <w:r>
        <w:t xml:space="preserve"> vjerovnik ako je iznos tražbine osiguran </w:t>
      </w:r>
      <w:proofErr w:type="spellStart"/>
      <w:r>
        <w:t>razlučnim</w:t>
      </w:r>
      <w:proofErr w:type="spellEnd"/>
      <w:r>
        <w:t xml:space="preserve"> pravom veći ili jednak iznosu jamčevine".</w:t>
      </w:r>
    </w:p>
    <w:p w:rsidRDefault="00115F9F" w:rsidP="00115F9F" w:rsidR="00115F9F" w:rsidRPr="0043350E">
      <w:pPr>
        <w:jc w:val="both"/>
        <w:rPr>
          <w:b/>
        </w:rPr>
      </w:pPr>
    </w:p>
    <w:p w:rsidRDefault="00115F9F" w:rsidP="00115F9F" w:rsidR="00115F9F">
      <w:pPr>
        <w:numPr>
          <w:ilvl w:val="0"/>
          <w:numId w:val="1"/>
        </w:numPr>
        <w:spacing w:after="0"/>
        <w:jc w:val="both"/>
      </w:pPr>
      <w:r>
        <w:t xml:space="preserve">U ostalom dijelu zaključak ostaje neizmijenjen. </w:t>
      </w:r>
    </w:p>
    <w:p w:rsidRDefault="00115F9F" w:rsidP="00115F9F" w:rsidR="00115F9F">
      <w:pPr>
        <w:ind w:left="1410"/>
        <w:jc w:val="both"/>
      </w:pPr>
      <w:r>
        <w:t xml:space="preserve">  </w:t>
      </w:r>
    </w:p>
    <w:p w:rsidRDefault="00115F9F" w:rsidP="00115F9F" w:rsidR="00115F9F">
      <w:pPr>
        <w:jc w:val="center"/>
      </w:pPr>
      <w:r>
        <w:t>Obrazloženje</w:t>
      </w:r>
    </w:p>
    <w:p w:rsidRDefault="00115F9F" w:rsidP="00115F9F" w:rsidR="00115F9F">
      <w:pPr>
        <w:jc w:val="both"/>
      </w:pPr>
      <w:r>
        <w:tab/>
      </w:r>
      <w:r>
        <w:tab/>
        <w:t>Tehničkom greškom, odnosno greškom u pisanju uvodnog dispozitiva zaključka pogrešno je naznačen kako je gore navedeno.</w:t>
      </w:r>
    </w:p>
    <w:p w:rsidRDefault="00115F9F" w:rsidP="00115F9F" w:rsidR="00115F9F">
      <w:pPr>
        <w:jc w:val="both"/>
      </w:pPr>
    </w:p>
    <w:p w:rsidRDefault="00115F9F" w:rsidP="00115F9F" w:rsidR="00115F9F">
      <w:pPr>
        <w:ind w:firstLine="708" w:left="5664"/>
        <w:jc w:val="both"/>
      </w:pPr>
      <w:r>
        <w:lastRenderedPageBreak/>
        <w:t>Broj: 3 St-240/2015-170</w:t>
      </w:r>
    </w:p>
    <w:p w:rsidRDefault="00115F9F" w:rsidP="00115F9F" w:rsidR="00115F9F">
      <w:pPr>
        <w:ind w:firstLine="1416"/>
        <w:jc w:val="both"/>
      </w:pPr>
      <w:r>
        <w:t>Stoga je uz primjenu odredbe članka 342. i članka 347. Zakona o parničnom postupku (NN br. 53/91, 91/92, 112/99, 129/00, 88/01, 117/03, 88/05, 2/07, 96/08, 84/08, 123/08 i 57/11) odlučeno kao u izreci rješenja.</w:t>
      </w:r>
    </w:p>
    <w:p w:rsidRDefault="00115F9F" w:rsidP="00115F9F" w:rsidR="00115F9F"/>
    <w:p w:rsidRDefault="00115F9F" w:rsidP="00115F9F" w:rsidR="00115F9F">
      <w:pPr>
        <w:jc w:val="center"/>
      </w:pPr>
      <w:r>
        <w:t>U Slavonskom Brodu 4. srpnja 2017.</w:t>
      </w:r>
    </w:p>
    <w:p w:rsidRDefault="00115F9F" w:rsidP="00115F9F" w:rsidR="00115F9F">
      <w:pPr>
        <w:jc w:val="center"/>
      </w:pPr>
    </w:p>
    <w:p w:rsidRDefault="00115F9F" w:rsidP="00115F9F" w:rsidR="00115F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115F9F" w:rsidP="00115F9F" w:rsidR="00115F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115F9F" w:rsidP="00115F9F" w:rsidR="00115F9F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115F9F" w:rsidP="00115F9F" w:rsidR="00115F9F">
      <w:pPr>
        <w:rPr>
          <w:sz w:val="16"/>
          <w:szCs w:val="16"/>
        </w:rPr>
      </w:pPr>
      <w:r>
        <w:rPr>
          <w:sz w:val="16"/>
          <w:szCs w:val="16"/>
        </w:rPr>
        <w:t>Protiv ovog rješenja žalba  dopuštena  je žalba. Žalba se podnosi Visokom trgovačkom sudu RH Zagreb, a putem ovog suda u roku od osam dana po dostavi prijepisa rješenja.</w:t>
      </w:r>
    </w:p>
    <w:p w:rsidRDefault="00115F9F" w:rsidP="00115F9F" w:rsidR="00115F9F">
      <w:pPr>
        <w:rPr>
          <w:sz w:val="20"/>
          <w:szCs w:val="20"/>
        </w:rPr>
      </w:pPr>
    </w:p>
    <w:p w:rsidRDefault="00115F9F" w:rsidP="00115F9F" w:rsidR="00115F9F">
      <w:pPr>
        <w:rPr>
          <w:sz w:val="20"/>
          <w:szCs w:val="20"/>
        </w:rPr>
      </w:pPr>
    </w:p>
    <w:p w:rsidRDefault="00115F9F" w:rsidP="00115F9F" w:rsidR="00115F9F">
      <w:pPr>
        <w:rPr>
          <w:sz w:val="20"/>
          <w:szCs w:val="20"/>
        </w:rPr>
      </w:pPr>
    </w:p>
    <w:p w:rsidRDefault="00115F9F" w:rsidP="00115F9F" w:rsidR="00115F9F"/>
    <w:p w:rsidRDefault="00115F9F" w:rsidP="00115F9F" w:rsidR="00115F9F">
      <w:r>
        <w:t>DNA:</w:t>
      </w:r>
    </w:p>
    <w:p w:rsidRDefault="00115F9F" w:rsidP="00115F9F" w:rsidR="00115F9F"/>
    <w:p w:rsidRDefault="00115F9F" w:rsidP="00115F9F" w:rsidR="00115F9F">
      <w:pPr>
        <w:pStyle w:val="Odlomakpopisa"/>
        <w:numPr>
          <w:ilvl w:val="0"/>
          <w:numId w:val="2"/>
        </w:numPr>
      </w:pPr>
      <w:r>
        <w:t>E OGLASNA PLOČA SUDA</w:t>
      </w:r>
    </w:p>
    <w:p w:rsidRDefault="00115F9F" w:rsidP="00115F9F" w:rsidR="00115F9F">
      <w:pPr>
        <w:pStyle w:val="Odlomakpopisa"/>
        <w:numPr>
          <w:ilvl w:val="0"/>
          <w:numId w:val="2"/>
        </w:numPr>
      </w:pPr>
      <w:r>
        <w:t>KALENDAR 17 DANA, po pravomoćnosti FINI uz dopis, a poslati odmah radi obavijesti Fini e-</w:t>
      </w:r>
      <w:proofErr w:type="spellStart"/>
      <w:r>
        <w:t>mailom</w:t>
      </w:r>
      <w:proofErr w:type="spellEnd"/>
    </w:p>
    <w:p w:rsidRDefault="00115F9F" w:rsidP="00115F9F" w:rsidR="00115F9F"/>
    <w:p w:rsidRDefault="00222F03" w:rsidP="00115F9F" w:rsidR="00222F03">
      <w:pPr>
        <w:pStyle w:val="StandardWeb"/>
      </w:pPr>
    </w:p>
    <w:sectPr w:rsidR="00222F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8B705A"/>
    <w:multiLevelType w:val="hybridMultilevel"/>
    <w:tmpl w:val="671AD5AE"/>
    <w:lvl w:tplc="3356C0D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F9F"/>
    <w:rsid w:val="00115F9F"/>
    <w:rsid w:val="00222F03"/>
    <w:rsid w:val="00FF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5F9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115F9F"/>
    <w:pPr>
      <w:spacing w:afterAutospacing="true" w:after="100" w:beforeAutospacing="true" w:before="100"/>
    </w:pPr>
  </w:style>
  <w:style w:customStyle="true" w:styleId="NaslovdokumentaChar" w:type="character">
    <w:name w:val="Naslov_dokumenta Char"/>
    <w:basedOn w:val="Zadanifontodlomka"/>
    <w:link w:val="Naslovdokumenta"/>
    <w:semiHidden/>
    <w:locked/>
    <w:rsid w:val="00115F9F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semiHidden/>
    <w:qFormat/>
    <w:rsid w:val="00115F9F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uiPriority w:val="99"/>
    <w:semiHidden/>
    <w:qFormat/>
    <w:rsid w:val="00115F9F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semiHidden/>
    <w:locked/>
    <w:rsid w:val="00115F9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semiHidden/>
    <w:qFormat/>
    <w:rsid w:val="00115F9F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uiPriority w:val="99"/>
    <w:semiHidden/>
    <w:qFormat/>
    <w:rsid w:val="00115F9F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5F9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F9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5F9F"/>
    <w:pPr>
      <w:spacing w:after="0"/>
      <w:ind w:left="720"/>
      <w:contextualSpacing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0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5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5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5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5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5F9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115F9F"/>
    <w:pPr>
      <w:spacing w:after="100" w:afterAutospacing="1" w:before="100" w:beforeAutospacing="1"/>
    </w:pPr>
  </w:style>
  <w:style w:customStyle="1" w:styleId="NaslovdokumentaChar" w:type="character">
    <w:name w:val="Naslov_dokumenta Char"/>
    <w:basedOn w:val="Zadanifontodlomka"/>
    <w:link w:val="Naslovdokumenta"/>
    <w:semiHidden/>
    <w:locked/>
    <w:rsid w:val="00115F9F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semiHidden/>
    <w:qFormat/>
    <w:rsid w:val="00115F9F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uiPriority w:val="99"/>
    <w:semiHidden/>
    <w:qFormat/>
    <w:rsid w:val="00115F9F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semiHidden/>
    <w:locked/>
    <w:rsid w:val="00115F9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semiHidden/>
    <w:qFormat/>
    <w:rsid w:val="00115F9F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uiPriority w:val="99"/>
    <w:semiHidden/>
    <w:qFormat/>
    <w:rsid w:val="00115F9F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5F9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F9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5F9F"/>
    <w:pPr>
      <w:spacing w:after="0"/>
      <w:ind w:left="720"/>
      <w:contextualSpacing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0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5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5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5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5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0887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 kod Dubi,    III i IV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 kod Dubi,    III i IV  dio kod suca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265</properties:Words>
  <properties:Characters>1359</properties:Characters>
  <properties:Lines>52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2017-07-04T09:57:00Z</dcterms:created>
  <dc:creator>wsadmin</dc:creator>
  <cp:lastModifiedBy>wsadmin</cp:lastModifiedBy>
  <dcterms:modified xmlns:xsi="http://www.w3.org/2001/XMLSchema-instance" xsi:type="dcterms:W3CDTF">2017-07-04T10:01:00Z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