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6cf9" w14:paraId="00a6cf9" w:rsidRDefault="00875046" w:rsidR="00875046">
      <w:pPr>
        <w15:collapsed w:val="false"/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5046" w:rsidP="00BF3B0B" w:rsidR="00875046"/>
    <w:p w:rsidRDefault="00BF3B0B" w:rsidP="00BF3B0B" w:rsidR="00BF3B0B" w:rsidRPr="00473F36">
      <w:r w:rsidRPr="00473F36">
        <w:t>REPUBLIKA HRVATSKA</w:t>
      </w:r>
    </w:p>
    <w:p w:rsidRDefault="00BF3B0B" w:rsidP="00BF3B0B" w:rsidR="00BF3B0B" w:rsidRPr="00473F36">
      <w:r w:rsidRPr="00473F36">
        <w:t>TRGOVAČKI SUD U ZAGREBU</w:t>
      </w:r>
    </w:p>
    <w:p w:rsidRDefault="00473F36" w:rsidP="00BF3B0B" w:rsidR="00BF3B0B">
      <w:r w:rsidRPr="00473F36">
        <w:t xml:space="preserve">Zagreb, </w:t>
      </w:r>
      <w:proofErr w:type="spellStart"/>
      <w:r w:rsidRPr="00473F36">
        <w:t>Amruševa</w:t>
      </w:r>
      <w:proofErr w:type="spellEnd"/>
      <w:r w:rsidRPr="00473F36">
        <w:t xml:space="preserve">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5269B9" w:rsidRPr="00473F36">
        <w:t>7</w:t>
      </w:r>
      <w:r w:rsidRPr="00473F36">
        <w:t>2.</w:t>
      </w:r>
      <w:r w:rsidR="00BF3B0B" w:rsidRPr="00473F36">
        <w:t xml:space="preserve"> St-</w:t>
      </w:r>
      <w:r w:rsidR="00FC56D7">
        <w:t>255/2015</w:t>
      </w:r>
      <w:r w:rsidR="006E3869">
        <w:t>-167</w:t>
      </w:r>
    </w:p>
    <w:p w:rsidRDefault="00FC56D7" w:rsidP="00BF3B0B" w:rsidR="00FC56D7" w:rsidRPr="00473F36"/>
    <w:p w:rsidRDefault="00BF3B0B" w:rsidP="00BF3B0B" w:rsidR="00BF3B0B" w:rsidRPr="00473F36">
      <w:pPr>
        <w:jc w:val="center"/>
      </w:pPr>
      <w:r w:rsidRPr="00473F36">
        <w:t>Z A K L J U Č A K</w:t>
      </w:r>
    </w:p>
    <w:p w:rsidRDefault="00BF3B0B" w:rsidP="00BF3B0B" w:rsidR="00BF3B0B">
      <w:pPr>
        <w:jc w:val="center"/>
      </w:pPr>
      <w:r w:rsidRPr="00473F36">
        <w:t>O  PREDAJI</w:t>
      </w:r>
    </w:p>
    <w:p w:rsidRDefault="000D3836" w:rsidP="00BF3B0B" w:rsidR="000D3836" w:rsidRPr="00473F36">
      <w:pPr>
        <w:jc w:val="center"/>
      </w:pPr>
    </w:p>
    <w:p w:rsidRDefault="00FC56D7" w:rsidP="00FC56D7" w:rsidR="00FC56D7" w:rsidRPr="00F163DB">
      <w:pPr>
        <w:jc w:val="both"/>
        <w:rPr>
          <w:lang w:val="pt-BR"/>
        </w:rPr>
      </w:pPr>
      <w:r w:rsidRPr="00F163DB">
        <w:rPr>
          <w:lang w:val="pt-BR"/>
        </w:rPr>
        <w:t xml:space="preserve">Trgovački sud u Zagrebu, po stečajnom sucu Nikoli Ribarić, u stečajnom postupku nad dužnikom </w:t>
      </w:r>
      <w:proofErr w:type="spellStart"/>
      <w:r w:rsidRPr="00F163DB">
        <w:t>BauMax</w:t>
      </w:r>
      <w:proofErr w:type="spellEnd"/>
      <w:r w:rsidRPr="00F163DB">
        <w:t xml:space="preserve"> Zagreb d.o.o. za trgovinu i usluge-u stečaju, Zagreb (Grad Zagreb), </w:t>
      </w:r>
      <w:proofErr w:type="spellStart"/>
      <w:r w:rsidRPr="00F163DB">
        <w:t>Škorpikova</w:t>
      </w:r>
      <w:proofErr w:type="spellEnd"/>
      <w:r w:rsidRPr="00F163DB">
        <w:t xml:space="preserve"> 11, OIB: 09126225915, MBS: 080185171, dana </w:t>
      </w:r>
      <w:r w:rsidR="00811EC8">
        <w:t>24</w:t>
      </w:r>
      <w:r w:rsidRPr="00F163DB">
        <w:t>.</w:t>
      </w:r>
      <w:r w:rsidR="00811EC8">
        <w:t xml:space="preserve"> travnja</w:t>
      </w:r>
      <w:r w:rsidRPr="00F163DB">
        <w:t xml:space="preserve"> 201</w:t>
      </w:r>
      <w:r>
        <w:t>7</w:t>
      </w:r>
      <w:r w:rsidRPr="00F163DB">
        <w:t xml:space="preserve">. godine, </w:t>
      </w:r>
    </w:p>
    <w:p w:rsidRDefault="000D3836" w:rsidP="000D3836" w:rsidR="000D3836" w:rsidRPr="00776680">
      <w:pPr>
        <w:jc w:val="both"/>
      </w:pP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EE5101" w:rsidP="00D92150" w:rsidR="00D92150">
      <w:pPr>
        <w:pStyle w:val="Odlomakpopisa"/>
        <w:numPr>
          <w:ilvl w:val="0"/>
          <w:numId w:val="13"/>
        </w:numPr>
        <w:ind w:firstLine="0" w:left="0"/>
        <w:jc w:val="both"/>
      </w:pPr>
      <w:r w:rsidRPr="00473F36">
        <w:t>Kupc</w:t>
      </w:r>
      <w:r w:rsidR="00F81236" w:rsidRPr="00473F36">
        <w:t>u</w:t>
      </w:r>
      <w:r w:rsidR="00933EEB" w:rsidRPr="00473F36">
        <w:t xml:space="preserve"> </w:t>
      </w:r>
      <w:r w:rsidR="00D92150">
        <w:t>PEVEC d.d., Sesvete, Savska cesta 84, OIB: 73660371074</w:t>
      </w:r>
      <w:r w:rsidR="00D92150" w:rsidRPr="00776680">
        <w:t>,</w:t>
      </w:r>
      <w:r w:rsidR="00D92150">
        <w:t xml:space="preserve"> predaju se nekretnine </w:t>
      </w:r>
      <w:r w:rsidR="00D92150" w:rsidRPr="00776680">
        <w:t>upisan</w:t>
      </w:r>
      <w:r w:rsidR="00D92150">
        <w:t>e</w:t>
      </w:r>
      <w:r w:rsidR="00D92150" w:rsidRPr="00776680">
        <w:t xml:space="preserve"> </w:t>
      </w:r>
      <w:r w:rsidR="00D92150" w:rsidRPr="00792C58">
        <w:t xml:space="preserve">u zemljišnim knjigama </w:t>
      </w:r>
      <w:r w:rsidR="00D92150">
        <w:t>Z</w:t>
      </w:r>
      <w:r w:rsidR="00D92150" w:rsidRPr="00792C58">
        <w:t xml:space="preserve">emljišnoknjižnog odjela Općinskog </w:t>
      </w:r>
      <w:r w:rsidR="00D92150">
        <w:t xml:space="preserve">suda u Zadru i to: </w:t>
      </w:r>
    </w:p>
    <w:p w:rsidRDefault="00D92150" w:rsidP="00D92150" w:rsidR="00D92150">
      <w:pPr>
        <w:ind w:left="705"/>
        <w:jc w:val="both"/>
      </w:pPr>
    </w:p>
    <w:p w:rsidRDefault="00D92150" w:rsidP="00D92150" w:rsidR="00D92150">
      <w:pPr>
        <w:numPr>
          <w:ilvl w:val="0"/>
          <w:numId w:val="12"/>
        </w:numPr>
        <w:jc w:val="both"/>
        <w:rPr>
          <w:b/>
          <w:bCs/>
          <w:color w:val="000000"/>
        </w:rPr>
      </w:pPr>
      <w:r w:rsidRPr="003E46F9">
        <w:rPr>
          <w:b/>
          <w:bCs/>
          <w:color w:val="000000"/>
        </w:rPr>
        <w:t>Suvlasnički dio: 222/454</w:t>
      </w:r>
      <w:r>
        <w:rPr>
          <w:b/>
          <w:bCs/>
          <w:color w:val="000000"/>
        </w:rPr>
        <w:t xml:space="preserve"> kat. čestice 7897/3, Oranica površine 454 m2, upisano u 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>. 3302 k.o. 335193 Zadar</w:t>
      </w:r>
    </w:p>
    <w:p w:rsidRDefault="00D92150" w:rsidP="00D92150" w:rsidR="00D92150">
      <w:pPr>
        <w:numPr>
          <w:ilvl w:val="0"/>
          <w:numId w:val="12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</w:t>
      </w:r>
      <w:proofErr w:type="spellStart"/>
      <w:r>
        <w:rPr>
          <w:b/>
          <w:bCs/>
          <w:color w:val="000000"/>
        </w:rPr>
        <w:t>1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kat.čest</w:t>
      </w:r>
      <w:proofErr w:type="spellEnd"/>
      <w:r>
        <w:rPr>
          <w:b/>
          <w:bCs/>
          <w:color w:val="000000"/>
        </w:rPr>
        <w:t xml:space="preserve">. 7823/1, Oranica površine 39 m2, upisano u 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>. broj 4205, k.o. 335193 Zadar</w:t>
      </w:r>
    </w:p>
    <w:p w:rsidRDefault="00D92150" w:rsidP="00D92150" w:rsidR="00D92150">
      <w:pPr>
        <w:numPr>
          <w:ilvl w:val="0"/>
          <w:numId w:val="12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</w:t>
      </w:r>
      <w:proofErr w:type="spellStart"/>
      <w:r>
        <w:rPr>
          <w:b/>
          <w:bCs/>
          <w:color w:val="000000"/>
        </w:rPr>
        <w:t>1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kat.čest</w:t>
      </w:r>
      <w:proofErr w:type="spellEnd"/>
      <w:r>
        <w:rPr>
          <w:b/>
          <w:bCs/>
          <w:color w:val="000000"/>
        </w:rPr>
        <w:t xml:space="preserve">. 7824/1, Oranica površine 44 m2, upisano u 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>. broj 4982, k.o. 335193 Zadar</w:t>
      </w:r>
    </w:p>
    <w:p w:rsidRDefault="00D92150" w:rsidP="00D92150" w:rsidR="00D92150">
      <w:pPr>
        <w:numPr>
          <w:ilvl w:val="0"/>
          <w:numId w:val="12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</w:t>
      </w:r>
      <w:proofErr w:type="spellStart"/>
      <w:r>
        <w:rPr>
          <w:b/>
          <w:bCs/>
          <w:color w:val="000000"/>
        </w:rPr>
        <w:t>1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kat.čest</w:t>
      </w:r>
      <w:proofErr w:type="spellEnd"/>
      <w:r>
        <w:rPr>
          <w:b/>
          <w:bCs/>
          <w:color w:val="000000"/>
        </w:rPr>
        <w:t xml:space="preserve">. 7832, Oranica površine 26 m2, upisano u 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>. broj 10562, k.o. 335193 Zadar</w:t>
      </w:r>
    </w:p>
    <w:p w:rsidRDefault="00D92150" w:rsidP="00D92150" w:rsidR="00D92150">
      <w:pPr>
        <w:numPr>
          <w:ilvl w:val="0"/>
          <w:numId w:val="12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</w:t>
      </w:r>
      <w:proofErr w:type="spellStart"/>
      <w:r>
        <w:rPr>
          <w:b/>
          <w:bCs/>
          <w:color w:val="000000"/>
        </w:rPr>
        <w:t>1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kat.čest</w:t>
      </w:r>
      <w:proofErr w:type="spellEnd"/>
      <w:r>
        <w:rPr>
          <w:b/>
          <w:bCs/>
          <w:color w:val="000000"/>
        </w:rPr>
        <w:t xml:space="preserve">. 7820/1, Oranica površine 63 m2, upisano u 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>. broj 12511, k.o. 335193 Zadar</w:t>
      </w:r>
    </w:p>
    <w:p w:rsidRDefault="00D92150" w:rsidP="00D92150" w:rsidR="00D92150">
      <w:pPr>
        <w:numPr>
          <w:ilvl w:val="0"/>
          <w:numId w:val="12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</w:t>
      </w:r>
      <w:proofErr w:type="spellStart"/>
      <w:r>
        <w:rPr>
          <w:b/>
          <w:bCs/>
          <w:color w:val="000000"/>
        </w:rPr>
        <w:t>1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kat.čest</w:t>
      </w:r>
      <w:proofErr w:type="spellEnd"/>
      <w:r>
        <w:rPr>
          <w:b/>
          <w:bCs/>
          <w:color w:val="000000"/>
        </w:rPr>
        <w:t xml:space="preserve">. 7830, Oranica površine 70 m2, upisano u 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>. broj 12559, k.o. 335193 Zadar</w:t>
      </w:r>
    </w:p>
    <w:p w:rsidRDefault="00D92150" w:rsidP="00D92150" w:rsidR="00D92150">
      <w:pPr>
        <w:numPr>
          <w:ilvl w:val="0"/>
          <w:numId w:val="12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</w:t>
      </w:r>
      <w:proofErr w:type="spellStart"/>
      <w:r>
        <w:rPr>
          <w:b/>
          <w:bCs/>
          <w:color w:val="000000"/>
        </w:rPr>
        <w:t>1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kat.čest</w:t>
      </w:r>
      <w:proofErr w:type="spellEnd"/>
      <w:r>
        <w:rPr>
          <w:b/>
          <w:bCs/>
          <w:color w:val="000000"/>
        </w:rPr>
        <w:t xml:space="preserve">. 7831, Oranica površine 34 m2, upisano u 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>. broj 12567, k.o. 335193 Zadar</w:t>
      </w:r>
    </w:p>
    <w:p w:rsidRDefault="00D92150" w:rsidP="00D92150" w:rsidR="00D92150">
      <w:pPr>
        <w:numPr>
          <w:ilvl w:val="0"/>
          <w:numId w:val="12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</w:t>
      </w:r>
      <w:proofErr w:type="spellStart"/>
      <w:r>
        <w:rPr>
          <w:b/>
          <w:bCs/>
          <w:color w:val="000000"/>
        </w:rPr>
        <w:t>1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kat.čest</w:t>
      </w:r>
      <w:proofErr w:type="spellEnd"/>
      <w:r>
        <w:rPr>
          <w:b/>
          <w:bCs/>
          <w:color w:val="000000"/>
        </w:rPr>
        <w:t xml:space="preserve">. 7817, Oranica i voćnjak, sveukupne površine 12 m2, upisano u 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>. broj 12593,  k.o. 335193 Zadar</w:t>
      </w:r>
    </w:p>
    <w:p w:rsidRDefault="00D92150" w:rsidP="00D92150" w:rsidR="00D92150">
      <w:pPr>
        <w:numPr>
          <w:ilvl w:val="0"/>
          <w:numId w:val="12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</w:t>
      </w:r>
      <w:proofErr w:type="spellStart"/>
      <w:r>
        <w:rPr>
          <w:b/>
          <w:bCs/>
          <w:color w:val="000000"/>
        </w:rPr>
        <w:t>1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kat.čest</w:t>
      </w:r>
      <w:proofErr w:type="spellEnd"/>
      <w:r>
        <w:rPr>
          <w:b/>
          <w:bCs/>
          <w:color w:val="000000"/>
        </w:rPr>
        <w:t xml:space="preserve">. 7818, Oranica površine 49 m2, upisano u 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>. broj 12603, k.o. 335193 Zadar</w:t>
      </w:r>
    </w:p>
    <w:p w:rsidRDefault="00D92150" w:rsidP="00D92150" w:rsidR="00D92150">
      <w:pPr>
        <w:numPr>
          <w:ilvl w:val="0"/>
          <w:numId w:val="12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</w:t>
      </w:r>
      <w:proofErr w:type="spellStart"/>
      <w:r>
        <w:rPr>
          <w:b/>
          <w:bCs/>
          <w:color w:val="000000"/>
        </w:rPr>
        <w:t>1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kat.čest</w:t>
      </w:r>
      <w:proofErr w:type="spellEnd"/>
      <w:r>
        <w:rPr>
          <w:b/>
          <w:bCs/>
          <w:color w:val="000000"/>
        </w:rPr>
        <w:t xml:space="preserve">. 7816/1, Poslovna zgrada i dvorište, 7816/2 Oranica, površine 121, odnosno sveukupne površine 25115 m2, upisano u 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>. broj 14414, k.o. 335193 Zadar</w:t>
      </w:r>
    </w:p>
    <w:p w:rsidRDefault="00D92150" w:rsidP="00D92150" w:rsidR="00D92150">
      <w:pPr>
        <w:numPr>
          <w:ilvl w:val="0"/>
          <w:numId w:val="12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</w:t>
      </w:r>
      <w:proofErr w:type="spellStart"/>
      <w:r>
        <w:rPr>
          <w:b/>
          <w:bCs/>
          <w:color w:val="000000"/>
        </w:rPr>
        <w:t>1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kat.čest</w:t>
      </w:r>
      <w:proofErr w:type="spellEnd"/>
      <w:r>
        <w:rPr>
          <w:b/>
          <w:bCs/>
          <w:color w:val="000000"/>
        </w:rPr>
        <w:t xml:space="preserve">. 7827/1, Oranica površine 62 m2, upisano u 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>. broj 15027, k.o. 335193 Zadar</w:t>
      </w:r>
    </w:p>
    <w:p w:rsidRDefault="00D92150" w:rsidP="00D92150" w:rsidR="00D92150">
      <w:pPr>
        <w:numPr>
          <w:ilvl w:val="0"/>
          <w:numId w:val="12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</w:t>
      </w:r>
      <w:proofErr w:type="spellStart"/>
      <w:r>
        <w:rPr>
          <w:b/>
          <w:bCs/>
          <w:color w:val="000000"/>
        </w:rPr>
        <w:t>1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kat.čest</w:t>
      </w:r>
      <w:proofErr w:type="spellEnd"/>
      <w:r>
        <w:rPr>
          <w:b/>
          <w:bCs/>
          <w:color w:val="000000"/>
        </w:rPr>
        <w:t xml:space="preserve">. 7828/1, Voćnjak površine 76 m2, upisano u 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>. broj 15028, k.o. 335193 Zadar</w:t>
      </w:r>
    </w:p>
    <w:p w:rsidRDefault="00D92150" w:rsidP="00D92150" w:rsidR="00D92150">
      <w:pPr>
        <w:numPr>
          <w:ilvl w:val="0"/>
          <w:numId w:val="12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</w:t>
      </w:r>
      <w:proofErr w:type="spellStart"/>
      <w:r>
        <w:rPr>
          <w:b/>
          <w:bCs/>
          <w:color w:val="000000"/>
        </w:rPr>
        <w:t>1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kat.čest</w:t>
      </w:r>
      <w:proofErr w:type="spellEnd"/>
      <w:r>
        <w:rPr>
          <w:b/>
          <w:bCs/>
          <w:color w:val="000000"/>
        </w:rPr>
        <w:t xml:space="preserve">. 7829/1, Oranica površine 637 m2, upisano u 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>. broj 15029, k.o. 335193 Zadar</w:t>
      </w:r>
    </w:p>
    <w:p w:rsidRDefault="00D92150" w:rsidP="00D92150" w:rsidR="00D92150">
      <w:pPr>
        <w:jc w:val="both"/>
      </w:pPr>
    </w:p>
    <w:p w:rsidRDefault="00D92150" w:rsidP="00D92150" w:rsidR="00D92150">
      <w:pPr>
        <w:jc w:val="both"/>
      </w:pPr>
    </w:p>
    <w:p w:rsidRDefault="00D92150" w:rsidP="00D92150" w:rsidR="00D92150">
      <w:pPr>
        <w:jc w:val="both"/>
      </w:pPr>
    </w:p>
    <w:p w:rsidRDefault="00D92150" w:rsidP="00D92150" w:rsidR="00D92150">
      <w:pPr>
        <w:jc w:val="both"/>
      </w:pPr>
    </w:p>
    <w:p w:rsidRDefault="000D3836" w:rsidP="000D3836" w:rsidR="000D3836" w:rsidRPr="00473F36">
      <w:pPr>
        <w:jc w:val="both"/>
      </w:pPr>
    </w:p>
    <w:p w:rsidRDefault="00473F36" w:rsidP="00473F36" w:rsidR="00473F36">
      <w:pPr>
        <w:ind w:right="505"/>
        <w:jc w:val="both"/>
      </w:pPr>
    </w:p>
    <w:p w:rsidRDefault="007911C5" w:rsidP="00D92150" w:rsidR="007911C5" w:rsidRPr="00473F36">
      <w:pPr>
        <w:numPr>
          <w:ilvl w:val="0"/>
          <w:numId w:val="14"/>
        </w:numPr>
        <w:ind w:firstLine="0" w:right="505" w:left="0"/>
        <w:jc w:val="both"/>
      </w:pPr>
      <w:r w:rsidRPr="00473F36">
        <w:t>Rješenje o dosudi</w:t>
      </w:r>
      <w:r w:rsidR="000D3836">
        <w:t xml:space="preserve"> od </w:t>
      </w:r>
      <w:r w:rsidR="00D92150">
        <w:t>25</w:t>
      </w:r>
      <w:r w:rsidR="000D3836">
        <w:t>.</w:t>
      </w:r>
      <w:r w:rsidR="00D92150">
        <w:t xml:space="preserve"> siječnja 2017</w:t>
      </w:r>
      <w:r w:rsidR="000D3836">
        <w:t>. godine</w:t>
      </w:r>
      <w:r w:rsidRPr="00473F36">
        <w:t xml:space="preserve"> postalo je pravomoćno dana</w:t>
      </w:r>
      <w:r w:rsidR="002466BB" w:rsidRPr="00473F36">
        <w:t xml:space="preserve"> </w:t>
      </w:r>
      <w:r w:rsidR="00D92150">
        <w:t>28</w:t>
      </w:r>
      <w:r w:rsidR="00681643" w:rsidRPr="00473F36">
        <w:t>.</w:t>
      </w:r>
      <w:r w:rsidR="00D92150">
        <w:t xml:space="preserve"> veljače </w:t>
      </w:r>
      <w:r w:rsidR="00681643" w:rsidRPr="00473F36">
        <w:t>201</w:t>
      </w:r>
      <w:r w:rsidR="00D92150">
        <w:t>7</w:t>
      </w:r>
      <w:r w:rsidR="00681643" w:rsidRPr="00473F36">
        <w:t>.</w:t>
      </w:r>
      <w:r w:rsidR="002E1585" w:rsidRPr="002E1585">
        <w:t xml:space="preserve"> </w:t>
      </w:r>
      <w:r w:rsidR="002E1585" w:rsidRPr="00473F36">
        <w:t xml:space="preserve">te je kupac u cijelosti platio </w:t>
      </w:r>
      <w:r w:rsidR="002E1585">
        <w:t xml:space="preserve">troškove iz članka 170. Stečajnog zakona određene Rješenjem od dana 24. ožujka 2017. godine u iznosu od </w:t>
      </w:r>
      <w:r w:rsidR="002E1585" w:rsidRPr="00ED5964">
        <w:rPr>
          <w:bCs/>
        </w:rPr>
        <w:t xml:space="preserve">1.685.100,00 </w:t>
      </w:r>
      <w:r w:rsidR="002E1585">
        <w:t xml:space="preserve"> kuna</w:t>
      </w:r>
    </w:p>
    <w:p w:rsidRDefault="00473F36" w:rsidP="00473F36" w:rsidR="00473F36">
      <w:pPr>
        <w:ind w:right="505"/>
        <w:jc w:val="both"/>
      </w:pPr>
    </w:p>
    <w:p w:rsidRDefault="006D3950" w:rsidP="002178AB" w:rsidR="002178AB">
      <w:pPr>
        <w:jc w:val="both"/>
      </w:pPr>
      <w:r w:rsidRPr="00473F36">
        <w:t>3</w:t>
      </w:r>
      <w:r w:rsidR="00BF3B0B" w:rsidRPr="00473F36">
        <w:t>.</w:t>
      </w:r>
      <w:r w:rsidR="00473F36" w:rsidRPr="00473F36">
        <w:t xml:space="preserve"> </w:t>
      </w:r>
      <w:r w:rsidR="00F12E46">
        <w:t>N</w:t>
      </w:r>
      <w:r w:rsidR="002178AB" w:rsidRPr="00776680">
        <w:t xml:space="preserve">alaže brisanje prava i tereta upisanih na listu C (teretni list) u zemljišnim knjigama Zemljišnoknjižnog odjela Općinskog suda u </w:t>
      </w:r>
      <w:r w:rsidR="002178AB">
        <w:t>Zadru</w:t>
      </w:r>
      <w:r w:rsidR="002178AB" w:rsidRPr="00776680">
        <w:t xml:space="preserve"> i to:</w:t>
      </w:r>
    </w:p>
    <w:p w:rsidRDefault="002178AB" w:rsidP="002178AB" w:rsidR="002178AB">
      <w:pPr>
        <w:jc w:val="both"/>
      </w:pPr>
    </w:p>
    <w:p w:rsidRDefault="002178AB" w:rsidP="002178AB" w:rsidR="002178AB">
      <w:pPr>
        <w:numPr>
          <w:ilvl w:val="0"/>
          <w:numId w:val="22"/>
        </w:numPr>
        <w:jc w:val="both"/>
        <w:rPr>
          <w:b/>
          <w:bCs/>
          <w:color w:val="000000"/>
        </w:rPr>
      </w:pPr>
      <w:r w:rsidRPr="003E46F9">
        <w:rPr>
          <w:b/>
          <w:bCs/>
          <w:color w:val="000000"/>
        </w:rPr>
        <w:t>Suvlasnički dio: 222/454</w:t>
      </w:r>
      <w:r>
        <w:rPr>
          <w:b/>
          <w:bCs/>
          <w:color w:val="000000"/>
        </w:rPr>
        <w:t xml:space="preserve"> kat. čestice 7897/3, Oranica površine 454 m2, upisano u 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>. 3302 k.o. 335193 Zadar</w:t>
      </w:r>
    </w:p>
    <w:p w:rsidRDefault="002178AB" w:rsidP="002178AB" w:rsidR="002178AB">
      <w:pPr>
        <w:ind w:left="720"/>
        <w:jc w:val="both"/>
        <w:rPr>
          <w:b/>
          <w:bCs/>
          <w:color w:val="000000"/>
        </w:rPr>
      </w:pPr>
    </w:p>
    <w:p w:rsidRDefault="002178AB" w:rsidP="002178AB" w:rsidR="002178AB" w:rsidRPr="00B76593">
      <w:r w:rsidRPr="00B76593">
        <w:t xml:space="preserve">-2. Na suvlasnički dio: 2 (222/454)  </w:t>
      </w:r>
    </w:p>
    <w:p w:rsidRDefault="002178AB" w:rsidP="002178AB" w:rsidR="002178AB" w:rsidRPr="00B76593">
      <w:r w:rsidRPr="00B76593">
        <w:t xml:space="preserve"> 2.1 Zaprimljeno 21.12.2009. broj Z-12767/09</w:t>
      </w:r>
    </w:p>
    <w:p w:rsidRDefault="002178AB" w:rsidP="002178AB" w:rsidR="002178AB" w:rsidRPr="00B76593">
      <w:r w:rsidRPr="00B76593">
        <w:t xml:space="preserve">Na temelju Sporazuma radi osiguranja novčane tražbine zasnivanjem zajedničkog založnog prava na nekretninama </w:t>
      </w:r>
      <w:proofErr w:type="spellStart"/>
      <w:r w:rsidRPr="00B76593">
        <w:t>solemniziranog</w:t>
      </w:r>
      <w:proofErr w:type="spellEnd"/>
      <w:r w:rsidRPr="00B76593">
        <w:t xml:space="preserve"> kod javnog bilježnika Vesne </w:t>
      </w:r>
      <w:proofErr w:type="spellStart"/>
      <w:r w:rsidRPr="00B76593">
        <w:t>Pučar</w:t>
      </w:r>
      <w:proofErr w:type="spellEnd"/>
      <w:r w:rsidRPr="00B76593">
        <w:t xml:space="preserve"> iz Zagreba pod br. OV-23809/09-1, ovjerenog prijevoda s njemačkog jezika Izvatka iz sudskog registra br. OV-270/09 po sudskom tumaču za njemački jezik Marini </w:t>
      </w:r>
      <w:proofErr w:type="spellStart"/>
      <w:r w:rsidRPr="00B76593">
        <w:t>Tomaš</w:t>
      </w:r>
      <w:proofErr w:type="spellEnd"/>
      <w:r w:rsidRPr="00B76593">
        <w:t xml:space="preserve"> iz Zagreba i Izvatka iz sudskog registra Trgovačkog suda u Zagrebu od 02.prosinca 2009.godine i prijedloga, uknjižuje se založno pravo do iznosa od najviše 3.500.000,00 EUR-a (</w:t>
      </w:r>
      <w:proofErr w:type="spellStart"/>
      <w:r w:rsidRPr="00B76593">
        <w:t>trimilijunapetstotisuća</w:t>
      </w:r>
      <w:proofErr w:type="spellEnd"/>
      <w:r w:rsidRPr="00B76593">
        <w:t xml:space="preserve">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3.500.000,00 EUR SPOREDNI ULOŽAK  </w:t>
      </w:r>
    </w:p>
    <w:p w:rsidRDefault="002178AB" w:rsidP="002178AB" w:rsidR="002178AB" w:rsidRPr="00B76593">
      <w:r w:rsidRPr="00B76593">
        <w:t xml:space="preserve"> 2.4 Zaprimljeno 20.12.2016.g. pod brojem Z-27571/2016</w:t>
      </w:r>
    </w:p>
    <w:p w:rsidRDefault="002178AB" w:rsidP="002178AB" w:rsidR="002178AB" w:rsidRPr="00B76593"/>
    <w:p w:rsidRDefault="002178AB" w:rsidP="002178AB" w:rsidR="002178AB" w:rsidRPr="00B76593">
      <w:r w:rsidRPr="00B76593">
        <w:t xml:space="preserve">UKNJIŽBA, USTUPANJE ZALOŽNOG PRAVA, Na temelju </w:t>
      </w:r>
      <w:proofErr w:type="spellStart"/>
      <w:r w:rsidRPr="00B76593">
        <w:t>Tabularne</w:t>
      </w:r>
      <w:proofErr w:type="spellEnd"/>
      <w:r w:rsidRPr="00B76593">
        <w:t xml:space="preserve"> izjave (</w:t>
      </w:r>
      <w:proofErr w:type="spellStart"/>
      <w:r w:rsidRPr="00B76593">
        <w:t>clausula</w:t>
      </w:r>
      <w:proofErr w:type="spellEnd"/>
      <w:r w:rsidRPr="00B76593">
        <w:t xml:space="preserve"> </w:t>
      </w:r>
      <w:proofErr w:type="spellStart"/>
      <w:r w:rsidRPr="00B76593">
        <w:t>intabulandi</w:t>
      </w:r>
      <w:proofErr w:type="spellEnd"/>
      <w:r w:rsidRPr="00B76593">
        <w:t xml:space="preserve">) izdana u </w:t>
      </w:r>
      <w:proofErr w:type="spellStart"/>
      <w:r w:rsidRPr="00B76593">
        <w:t>u</w:t>
      </w:r>
      <w:proofErr w:type="spellEnd"/>
      <w:r w:rsidRPr="00B76593"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 w:rsidRPr="00B76593">
        <w:t>Mag.Jutte</w:t>
      </w:r>
      <w:proofErr w:type="spellEnd"/>
      <w:r w:rsidRPr="00B76593">
        <w:t xml:space="preserve"> </w:t>
      </w:r>
      <w:proofErr w:type="spellStart"/>
      <w:r w:rsidRPr="00B76593">
        <w:t>Friebnegger</w:t>
      </w:r>
      <w:proofErr w:type="spellEnd"/>
      <w:r w:rsidRPr="00B76593">
        <w:t xml:space="preserve"> u </w:t>
      </w:r>
      <w:proofErr w:type="spellStart"/>
      <w:r w:rsidRPr="00B76593">
        <w:t>Klagenfurtu</w:t>
      </w:r>
      <w:proofErr w:type="spellEnd"/>
      <w:r w:rsidRPr="00B76593">
        <w:t xml:space="preserve"> od 28.studenog 2016., Ugovora o ustupu tražbine ovjerenog kod javnog bilježnika Tihane Sudar u Zagrebu dana 2.prosinca 2016. pod br.OV.3282/16 ( u zbirci isprava pod Z.26313/16) ,  na 2.1  </w:t>
      </w:r>
    </w:p>
    <w:p w:rsidRDefault="002178AB" w:rsidP="002178AB" w:rsidR="002178AB" w:rsidRPr="00B76593">
      <w:r w:rsidRPr="00B76593">
        <w:t xml:space="preserve">  PEVEC D.D., OIB: 73660371074, SAVSKA CESTA 84, SESVETE    </w:t>
      </w:r>
    </w:p>
    <w:p w:rsidRDefault="002178AB" w:rsidP="002178AB" w:rsidR="002178AB" w:rsidRPr="00B76593">
      <w:r w:rsidRPr="00B76593">
        <w:t xml:space="preserve">   </w:t>
      </w:r>
    </w:p>
    <w:p w:rsidRDefault="002178AB" w:rsidP="002178AB" w:rsidR="002178AB" w:rsidRPr="00B76593">
      <w:r w:rsidRPr="00B76593">
        <w:t xml:space="preserve">- 4. Na suvlasnički dio: 2 (222/454)  </w:t>
      </w:r>
    </w:p>
    <w:p w:rsidRDefault="002178AB" w:rsidP="002178AB" w:rsidR="002178AB" w:rsidRPr="00B76593">
      <w:r w:rsidRPr="00B76593">
        <w:t xml:space="preserve"> 4.1 Zaprimljeno 19.09.2013.g. pod brojem Z-12278/2013</w:t>
      </w:r>
    </w:p>
    <w:p w:rsidRDefault="002178AB" w:rsidP="002178AB" w:rsidR="002178AB" w:rsidRPr="00B76593"/>
    <w:p w:rsidRDefault="002178AB" w:rsidP="002178AB" w:rsidR="002178AB" w:rsidRPr="00B76593">
      <w:r w:rsidRPr="00B76593">
        <w:t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</w:t>
      </w:r>
      <w:proofErr w:type="spellStart"/>
      <w:r w:rsidRPr="00B76593">
        <w:t>petmilijunaeura</w:t>
      </w:r>
      <w:proofErr w:type="spellEnd"/>
      <w:r w:rsidRPr="00B76593">
        <w:t xml:space="preserve">),te svih ugovorenih kamata, naknada, troškova i drugih potraživanja sukladno uvjetima i rokovima iz i u vezi s navedenim Ugovorom, za korist: 5.000.000,00 EUR   </w:t>
      </w:r>
    </w:p>
    <w:p w:rsidRDefault="002178AB" w:rsidP="002178AB" w:rsidR="002178AB" w:rsidRPr="00B76593">
      <w:r w:rsidRPr="00B76593">
        <w:t xml:space="preserve">  SBERBANK D.D. ZAGREB, OIB: 78427478595, VARŠAVSKA 9, ZAGREB    </w:t>
      </w:r>
    </w:p>
    <w:p w:rsidRDefault="002178AB" w:rsidP="002178AB" w:rsidR="002178AB" w:rsidRPr="00B76593">
      <w:r w:rsidRPr="00B76593">
        <w:t xml:space="preserve"> 4.2 Zaprimljeno 19.09.2013.g. pod brojem Z-12278/2013</w:t>
      </w:r>
    </w:p>
    <w:p w:rsidRDefault="002178AB" w:rsidP="002178AB" w:rsidR="002178AB" w:rsidRPr="00B76593"/>
    <w:p w:rsidRDefault="002178AB" w:rsidP="002178AB" w:rsidR="002178AB" w:rsidRPr="00B76593">
      <w:r w:rsidRPr="00B76593">
        <w:t xml:space="preserve">ZABILJEŽBA, GLAVNI ULOŽAK, broj 3839 k.o. Sisak Stari.  na 4.1  </w:t>
      </w:r>
    </w:p>
    <w:p w:rsidRDefault="002178AB" w:rsidP="002178AB" w:rsidR="002178AB" w:rsidRPr="00B76593">
      <w:r w:rsidRPr="00B76593">
        <w:t xml:space="preserve"> 4.3 Zaprimljeno 19.09.2013.g. pod brojem Z-12278/2013</w:t>
      </w:r>
    </w:p>
    <w:p w:rsidRDefault="002178AB" w:rsidP="002178AB" w:rsidR="002178AB" w:rsidRPr="00B76593"/>
    <w:p w:rsidRDefault="002178AB" w:rsidP="002178AB" w:rsidR="002178AB" w:rsidRPr="00B76593">
      <w:r w:rsidRPr="00B76593">
        <w:t xml:space="preserve">ZABILJEŽBA, OBVEZA BRISANJA HIPOTEKE, da se </w:t>
      </w:r>
      <w:proofErr w:type="spellStart"/>
      <w:r w:rsidRPr="00B76593">
        <w:t>Protustranka</w:t>
      </w:r>
      <w:proofErr w:type="spellEnd"/>
      <w:r w:rsidRPr="00B76593">
        <w:t xml:space="preserve">, kao vlasnik nekretnine obvezala prema </w:t>
      </w:r>
      <w:proofErr w:type="spellStart"/>
      <w:r w:rsidRPr="00B76593">
        <w:t>Prelagatelju</w:t>
      </w:r>
      <w:proofErr w:type="spellEnd"/>
      <w:r w:rsidRPr="00B76593">
        <w:t xml:space="preserve">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na 4.1  </w:t>
      </w:r>
    </w:p>
    <w:p w:rsidRDefault="002178AB" w:rsidP="002178AB" w:rsidR="002178AB" w:rsidRPr="00B76593">
      <w:r w:rsidRPr="00B76593">
        <w:t xml:space="preserve">   </w:t>
      </w:r>
    </w:p>
    <w:p w:rsidRDefault="002178AB" w:rsidP="002178AB" w:rsidR="002178AB" w:rsidRPr="00B76593">
      <w:r w:rsidRPr="00B76593">
        <w:t xml:space="preserve"> -5. Na suvlasnički dio: 2 (222/454)  </w:t>
      </w:r>
    </w:p>
    <w:p w:rsidRDefault="002178AB" w:rsidP="002178AB" w:rsidR="002178AB" w:rsidRPr="00B76593">
      <w:r w:rsidRPr="00B76593">
        <w:t xml:space="preserve"> 5.1 Zaprimljeno 10.04.2015.g. pod brojem Z-4900/2015</w:t>
      </w:r>
    </w:p>
    <w:p w:rsidRDefault="002178AB" w:rsidP="002178AB" w:rsidR="002178AB" w:rsidRPr="00B76593"/>
    <w:p w:rsidRDefault="002178AB" w:rsidP="002178AB" w:rsidR="002178AB" w:rsidRPr="00B76593">
      <w:r w:rsidRPr="00B76593"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500,00 KN   </w:t>
      </w:r>
    </w:p>
    <w:p w:rsidRDefault="002178AB" w:rsidP="002178AB" w:rsidR="002178AB" w:rsidRPr="00B76593">
      <w:r w:rsidRPr="00B76593">
        <w:t xml:space="preserve"> 5.2 Zaprimljeno 10.04.2015.g. pod brojem Z-4900/2015</w:t>
      </w:r>
    </w:p>
    <w:p w:rsidRDefault="002178AB" w:rsidP="002178AB" w:rsidR="002178AB" w:rsidRPr="00B76593"/>
    <w:p w:rsidRDefault="002178AB" w:rsidP="002178AB" w:rsidR="002178AB" w:rsidRPr="00B76593">
      <w:r w:rsidRPr="00B76593"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520,00 KN na 5.1  </w:t>
      </w:r>
    </w:p>
    <w:p w:rsidRDefault="002178AB" w:rsidP="002178AB" w:rsidR="002178AB" w:rsidRPr="00B76593">
      <w:r w:rsidRPr="00B76593">
        <w:t xml:space="preserve"> 5.3 Zaprimljeno 10.04.2015.g. pod brojem Z-4900/2015</w:t>
      </w:r>
    </w:p>
    <w:p w:rsidRDefault="002178AB" w:rsidP="002178AB" w:rsidR="002178AB" w:rsidRPr="00B76593"/>
    <w:p w:rsidRDefault="002178AB" w:rsidP="002178AB" w:rsidR="002178AB" w:rsidRPr="00B76593">
      <w:r w:rsidRPr="00B76593"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500,00 KN na 5.1  </w:t>
      </w:r>
    </w:p>
    <w:p w:rsidRDefault="002178AB" w:rsidP="002178AB" w:rsidR="002178AB" w:rsidRPr="00B76593">
      <w:r w:rsidRPr="00B76593">
        <w:t xml:space="preserve"> 5.4 Zaprimljeno 10.04.2015.g. pod brojem Z-4900/2015</w:t>
      </w:r>
    </w:p>
    <w:p w:rsidRDefault="002178AB" w:rsidP="002178AB" w:rsidR="002178AB" w:rsidRPr="00B76593"/>
    <w:p w:rsidRDefault="002178AB" w:rsidP="002178AB" w:rsidR="002178AB" w:rsidRPr="00B76593">
      <w:r w:rsidRPr="00B76593"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800,00 KN na 5.1  </w:t>
      </w:r>
    </w:p>
    <w:p w:rsidRDefault="002178AB" w:rsidP="002178AB" w:rsidR="002178AB" w:rsidRPr="00B76593">
      <w:r w:rsidRPr="00B76593">
        <w:t xml:space="preserve"> 5.5 Zaprimljeno 10.04.2015.g. pod brojem Z-4900/2015</w:t>
      </w:r>
    </w:p>
    <w:p w:rsidRDefault="002178AB" w:rsidP="002178AB" w:rsidR="002178AB" w:rsidRPr="00B76593"/>
    <w:p w:rsidRDefault="002178AB" w:rsidP="002178AB" w:rsidR="002178AB" w:rsidRPr="00B76593">
      <w:r w:rsidRPr="00B76593"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</w:t>
      </w:r>
      <w:r w:rsidRPr="00B76593">
        <w:lastRenderedPageBreak/>
        <w:t xml:space="preserve">promjene stope zateznih kamata prema eskontnoj stopi HNB koja je vrijedila zadnjeg dana polugodišta koje je prethodilo tekućem polugodištu uvećano za 5% poena, pa do isplate 7.512,32 KN na 5.1  </w:t>
      </w:r>
    </w:p>
    <w:p w:rsidRDefault="002178AB" w:rsidP="002178AB" w:rsidR="002178AB" w:rsidRPr="00B76593">
      <w:r w:rsidRPr="00B76593">
        <w:t xml:space="preserve"> 5.6 Zaprimljeno 10.04.2015.g. pod brojem Z-4900/2015</w:t>
      </w:r>
    </w:p>
    <w:p w:rsidRDefault="002178AB" w:rsidP="002178AB" w:rsidR="002178AB" w:rsidRPr="00B76593"/>
    <w:p w:rsidRDefault="002178AB" w:rsidP="002178AB" w:rsidR="002178AB" w:rsidRPr="00B76593">
      <w:r w:rsidRPr="00B76593"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7.991,72 KN na 5.1  </w:t>
      </w:r>
    </w:p>
    <w:p w:rsidRDefault="002178AB" w:rsidP="002178AB" w:rsidR="002178AB" w:rsidRPr="00B76593">
      <w:r w:rsidRPr="00B76593">
        <w:t xml:space="preserve"> 5.7 Zaprimljeno 10.04.2015.g. pod brojem Z-4900/2015</w:t>
      </w:r>
    </w:p>
    <w:p w:rsidRDefault="002178AB" w:rsidP="002178AB" w:rsidR="002178AB" w:rsidRPr="00B76593"/>
    <w:p w:rsidRDefault="002178AB" w:rsidP="002178AB" w:rsidR="002178AB" w:rsidRPr="00B76593">
      <w:r w:rsidRPr="00B76593"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623.460,27 KN na 5.1  </w:t>
      </w:r>
    </w:p>
    <w:p w:rsidRDefault="002178AB" w:rsidP="002178AB" w:rsidR="002178AB" w:rsidRPr="00B76593">
      <w:r w:rsidRPr="00B76593">
        <w:t xml:space="preserve"> 5.8 Zaprimljeno 10.04.2015.g. pod brojem Z-4900/2015</w:t>
      </w:r>
    </w:p>
    <w:p w:rsidRDefault="002178AB" w:rsidP="002178AB" w:rsidR="002178AB" w:rsidRPr="00B76593"/>
    <w:p w:rsidRDefault="002178AB" w:rsidP="002178AB" w:rsidR="002178AB" w:rsidRPr="00B76593">
      <w:r w:rsidRPr="00B76593">
        <w:t>UKNJIŽBA, ZALOŽNO PRAVO, RJEŠENJE POSLOVNI BROJ OVR-556/2015 OPĆINSKOG SUDA U ZADRU 31.03.2015, - za iznos od 3. 997,82 kn (</w:t>
      </w:r>
      <w:proofErr w:type="spellStart"/>
      <w:r w:rsidRPr="00B76593">
        <w:t>glalvnica</w:t>
      </w:r>
      <w:proofErr w:type="spellEnd"/>
      <w:r w:rsidRPr="00B76593">
        <w:t xml:space="preserve">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isplate 3.997,82 KN na 5.1  </w:t>
      </w:r>
    </w:p>
    <w:p w:rsidRDefault="002178AB" w:rsidP="002178AB" w:rsidR="002178AB" w:rsidRPr="00B76593">
      <w:r w:rsidRPr="00B76593">
        <w:t xml:space="preserve"> 5.9 Zaprimljeno 10.04.2015.g. pod brojem Z-4900/2015</w:t>
      </w:r>
    </w:p>
    <w:p w:rsidRDefault="002178AB" w:rsidP="002178AB" w:rsidR="002178AB" w:rsidRPr="00B76593"/>
    <w:p w:rsidRDefault="002178AB" w:rsidP="002178AB" w:rsidR="002178AB" w:rsidRPr="00B76593">
      <w:r w:rsidRPr="00B76593"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17.530,62 KN na 5.1  </w:t>
      </w:r>
    </w:p>
    <w:p w:rsidRDefault="002178AB" w:rsidP="002178AB" w:rsidR="002178AB" w:rsidRPr="00B76593">
      <w:r w:rsidRPr="00B76593">
        <w:t xml:space="preserve"> 5.10 Zaprimljeno 10.04.2015.g. pod brojem Z-4900/2015</w:t>
      </w:r>
    </w:p>
    <w:p w:rsidRDefault="002178AB" w:rsidP="002178AB" w:rsidR="002178AB" w:rsidRPr="00B76593"/>
    <w:p w:rsidRDefault="002178AB" w:rsidP="002178AB" w:rsidR="002178AB" w:rsidRPr="00B76593">
      <w:r w:rsidRPr="00B76593"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dana polugodišta koje je prethodilo tekućem polugodištu uvećano za 5% poena, pa do isplate 8.045,28 KN na 5.1  </w:t>
      </w:r>
    </w:p>
    <w:p w:rsidRDefault="002178AB" w:rsidP="002178AB" w:rsidR="002178AB" w:rsidRPr="00B76593">
      <w:r w:rsidRPr="00B76593">
        <w:t xml:space="preserve"> 5.11 Zaprimljeno 10.04.2015.g. pod brojem Z-4900/2015</w:t>
      </w:r>
    </w:p>
    <w:p w:rsidRDefault="002178AB" w:rsidP="002178AB" w:rsidR="002178AB" w:rsidRPr="00B76593"/>
    <w:p w:rsidRDefault="002178AB" w:rsidP="002178AB" w:rsidR="002178AB" w:rsidRPr="00B76593">
      <w:r w:rsidRPr="00B76593">
        <w:t xml:space="preserve">UKNJIŽBA, ZALOŽNO PRAVO, RJEŠENJE POSLOVNI BROJ OVR-556/2015 OPĆINSKOG SUDA U ZADRU 31.03.2015, - za iznos 839.483,62 kn ( glavnica u iznosu </w:t>
      </w:r>
      <w:r w:rsidRPr="00B76593">
        <w:lastRenderedPageBreak/>
        <w:t xml:space="preserve">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839.483,62 KN na 5.1  </w:t>
      </w:r>
    </w:p>
    <w:p w:rsidRDefault="002178AB" w:rsidP="002178AB" w:rsidR="002178AB" w:rsidRPr="00B76593">
      <w:r w:rsidRPr="00B76593">
        <w:t xml:space="preserve"> 5.12 Zaprimljeno 10.04.2015.g. pod brojem Z-4900/2015</w:t>
      </w:r>
    </w:p>
    <w:p w:rsidRDefault="002178AB" w:rsidP="002178AB" w:rsidR="002178AB" w:rsidRPr="00B76593"/>
    <w:p w:rsidRDefault="002178AB" w:rsidP="002178AB" w:rsidR="002178AB" w:rsidRPr="00B76593">
      <w:r w:rsidRPr="00B76593">
        <w:t xml:space="preserve">UKNJIŽBA, ZALOŽNO PRAVO, RJEŠENJE POSLOVNI BROJ OVR-556/2015 OPĆINSKOG SUDA U ZADRU 31.03.2015, - za iznos od 14.811,06 kn (glavnica u iznosu od 14.753,64 kn i zatezne kamate u iznosu od 57,42 kn) sa zakonskom zateznom kamatom koja teče na taj iznos od 13. ožujka 2015. godine po stopi od 12 % godišnje, a u slučaju promjene stope zateznih kamata prema eskontnoj stopi HNB koja je vrijedila zadnjeg dana polugodišta koje je prethodilo tekućem polugodištu uvećano za 5% poena, pa do isplate 14.811,06 KN na 5.1  </w:t>
      </w:r>
    </w:p>
    <w:p w:rsidRDefault="002178AB" w:rsidP="002178AB" w:rsidR="002178AB" w:rsidRPr="00B76593">
      <w:r w:rsidRPr="00B76593">
        <w:t xml:space="preserve"> 5.13 Zaprimljeno 10.04.2015.g. pod brojem Z-4900/2015</w:t>
      </w:r>
    </w:p>
    <w:p w:rsidRDefault="002178AB" w:rsidP="002178AB" w:rsidR="002178AB" w:rsidRPr="00B76593"/>
    <w:p w:rsidRDefault="002178AB" w:rsidP="002178AB" w:rsidR="002178AB" w:rsidRPr="00B76593">
      <w:r w:rsidRPr="00B76593">
        <w:t xml:space="preserve"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 kao i radi naknade troškova ovog postupka osiguranja u iznosu od 8.350,00 kuna, sve u korist: 8.013,92 KN na 5.1  </w:t>
      </w:r>
    </w:p>
    <w:p w:rsidRDefault="002178AB" w:rsidP="002178AB" w:rsidR="002178AB" w:rsidRPr="00B76593">
      <w:r w:rsidRPr="00B76593">
        <w:t xml:space="preserve">  REPUBLIKA HRVATSKA, MINISTARSTVO FINANCIJA - POREZNA UPRAVA, URED ZA VELIKE POREZNE OBVEZNIKE, ZAGREB</w:t>
      </w:r>
    </w:p>
    <w:p w:rsidRDefault="002178AB" w:rsidP="002178AB" w:rsidR="002178AB" w:rsidRPr="00B76593">
      <w:pPr>
        <w:jc w:val="both"/>
      </w:pPr>
    </w:p>
    <w:p w:rsidRDefault="002178AB" w:rsidP="002178AB" w:rsidR="002178AB" w:rsidRPr="00B76593">
      <w:pPr>
        <w:jc w:val="both"/>
      </w:pPr>
    </w:p>
    <w:p w:rsidRDefault="002178AB" w:rsidP="002178AB" w:rsidR="002178AB" w:rsidRPr="002218BA">
      <w:pPr>
        <w:pStyle w:val="Odlomakpopisa"/>
        <w:numPr>
          <w:ilvl w:val="0"/>
          <w:numId w:val="22"/>
        </w:numPr>
        <w:jc w:val="both"/>
        <w:rPr>
          <w:b/>
          <w:bCs/>
          <w:color w:val="000000"/>
        </w:rPr>
      </w:pPr>
      <w:r w:rsidRPr="002218BA">
        <w:rPr>
          <w:b/>
          <w:bCs/>
          <w:color w:val="000000"/>
        </w:rPr>
        <w:t>vlasnički dio 1/</w:t>
      </w:r>
      <w:proofErr w:type="spellStart"/>
      <w:r w:rsidRPr="002218BA">
        <w:rPr>
          <w:b/>
          <w:bCs/>
          <w:color w:val="000000"/>
        </w:rPr>
        <w:t>1</w:t>
      </w:r>
      <w:proofErr w:type="spellEnd"/>
      <w:r w:rsidRPr="002218BA">
        <w:rPr>
          <w:b/>
          <w:bCs/>
          <w:color w:val="000000"/>
        </w:rPr>
        <w:t xml:space="preserve"> </w:t>
      </w:r>
      <w:proofErr w:type="spellStart"/>
      <w:r w:rsidRPr="002218BA">
        <w:rPr>
          <w:b/>
          <w:bCs/>
          <w:color w:val="000000"/>
        </w:rPr>
        <w:t>kat.čest</w:t>
      </w:r>
      <w:proofErr w:type="spellEnd"/>
      <w:r w:rsidRPr="002218BA">
        <w:rPr>
          <w:b/>
          <w:bCs/>
          <w:color w:val="000000"/>
        </w:rPr>
        <w:t xml:space="preserve">. 7823/1, Oranica površine 39 m2, upisano u </w:t>
      </w:r>
      <w:proofErr w:type="spellStart"/>
      <w:r w:rsidRPr="002218BA">
        <w:rPr>
          <w:b/>
          <w:bCs/>
          <w:color w:val="000000"/>
        </w:rPr>
        <w:t>zk.ul</w:t>
      </w:r>
      <w:proofErr w:type="spellEnd"/>
      <w:r w:rsidRPr="002218BA">
        <w:rPr>
          <w:b/>
          <w:bCs/>
          <w:color w:val="000000"/>
        </w:rPr>
        <w:t>. broj 4205, k.o. 335193 Zadar</w:t>
      </w:r>
    </w:p>
    <w:p w:rsidRDefault="002178AB" w:rsidP="002178AB" w:rsidR="002178AB" w:rsidRPr="002218BA">
      <w:pPr>
        <w:jc w:val="both"/>
        <w:rPr>
          <w:b/>
        </w:rPr>
      </w:pPr>
    </w:p>
    <w:p w:rsidRDefault="002178AB" w:rsidP="002178AB" w:rsidR="002178AB">
      <w:pPr>
        <w:jc w:val="both"/>
      </w:pPr>
      <w:r>
        <w:t>-5.1 Zaprimljeno 17.04.2008. broj Z-3946/08</w:t>
      </w:r>
    </w:p>
    <w:p w:rsidRDefault="002178AB" w:rsidP="002178AB" w:rsidR="002178AB">
      <w:pPr>
        <w:jc w:val="both"/>
      </w:pPr>
      <w:r>
        <w:t xml:space="preserve">Na temelju </w:t>
      </w:r>
      <w:proofErr w:type="spellStart"/>
      <w:r>
        <w:t>Zk</w:t>
      </w:r>
      <w:proofErr w:type="spellEnd"/>
      <w:r>
        <w:t xml:space="preserve">. izvješća ovog suda pod gornjim </w:t>
      </w:r>
      <w:proofErr w:type="spellStart"/>
      <w:r>
        <w:t>psolvonim</w:t>
      </w:r>
      <w:proofErr w:type="spellEnd"/>
      <w:r>
        <w:t xml:space="preserve"> brojem od 17. travnja 2008.</w:t>
      </w:r>
    </w:p>
    <w:p w:rsidRDefault="002178AB" w:rsidP="002178AB" w:rsidR="002178AB">
      <w:pPr>
        <w:jc w:val="both"/>
      </w:pPr>
      <w:r>
        <w:t>godine, i na temelju Sporazuma radi osiguranja novčane tražbine zasnivanjem založnog</w:t>
      </w:r>
    </w:p>
    <w:p w:rsidRDefault="002178AB" w:rsidP="002178AB" w:rsidR="002178AB">
      <w:pPr>
        <w:jc w:val="both"/>
      </w:pPr>
      <w:r>
        <w:t>prava na nekretninama sklopljenog u Zagrebu dana 02. travnja 2008. godine,</w:t>
      </w:r>
    </w:p>
    <w:p w:rsidRDefault="002178AB" w:rsidP="002178AB" w:rsidR="002178AB">
      <w:pPr>
        <w:jc w:val="both"/>
      </w:pPr>
      <w:proofErr w:type="spellStart"/>
      <w:r>
        <w:t>solemniziranog</w:t>
      </w:r>
      <w:proofErr w:type="spellEnd"/>
      <w:r>
        <w:t xml:space="preserve"> kod Javnog bilježnika Vlaste Zajc iz Zagreba pod </w:t>
      </w:r>
      <w:proofErr w:type="spellStart"/>
      <w:r>
        <w:t>posl.broj</w:t>
      </w:r>
      <w:proofErr w:type="spellEnd"/>
      <w:r>
        <w:t>: OV-4361/08</w:t>
      </w:r>
    </w:p>
    <w:p w:rsidRDefault="002178AB" w:rsidP="002178AB" w:rsidR="002178AB">
      <w:pPr>
        <w:jc w:val="both"/>
      </w:pPr>
      <w:r>
        <w:t>i Specijalne Punomoći sklopljene u Zagrebu dana 25. ožujka 2008. godine, ovjerene kod</w:t>
      </w:r>
    </w:p>
    <w:p w:rsidRDefault="002178AB" w:rsidP="002178AB" w:rsidR="002178AB">
      <w:pPr>
        <w:jc w:val="both"/>
      </w:pPr>
      <w:r>
        <w:t xml:space="preserve">Javnog bilježnika </w:t>
      </w:r>
      <w:proofErr w:type="spellStart"/>
      <w:r>
        <w:t>Alexander</w:t>
      </w:r>
      <w:proofErr w:type="spellEnd"/>
      <w:r>
        <w:t xml:space="preserve"> </w:t>
      </w:r>
      <w:proofErr w:type="spellStart"/>
      <w:r>
        <w:t>Michalek</w:t>
      </w:r>
      <w:proofErr w:type="spellEnd"/>
      <w:r>
        <w:t xml:space="preserve"> iz Beča te ovjerenog prijevoda sa Njemačkog</w:t>
      </w:r>
    </w:p>
    <w:p w:rsidRDefault="002178AB" w:rsidP="002178AB" w:rsidR="002178AB">
      <w:pPr>
        <w:jc w:val="both"/>
      </w:pPr>
      <w:r>
        <w:t xml:space="preserve">jezika ovjerenog kod Marine </w:t>
      </w:r>
      <w:proofErr w:type="spellStart"/>
      <w:r>
        <w:t>Tomaš</w:t>
      </w:r>
      <w:proofErr w:type="spellEnd"/>
      <w:r>
        <w:t xml:space="preserve"> </w:t>
      </w:r>
      <w:proofErr w:type="spellStart"/>
      <w:r>
        <w:t>dipl.iur</w:t>
      </w:r>
      <w:proofErr w:type="spellEnd"/>
      <w:r>
        <w:t xml:space="preserve">. iz Zagreba pod </w:t>
      </w:r>
      <w:proofErr w:type="spellStart"/>
      <w:r>
        <w:t>posl.broj</w:t>
      </w:r>
      <w:proofErr w:type="spellEnd"/>
      <w:r>
        <w:t>: OV-75/2008 u</w:t>
      </w:r>
    </w:p>
    <w:p w:rsidRDefault="002178AB" w:rsidP="002178AB" w:rsidR="002178AB">
      <w:pPr>
        <w:jc w:val="both"/>
      </w:pPr>
      <w:r>
        <w:t xml:space="preserve">Zagrebu dana 02. travnja 2008. godine, i Specijalne Punomoći sklopljene u </w:t>
      </w:r>
      <w:proofErr w:type="spellStart"/>
      <w:r>
        <w:t>Villach</w:t>
      </w:r>
      <w:proofErr w:type="spellEnd"/>
      <w:r>
        <w:t>, dana</w:t>
      </w:r>
    </w:p>
    <w:p w:rsidRDefault="002178AB" w:rsidP="002178AB" w:rsidR="002178AB">
      <w:pPr>
        <w:jc w:val="both"/>
      </w:pPr>
      <w:r>
        <w:t xml:space="preserve">28. ožujka 2008. godine, ovjerene kod Javnog bilježnika </w:t>
      </w:r>
      <w:proofErr w:type="spellStart"/>
      <w:r>
        <w:t>Dr.Thomas</w:t>
      </w:r>
      <w:proofErr w:type="spellEnd"/>
      <w:r>
        <w:t xml:space="preserve"> </w:t>
      </w:r>
      <w:proofErr w:type="spellStart"/>
      <w:r>
        <w:t>Krampl</w:t>
      </w:r>
      <w:proofErr w:type="spellEnd"/>
      <w:r>
        <w:t xml:space="preserve"> pod </w:t>
      </w:r>
      <w:proofErr w:type="spellStart"/>
      <w:r>
        <w:t>posl</w:t>
      </w:r>
      <w:proofErr w:type="spellEnd"/>
      <w:r>
        <w:t>.</w:t>
      </w:r>
    </w:p>
    <w:p w:rsidRDefault="002178AB" w:rsidP="002178AB" w:rsidR="002178AB">
      <w:pPr>
        <w:jc w:val="both"/>
      </w:pPr>
      <w:r>
        <w:t xml:space="preserve">broj: OV-519/2008 te ovjerenog prijevoda s njemačkog jezika kod Marine </w:t>
      </w:r>
      <w:proofErr w:type="spellStart"/>
      <w:r>
        <w:t>Tomaš</w:t>
      </w:r>
      <w:proofErr w:type="spellEnd"/>
      <w:r>
        <w:t>, dipl.</w:t>
      </w:r>
    </w:p>
    <w:p w:rsidRDefault="002178AB" w:rsidP="002178AB" w:rsidR="002178AB">
      <w:pPr>
        <w:jc w:val="both"/>
      </w:pPr>
      <w:proofErr w:type="spellStart"/>
      <w:r>
        <w:t>iur</w:t>
      </w:r>
      <w:proofErr w:type="spellEnd"/>
      <w:r>
        <w:t xml:space="preserve"> iz Zagreba pod </w:t>
      </w:r>
      <w:proofErr w:type="spellStart"/>
      <w:r>
        <w:t>posl.broj</w:t>
      </w:r>
      <w:proofErr w:type="spellEnd"/>
      <w:r>
        <w:t>: 74/08 i prijedloga, uknjižuje se založno pravo radi</w:t>
      </w:r>
    </w:p>
    <w:p w:rsidRDefault="002178AB" w:rsidP="002178AB" w:rsidR="002178AB">
      <w:pPr>
        <w:jc w:val="both"/>
      </w:pPr>
      <w:r>
        <w:t xml:space="preserve">osiguranja novčane tražbine na teret nekretnine u A- </w:t>
      </w:r>
      <w:proofErr w:type="spellStart"/>
      <w:r>
        <w:t>posjedovnici</w:t>
      </w:r>
      <w:proofErr w:type="spellEnd"/>
      <w:r>
        <w:t>, uknjiženog prava</w:t>
      </w:r>
    </w:p>
    <w:p w:rsidRDefault="002178AB" w:rsidP="002178AB" w:rsidR="002178AB">
      <w:pPr>
        <w:jc w:val="both"/>
      </w:pPr>
      <w:r>
        <w:t>vlasništva PVN Zagreb d.o.o.Zagreb, za 39/94, do iznosa od najviše 21.000.000,00 EUR</w:t>
      </w:r>
    </w:p>
    <w:p w:rsidRDefault="002178AB" w:rsidP="002178AB" w:rsidR="002178AB">
      <w:pPr>
        <w:jc w:val="both"/>
      </w:pPr>
      <w:r>
        <w:t>(slovima:</w:t>
      </w:r>
      <w:proofErr w:type="spellStart"/>
      <w:r>
        <w:t>dvadesetjedanmiljun</w:t>
      </w:r>
      <w:proofErr w:type="spellEnd"/>
      <w:r>
        <w:t xml:space="preserve"> eura) sve u korist: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5.4 Zaprimljeno 14.12.2016.g. pod brojem Z-27008/2016</w:t>
      </w:r>
    </w:p>
    <w:p w:rsidRDefault="002178AB" w:rsidP="002178AB" w:rsidR="002178AB">
      <w:pPr>
        <w:jc w:val="both"/>
      </w:pPr>
      <w:r>
        <w:t xml:space="preserve">UKNJIŽBA, USTUPANJE ZALOŽNOG PRAVA, Na temelju </w:t>
      </w:r>
      <w:proofErr w:type="spellStart"/>
      <w:r>
        <w:t>Tabularne</w:t>
      </w:r>
      <w:proofErr w:type="spellEnd"/>
      <w:r>
        <w:t xml:space="preserve"> izjave (</w:t>
      </w:r>
      <w:proofErr w:type="spellStart"/>
      <w:r>
        <w:t>clausula</w:t>
      </w:r>
      <w:proofErr w:type="spellEnd"/>
      <w:r>
        <w:t xml:space="preserve"> </w:t>
      </w:r>
      <w:proofErr w:type="spellStart"/>
      <w:r>
        <w:t>intabulandi</w:t>
      </w:r>
      <w:proofErr w:type="spellEnd"/>
      <w:r>
        <w:t xml:space="preserve">) izdana u </w:t>
      </w:r>
      <w:proofErr w:type="spellStart"/>
      <w:r>
        <w:t>u</w:t>
      </w:r>
      <w:proofErr w:type="spellEnd"/>
      <w:r>
        <w:t xml:space="preserve"> Zagrebu dana 13.prosinca 2016. ovjerena kod javnog bilježnika Tihane Sudar u Zagrebu dana 13.prosinca 2016. pod br.OV.3549/16 , Punomoći </w:t>
      </w:r>
      <w:proofErr w:type="spellStart"/>
      <w:r>
        <w:t>ovjerenepod</w:t>
      </w:r>
      <w:proofErr w:type="spellEnd"/>
      <w:r>
        <w:t xml:space="preserve"> br. 3894/16 kod javnog bilježnika </w:t>
      </w:r>
      <w:proofErr w:type="spellStart"/>
      <w:r>
        <w:t>Mag.Jutte</w:t>
      </w:r>
      <w:proofErr w:type="spellEnd"/>
      <w:r>
        <w:t xml:space="preserve"> </w:t>
      </w:r>
      <w:proofErr w:type="spellStart"/>
      <w:r>
        <w:t>Friebnegger</w:t>
      </w:r>
      <w:proofErr w:type="spellEnd"/>
      <w:r>
        <w:t xml:space="preserve"> u </w:t>
      </w:r>
      <w:proofErr w:type="spellStart"/>
      <w:r>
        <w:t>Klagenfurtu</w:t>
      </w:r>
      <w:proofErr w:type="spellEnd"/>
      <w:r>
        <w:t xml:space="preserve"> od </w:t>
      </w:r>
      <w:r>
        <w:lastRenderedPageBreak/>
        <w:t>28.studenog 2016., Ugovora o ustupu tražbine ovjerenog kod javnog bilježnika Tihane Sudaru Zagrebu dana 2.prosinca 2016. pod br.OV.3282/16 ( u zbirci isprava pod Z.26313/16) ,</w:t>
      </w:r>
    </w:p>
    <w:p w:rsidRDefault="002178AB" w:rsidP="002178AB" w:rsidR="002178AB">
      <w:pPr>
        <w:jc w:val="both"/>
      </w:pPr>
      <w:r>
        <w:t>PEVEC D.D., OIB: 73660371074, SAVSKA CESTA 84, SESVETE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-</w:t>
      </w:r>
      <w:r>
        <w:tab/>
        <w:t>7.1 Zaprimljeno 21.12.2009. broj Z-12767/09</w:t>
      </w:r>
    </w:p>
    <w:p w:rsidRDefault="002178AB" w:rsidP="002178AB" w:rsidR="002178AB">
      <w:pPr>
        <w:jc w:val="both"/>
      </w:pPr>
      <w:r>
        <w:t>Na temelju Sporazuma radi osiguranja novčane tražbine zasnivanjem zajedničkog</w:t>
      </w:r>
    </w:p>
    <w:p w:rsidRDefault="002178AB" w:rsidP="002178AB" w:rsidR="002178AB">
      <w:pPr>
        <w:jc w:val="both"/>
      </w:pPr>
      <w:r>
        <w:t xml:space="preserve">založnog prava na nekretninama </w:t>
      </w:r>
      <w:proofErr w:type="spellStart"/>
      <w:r>
        <w:t>solemniziranog</w:t>
      </w:r>
      <w:proofErr w:type="spellEnd"/>
      <w:r>
        <w:t xml:space="preserve"> kod javnog bilježnika Vesne </w:t>
      </w:r>
      <w:proofErr w:type="spellStart"/>
      <w:r>
        <w:t>Pučar</w:t>
      </w:r>
      <w:proofErr w:type="spellEnd"/>
      <w:r>
        <w:t xml:space="preserve"> iz</w:t>
      </w:r>
    </w:p>
    <w:p w:rsidRDefault="002178AB" w:rsidP="002178AB" w:rsidR="002178AB">
      <w:pPr>
        <w:jc w:val="both"/>
      </w:pPr>
      <w:r>
        <w:t>Zagreba pod br. OV-23809/09-1, ovjerenog prijevoda s njemačkog jezika Izvatka iz</w:t>
      </w:r>
    </w:p>
    <w:p w:rsidRDefault="002178AB" w:rsidP="002178AB" w:rsidR="002178AB">
      <w:pPr>
        <w:jc w:val="both"/>
      </w:pPr>
      <w:r>
        <w:t xml:space="preserve">sudskog registra br. OV-270/09 po sudskom tumaču za njemački jezik Marini </w:t>
      </w:r>
      <w:proofErr w:type="spellStart"/>
      <w:r>
        <w:t>Tomaš</w:t>
      </w:r>
      <w:proofErr w:type="spellEnd"/>
      <w:r>
        <w:t xml:space="preserve"> iz</w:t>
      </w:r>
    </w:p>
    <w:p w:rsidRDefault="002178AB" w:rsidP="002178AB" w:rsidR="002178AB">
      <w:pPr>
        <w:jc w:val="both"/>
      </w:pPr>
      <w:r>
        <w:t>Zagreba i Izvatka iz sudskog registra Trgovačkog suda u Zagrebu od 02.prosinca 2009.</w:t>
      </w:r>
    </w:p>
    <w:p w:rsidRDefault="002178AB" w:rsidP="002178AB" w:rsidR="002178AB">
      <w:pPr>
        <w:jc w:val="both"/>
      </w:pPr>
      <w:r>
        <w:t>godine i prijedloga, uknjižuje se založno pravo do iznosa od najviše 3.500.000,00 EUR-a</w:t>
      </w:r>
    </w:p>
    <w:p w:rsidRDefault="002178AB" w:rsidP="002178AB" w:rsidR="002178AB">
      <w:pPr>
        <w:jc w:val="both"/>
      </w:pPr>
      <w:r>
        <w:t>(</w:t>
      </w:r>
      <w:proofErr w:type="spellStart"/>
      <w:r>
        <w:t>trimilijunapetstotisuća</w:t>
      </w:r>
      <w:proofErr w:type="spellEnd"/>
      <w:r>
        <w:t xml:space="preserve"> eura) radi osiguranja novčane tražbine s kamatnom stopom po</w:t>
      </w:r>
    </w:p>
    <w:p w:rsidRDefault="002178AB" w:rsidP="002178AB" w:rsidR="002178AB">
      <w:pPr>
        <w:jc w:val="both"/>
      </w:pPr>
      <w:r>
        <w:t>kreditu preko 6-mjesečnog EURIBOR-a, a na dan sklapanja ugovora 3,88% godišnje,</w:t>
      </w:r>
    </w:p>
    <w:p w:rsidRDefault="002178AB" w:rsidP="002178AB" w:rsidR="002178AB">
      <w:pPr>
        <w:jc w:val="both"/>
      </w:pPr>
      <w:r>
        <w:t>fiksno do 03. veljače 2010. godine, uvećano za kamatu, sve naknade i troškove, prema</w:t>
      </w:r>
    </w:p>
    <w:p w:rsidRDefault="002178AB" w:rsidP="002178AB" w:rsidR="002178AB">
      <w:pPr>
        <w:jc w:val="both"/>
      </w:pPr>
      <w:r>
        <w:t>Ugovoru - račun br.150-013178, s rokom otplate do 01. lipnja 2014. godine, na teret</w:t>
      </w:r>
    </w:p>
    <w:p w:rsidRDefault="002178AB" w:rsidP="002178AB" w:rsidR="002178AB">
      <w:pPr>
        <w:jc w:val="both"/>
      </w:pPr>
      <w:r>
        <w:t>nekretnina u A, u korist: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7.4 Zaprimljeno 14.12.2016.g. pod brojem Z-27008/2016</w:t>
      </w:r>
    </w:p>
    <w:p w:rsidRDefault="002178AB" w:rsidP="002178AB" w:rsidR="002178AB">
      <w:pPr>
        <w:jc w:val="both"/>
      </w:pPr>
      <w:r>
        <w:t xml:space="preserve">UKNJIŽBA, USTUPANJE ZALOŽNOG PRAVA, Na temelju </w:t>
      </w:r>
      <w:proofErr w:type="spellStart"/>
      <w:r>
        <w:t>Tabularne</w:t>
      </w:r>
      <w:proofErr w:type="spellEnd"/>
      <w:r>
        <w:t xml:space="preserve"> izjave (</w:t>
      </w:r>
      <w:proofErr w:type="spellStart"/>
      <w:r>
        <w:t>clausulaintabulandi</w:t>
      </w:r>
      <w:proofErr w:type="spellEnd"/>
      <w:r>
        <w:t xml:space="preserve">) izdana u </w:t>
      </w:r>
      <w:proofErr w:type="spellStart"/>
      <w:r>
        <w:t>u</w:t>
      </w:r>
      <w:proofErr w:type="spellEnd"/>
      <w:r>
        <w:t xml:space="preserve"> Zagrebu dana 13.prosinca 2016. ovjerena kod javnog </w:t>
      </w:r>
      <w:proofErr w:type="spellStart"/>
      <w:r>
        <w:t>bilježnikaTihane</w:t>
      </w:r>
      <w:proofErr w:type="spellEnd"/>
      <w:r>
        <w:t xml:space="preserve"> Sudar u Zagrebu dana 13.prosinca 2016. pod br.OV.3549/16 , Punomoći </w:t>
      </w:r>
      <w:proofErr w:type="spellStart"/>
      <w:r>
        <w:t>ovjerenepod</w:t>
      </w:r>
      <w:proofErr w:type="spellEnd"/>
      <w:r>
        <w:t xml:space="preserve"> br. 3894/16 kod javnog bilježnika </w:t>
      </w:r>
      <w:proofErr w:type="spellStart"/>
      <w:r>
        <w:t>Mag.Jutte</w:t>
      </w:r>
      <w:proofErr w:type="spellEnd"/>
      <w:r>
        <w:t xml:space="preserve"> </w:t>
      </w:r>
      <w:proofErr w:type="spellStart"/>
      <w:r>
        <w:t>Friebnegger</w:t>
      </w:r>
      <w:proofErr w:type="spellEnd"/>
      <w:r>
        <w:t xml:space="preserve"> u </w:t>
      </w:r>
      <w:proofErr w:type="spellStart"/>
      <w:r>
        <w:t>Klagenfurtu</w:t>
      </w:r>
      <w:proofErr w:type="spellEnd"/>
      <w:r>
        <w:t xml:space="preserve"> od 28.studenog 2016., Ugovora o ustupu tražbine ovjerenog kod javnog bilježnika Tihane Sudaru Zagrebu dana 2.prosinca 2016. pod br.OV.3282/16 ( u zbirci isprava pod Z.26313/16) ,</w:t>
      </w:r>
    </w:p>
    <w:p w:rsidRDefault="002178AB" w:rsidP="002178AB" w:rsidR="002178AB">
      <w:pPr>
        <w:jc w:val="both"/>
      </w:pPr>
      <w:r>
        <w:t>PEVEC D.D., OIB: 73660371074, SAVSKA CESTA 84, SESVETE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8.1 Zaprimljeno 19.09.2013.g. pod brojem Z-12278/2013</w:t>
      </w:r>
    </w:p>
    <w:p w:rsidRDefault="002178AB" w:rsidP="002178AB" w:rsidR="002178AB">
      <w:pPr>
        <w:jc w:val="both"/>
      </w:pPr>
      <w:r>
        <w:t>UKNJIŽBA, ZALOŽNO PRAVO, SPORAZUM RADI OSIGURANJA NOVČANE</w:t>
      </w:r>
    </w:p>
    <w:p w:rsidRDefault="002178AB" w:rsidP="002178AB" w:rsidR="002178AB">
      <w:pPr>
        <w:jc w:val="both"/>
      </w:pPr>
      <w:r>
        <w:t>TRAŽBINE ZASNIVANJEM ZALOŽNOG PRAVA NA NEKRETNINAMA KOJE SU</w:t>
      </w:r>
    </w:p>
    <w:p w:rsidRDefault="002178AB" w:rsidP="002178AB" w:rsidR="002178AB">
      <w:pPr>
        <w:jc w:val="both"/>
      </w:pPr>
      <w:r>
        <w:t>UPISANE U ZEMLJIŠNIM KNJIGAMA POTVRĐEN KOD JAVNOG BILJEŽNIKA</w:t>
      </w:r>
    </w:p>
    <w:p w:rsidRDefault="002178AB" w:rsidP="002178AB" w:rsidR="002178AB">
      <w:pPr>
        <w:jc w:val="both"/>
      </w:pPr>
      <w:r>
        <w:t>OBRENIJE RIBARIĆ IZ ZAGREBA POD BROJEM OV-5712/2013 17.09.2013, radi</w:t>
      </w:r>
    </w:p>
    <w:p w:rsidRDefault="002178AB" w:rsidP="002178AB" w:rsidR="002178AB">
      <w:pPr>
        <w:jc w:val="both"/>
      </w:pPr>
      <w:r>
        <w:t>osiguranja novčane tražbine predlagatelja iz Ugovora o kreditu broj 501725 u iznosu</w:t>
      </w:r>
    </w:p>
    <w:p w:rsidRDefault="002178AB" w:rsidP="002178AB" w:rsidR="002178AB">
      <w:pPr>
        <w:jc w:val="both"/>
      </w:pPr>
      <w:r>
        <w:t>EUR 5.000,000,00 (</w:t>
      </w:r>
      <w:proofErr w:type="spellStart"/>
      <w:r>
        <w:t>petmilijunaeura</w:t>
      </w:r>
      <w:proofErr w:type="spellEnd"/>
      <w:r>
        <w:t>),te svih ugovorenih kamata, naknada, troškova i</w:t>
      </w:r>
    </w:p>
    <w:p w:rsidRDefault="002178AB" w:rsidP="002178AB" w:rsidR="002178AB">
      <w:pPr>
        <w:jc w:val="both"/>
      </w:pPr>
      <w:r>
        <w:t>drugih potraživanja sukladno uvjetima i rokovima iz i u vezi s navedenim Ugovorom, za</w:t>
      </w:r>
    </w:p>
    <w:p w:rsidRDefault="002178AB" w:rsidP="002178AB" w:rsidR="002178AB">
      <w:pPr>
        <w:jc w:val="both"/>
      </w:pPr>
      <w:r>
        <w:t>korist:</w:t>
      </w:r>
    </w:p>
    <w:p w:rsidRDefault="002178AB" w:rsidP="002178AB" w:rsidR="002178AB">
      <w:pPr>
        <w:jc w:val="both"/>
      </w:pPr>
      <w:r>
        <w:t xml:space="preserve">SBERBANK D.D. ZAGREB, OIB: 78427478595, VARŠAVSKA 9, ZAGREB   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8.2 Zaprimljeno 19.09.2013.g. pod brojem Z-12278/2013</w:t>
      </w:r>
    </w:p>
    <w:p w:rsidRDefault="002178AB" w:rsidP="002178AB" w:rsidR="002178AB">
      <w:pPr>
        <w:jc w:val="both"/>
      </w:pPr>
      <w:r>
        <w:t xml:space="preserve">ZABILJEŽBA, GLAVNI ULOŽAK, zk.ul.br. 3839 k.o. Sisak Stari.  na 8.1  </w:t>
      </w:r>
    </w:p>
    <w:p w:rsidRDefault="002178AB" w:rsidP="002178AB" w:rsidR="002178AB">
      <w:pPr>
        <w:jc w:val="both"/>
      </w:pPr>
      <w:r>
        <w:t xml:space="preserve"> </w:t>
      </w:r>
    </w:p>
    <w:p w:rsidRDefault="002178AB" w:rsidP="002178AB" w:rsidR="002178AB">
      <w:pPr>
        <w:jc w:val="both"/>
      </w:pPr>
      <w:r>
        <w:t>8.3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OBVEZA BRISANJA HIPOTEKE, da se </w:t>
      </w:r>
      <w:proofErr w:type="spellStart"/>
      <w:r>
        <w:t>Protustranka</w:t>
      </w:r>
      <w:proofErr w:type="spellEnd"/>
      <w:r>
        <w:t xml:space="preserve">, kao vlasnik nekretnine obvezala </w:t>
      </w:r>
      <w:proofErr w:type="spellStart"/>
      <w:r>
        <w:t>prem</w:t>
      </w:r>
      <w:proofErr w:type="spellEnd"/>
      <w:r>
        <w:t xml:space="preserve"> </w:t>
      </w:r>
      <w:proofErr w:type="spellStart"/>
      <w:r>
        <w:t>Prelagatelju</w:t>
      </w:r>
      <w:proofErr w:type="spellEnd"/>
      <w:r>
        <w:t xml:space="preserve">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na 8.1  </w:t>
      </w:r>
    </w:p>
    <w:p w:rsidRDefault="002178AB" w:rsidP="002178AB" w:rsidR="002178AB">
      <w:pPr>
        <w:jc w:val="both"/>
      </w:pPr>
      <w:r>
        <w:lastRenderedPageBreak/>
        <w:t xml:space="preserve">   </w:t>
      </w:r>
    </w:p>
    <w:p w:rsidRDefault="002178AB" w:rsidP="002178AB" w:rsidR="002178AB">
      <w:pPr>
        <w:jc w:val="both"/>
      </w:pPr>
      <w:r>
        <w:t xml:space="preserve"> 9.   </w:t>
      </w:r>
    </w:p>
    <w:p w:rsidRDefault="002178AB" w:rsidP="002178AB" w:rsidR="002178AB">
      <w:pPr>
        <w:jc w:val="both"/>
      </w:pPr>
      <w:r>
        <w:t xml:space="preserve"> 9.1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9.2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9.4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9.5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7.512,32 KN na 9.1  </w:t>
      </w:r>
    </w:p>
    <w:p w:rsidRDefault="002178AB" w:rsidP="002178AB" w:rsidR="002178AB">
      <w:pPr>
        <w:jc w:val="both"/>
      </w:pPr>
      <w:r>
        <w:t xml:space="preserve"> 9.6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7.991,72 kn (glavnica u iznosu od 7.946,00 kn i zatezne kamate u iznosu od 45,772 kn) sa zakonskom zateznom kamatom </w:t>
      </w:r>
      <w:r>
        <w:lastRenderedPageBreak/>
        <w:t xml:space="preserve">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9.7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9.8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3. 997,82 kn (</w:t>
      </w:r>
      <w:proofErr w:type="spellStart"/>
      <w:r>
        <w:t>glalvnica</w:t>
      </w:r>
      <w:proofErr w:type="spellEnd"/>
      <w:r>
        <w:t xml:space="preserve">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9.9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9.10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9.11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9.12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14.811,06 kn (</w:t>
      </w:r>
      <w:proofErr w:type="spellStart"/>
      <w:r>
        <w:t>glalvnica</w:t>
      </w:r>
      <w:proofErr w:type="spellEnd"/>
      <w:r>
        <w:t xml:space="preserve"> u iznosu od 14.753,64 kn i zatezne kamate u iznosu od 57,42 kn) sa zakonskom zateznom kamatom koja teče na taj iznos od 13. ožujka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9.13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kuna, sve u korist: </w:t>
      </w:r>
    </w:p>
    <w:p w:rsidRDefault="002178AB" w:rsidP="002178AB" w:rsidR="002178AB">
      <w:pPr>
        <w:jc w:val="both"/>
      </w:pPr>
      <w:r>
        <w:t xml:space="preserve">  REPUBLIKA HRVATSKA, MINISTARSTVO FINANCIJA - POREZNA UPRAVA, URED ZA VELIKE POREZNE OBVEZNIKE, ZAGREB 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 w:rsidRPr="008575F6">
      <w:pPr>
        <w:jc w:val="both"/>
        <w:rPr>
          <w:b/>
        </w:rPr>
      </w:pPr>
    </w:p>
    <w:p w:rsidRDefault="002178AB" w:rsidP="002178AB" w:rsidR="002178AB" w:rsidRPr="008575F6">
      <w:pPr>
        <w:jc w:val="both"/>
        <w:rPr>
          <w:b/>
        </w:rPr>
      </w:pPr>
      <w:r w:rsidRPr="008575F6">
        <w:rPr>
          <w:b/>
        </w:rPr>
        <w:t>C)</w:t>
      </w:r>
      <w:r w:rsidRPr="008575F6">
        <w:rPr>
          <w:b/>
        </w:rPr>
        <w:tab/>
        <w:t>vlasnički dio 1/</w:t>
      </w:r>
      <w:proofErr w:type="spellStart"/>
      <w:r w:rsidRPr="008575F6">
        <w:rPr>
          <w:b/>
        </w:rPr>
        <w:t>1</w:t>
      </w:r>
      <w:proofErr w:type="spellEnd"/>
      <w:r w:rsidRPr="008575F6">
        <w:rPr>
          <w:b/>
        </w:rPr>
        <w:t xml:space="preserve"> </w:t>
      </w:r>
      <w:proofErr w:type="spellStart"/>
      <w:r w:rsidRPr="008575F6">
        <w:rPr>
          <w:b/>
        </w:rPr>
        <w:t>kat.čest</w:t>
      </w:r>
      <w:proofErr w:type="spellEnd"/>
      <w:r w:rsidRPr="008575F6">
        <w:rPr>
          <w:b/>
        </w:rPr>
        <w:t xml:space="preserve">. 7824/1, Oranica površine 44 m2, upisano u </w:t>
      </w:r>
      <w:proofErr w:type="spellStart"/>
      <w:r w:rsidRPr="008575F6">
        <w:rPr>
          <w:b/>
        </w:rPr>
        <w:t>zk.ul</w:t>
      </w:r>
      <w:proofErr w:type="spellEnd"/>
      <w:r w:rsidRPr="008575F6">
        <w:rPr>
          <w:b/>
        </w:rPr>
        <w:t>. broj 4982, k.o. 335193 Zadar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5.1 Zaprimljeno 17.04.2008. broj Z-3946/08</w:t>
      </w:r>
    </w:p>
    <w:p w:rsidRDefault="002178AB" w:rsidP="002178AB" w:rsidR="002178AB">
      <w:pPr>
        <w:jc w:val="both"/>
      </w:pPr>
      <w:r>
        <w:t xml:space="preserve">Na temelju </w:t>
      </w:r>
      <w:proofErr w:type="spellStart"/>
      <w:r>
        <w:t>Zk</w:t>
      </w:r>
      <w:proofErr w:type="spellEnd"/>
      <w:r>
        <w:t xml:space="preserve">. izvješća ovog suda pod gornjim </w:t>
      </w:r>
      <w:proofErr w:type="spellStart"/>
      <w:r>
        <w:t>psolvonim</w:t>
      </w:r>
      <w:proofErr w:type="spellEnd"/>
      <w:r>
        <w:t xml:space="preserve"> brojem od 17. travnja 2008. godine, i na temelju Sporazuma radi osiguranja novčane tražbine zasnivanjem založnog prava na nekretninama sklopljenog u Zagrebu dana 02. travnja 2008. godine, </w:t>
      </w:r>
      <w:proofErr w:type="spellStart"/>
      <w:r>
        <w:t>solemniziranog</w:t>
      </w:r>
      <w:proofErr w:type="spellEnd"/>
      <w:r>
        <w:t xml:space="preserve"> kod Javnog bilježnika Vlaste Zajc iz Zagreba pod </w:t>
      </w:r>
      <w:proofErr w:type="spellStart"/>
      <w:r>
        <w:t>posl.broj</w:t>
      </w:r>
      <w:proofErr w:type="spellEnd"/>
      <w:r>
        <w:t xml:space="preserve">: OV-4361/08 i Specijalne Punomoći sklopljene u Zagrebu dana 25. ožujka 2008. godine, ovjerene kod Javnog bilježnika </w:t>
      </w:r>
      <w:proofErr w:type="spellStart"/>
      <w:r>
        <w:t>Alexander</w:t>
      </w:r>
      <w:proofErr w:type="spellEnd"/>
      <w:r>
        <w:t xml:space="preserve"> </w:t>
      </w:r>
      <w:proofErr w:type="spellStart"/>
      <w:r>
        <w:t>Michalek</w:t>
      </w:r>
      <w:proofErr w:type="spellEnd"/>
      <w:r>
        <w:t xml:space="preserve"> iz Beča te ovjerenog prijevoda sa Njemačkog jezika ovjerenog kod Marine </w:t>
      </w:r>
      <w:proofErr w:type="spellStart"/>
      <w:r>
        <w:t>Tomaš</w:t>
      </w:r>
      <w:proofErr w:type="spellEnd"/>
      <w:r>
        <w:t xml:space="preserve"> </w:t>
      </w:r>
      <w:proofErr w:type="spellStart"/>
      <w:r>
        <w:t>dipl.iur</w:t>
      </w:r>
      <w:proofErr w:type="spellEnd"/>
      <w:r>
        <w:t xml:space="preserve">. iz Zagreba pod </w:t>
      </w:r>
      <w:proofErr w:type="spellStart"/>
      <w:r>
        <w:t>posl.broj</w:t>
      </w:r>
      <w:proofErr w:type="spellEnd"/>
      <w:r>
        <w:t xml:space="preserve">: OV-75/2008 u Zagrebu dana 02. travnja 2008. godine, i Specijalne Punomoći sklopljene u </w:t>
      </w:r>
      <w:proofErr w:type="spellStart"/>
      <w:r>
        <w:t>Villach</w:t>
      </w:r>
      <w:proofErr w:type="spellEnd"/>
      <w:r>
        <w:t xml:space="preserve">, dana 28. ožujka 2008. godine, ovjerene kod Javnog bilježnika </w:t>
      </w:r>
      <w:proofErr w:type="spellStart"/>
      <w:r>
        <w:t>Dr.Thomas</w:t>
      </w:r>
      <w:proofErr w:type="spellEnd"/>
      <w:r>
        <w:t xml:space="preserve"> </w:t>
      </w:r>
      <w:proofErr w:type="spellStart"/>
      <w:r>
        <w:t>Krampl</w:t>
      </w:r>
      <w:proofErr w:type="spellEnd"/>
      <w:r>
        <w:t xml:space="preserve"> pod </w:t>
      </w:r>
      <w:proofErr w:type="spellStart"/>
      <w:r>
        <w:t>posl.broj</w:t>
      </w:r>
      <w:proofErr w:type="spellEnd"/>
      <w:r>
        <w:t xml:space="preserve">: OV-519/2008 te ovjerenog prijevoda s njemačkog jezika kod Marine </w:t>
      </w:r>
      <w:proofErr w:type="spellStart"/>
      <w:r>
        <w:t>Tomaš</w:t>
      </w:r>
      <w:proofErr w:type="spellEnd"/>
      <w:r>
        <w:t xml:space="preserve">, </w:t>
      </w:r>
      <w:proofErr w:type="spellStart"/>
      <w:r>
        <w:t>dipl.iur</w:t>
      </w:r>
      <w:proofErr w:type="spellEnd"/>
      <w:r>
        <w:t xml:space="preserve"> iz Zagreba pod </w:t>
      </w:r>
      <w:proofErr w:type="spellStart"/>
      <w:r>
        <w:t>posl.broj</w:t>
      </w:r>
      <w:proofErr w:type="spellEnd"/>
      <w:r>
        <w:t xml:space="preserve">: 74/08 i prijedloga, uknjižuje se založno pravo radi osiguranja novčane tražbine na teret nekretnine u A- </w:t>
      </w:r>
      <w:proofErr w:type="spellStart"/>
      <w:r>
        <w:t>posjedovnici</w:t>
      </w:r>
      <w:proofErr w:type="spellEnd"/>
      <w:r>
        <w:t>, uknjiženog prava vlasništva PVN Zagreb d.o.o.Zagreb, za 44/118 dijela, do iznosa od najviše 21.000.000,00 EUR (slovima:</w:t>
      </w:r>
      <w:proofErr w:type="spellStart"/>
      <w:r>
        <w:t>dvadesetjedanmiljun</w:t>
      </w:r>
      <w:proofErr w:type="spellEnd"/>
      <w:r>
        <w:t xml:space="preserve"> eura) sve u korist: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5.4 Zaprimljeno 14.12.2016.g. pod brojem Z-27008/2016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USTUPANJE ZALOŽNOG PRAVA, Na temelju </w:t>
      </w:r>
      <w:proofErr w:type="spellStart"/>
      <w:r>
        <w:t>Tabularne</w:t>
      </w:r>
      <w:proofErr w:type="spellEnd"/>
      <w:r>
        <w:t xml:space="preserve"> izjave (</w:t>
      </w:r>
      <w:proofErr w:type="spellStart"/>
      <w:r>
        <w:t>clausula</w:t>
      </w:r>
      <w:proofErr w:type="spellEnd"/>
      <w:r>
        <w:t xml:space="preserve"> </w:t>
      </w:r>
      <w:proofErr w:type="spellStart"/>
      <w:r>
        <w:t>intabulandi</w:t>
      </w:r>
      <w:proofErr w:type="spellEnd"/>
      <w:r>
        <w:t xml:space="preserve">) izdana u </w:t>
      </w:r>
      <w:proofErr w:type="spellStart"/>
      <w:r>
        <w:t>u</w:t>
      </w:r>
      <w:proofErr w:type="spellEnd"/>
      <w:r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>
        <w:t>Mag.Jutte</w:t>
      </w:r>
      <w:proofErr w:type="spellEnd"/>
      <w:r>
        <w:t xml:space="preserve"> </w:t>
      </w:r>
      <w:proofErr w:type="spellStart"/>
      <w:r>
        <w:t>Friebnegger</w:t>
      </w:r>
      <w:proofErr w:type="spellEnd"/>
      <w:r>
        <w:t xml:space="preserve"> u </w:t>
      </w:r>
      <w:proofErr w:type="spellStart"/>
      <w:r>
        <w:t>Klagenfurtu</w:t>
      </w:r>
      <w:proofErr w:type="spellEnd"/>
      <w:r>
        <w:t xml:space="preserve"> od 28.studenog 2016., Ugovora o ustupu tražbine ovjerenog kod javnog bilježnika Tihane </w:t>
      </w:r>
      <w:r>
        <w:lastRenderedPageBreak/>
        <w:t xml:space="preserve">Sudar u Zagrebu dana 2.prosinca 2016. pod br.OV.3282/16 ( u zbirci isprava pod Z.26313/16) ,  </w:t>
      </w:r>
    </w:p>
    <w:p w:rsidRDefault="002178AB" w:rsidP="002178AB" w:rsidR="002178AB">
      <w:pPr>
        <w:jc w:val="both"/>
      </w:pPr>
      <w:r>
        <w:t xml:space="preserve">  PEVEC D.D., OIB: 73660371074, SAVSKA CESTA 84, SESVETE  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7.   </w:t>
      </w:r>
    </w:p>
    <w:p w:rsidRDefault="002178AB" w:rsidP="002178AB" w:rsidR="002178AB">
      <w:pPr>
        <w:jc w:val="both"/>
      </w:pPr>
      <w:r>
        <w:t xml:space="preserve"> 7.1 Zaprimljeno 21.12.2009. broj Z-12767/09</w:t>
      </w:r>
    </w:p>
    <w:p w:rsidRDefault="002178AB" w:rsidP="002178AB" w:rsidR="002178AB">
      <w:pPr>
        <w:jc w:val="both"/>
      </w:pPr>
      <w:r>
        <w:t xml:space="preserve">Na temelju Sporazuma radi osiguranja novčane tražbine zasnivanjem zajedničkog založnog prava na nekretninama </w:t>
      </w:r>
      <w:proofErr w:type="spellStart"/>
      <w:r>
        <w:t>solemniziranog</w:t>
      </w:r>
      <w:proofErr w:type="spellEnd"/>
      <w:r>
        <w:t xml:space="preserve"> kod javnog bilježnika Vesne </w:t>
      </w:r>
      <w:proofErr w:type="spellStart"/>
      <w:r>
        <w:t>Pučar</w:t>
      </w:r>
      <w:proofErr w:type="spellEnd"/>
      <w:r>
        <w:t xml:space="preserve"> iz Zagreba pod br. OV-23809/09-1, ovjerenog prijevoda s njemačkog jezika Izvatka iz sudskog registra br. OV-270/09 po sudskom tumaču za njemački jezik Marini </w:t>
      </w:r>
      <w:proofErr w:type="spellStart"/>
      <w:r>
        <w:t>Tomaš</w:t>
      </w:r>
      <w:proofErr w:type="spellEnd"/>
      <w:r>
        <w:t xml:space="preserve"> iz Zagreba i Izvatka iz sudskog registra Trgovačkog suda u Zagrebu od 02.prosinca 2009.godine i prijedloga, uknjižuje se založno pravo do iznosa od najviše 3.500.000,00 EUR-a (</w:t>
      </w:r>
      <w:proofErr w:type="spellStart"/>
      <w:r>
        <w:t>trimilijunapetstotisuća</w:t>
      </w:r>
      <w:proofErr w:type="spellEnd"/>
      <w:r>
        <w:t xml:space="preserve">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</w:t>
      </w:r>
    </w:p>
    <w:p w:rsidRDefault="002178AB" w:rsidP="002178AB" w:rsidR="002178AB">
      <w:pPr>
        <w:jc w:val="both"/>
      </w:pPr>
      <w:r>
        <w:t xml:space="preserve"> 7.4 Zaprimljeno 14.12.2016.g. pod brojem Z-27008/2016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USTUPANJE ZALOŽNOG PRAVA, Na temelju </w:t>
      </w:r>
      <w:proofErr w:type="spellStart"/>
      <w:r>
        <w:t>Tabularne</w:t>
      </w:r>
      <w:proofErr w:type="spellEnd"/>
      <w:r>
        <w:t xml:space="preserve"> izjave (</w:t>
      </w:r>
      <w:proofErr w:type="spellStart"/>
      <w:r>
        <w:t>clausula</w:t>
      </w:r>
      <w:proofErr w:type="spellEnd"/>
      <w:r>
        <w:t xml:space="preserve"> </w:t>
      </w:r>
      <w:proofErr w:type="spellStart"/>
      <w:r>
        <w:t>intabulandi</w:t>
      </w:r>
      <w:proofErr w:type="spellEnd"/>
      <w:r>
        <w:t xml:space="preserve">) izdana u </w:t>
      </w:r>
      <w:proofErr w:type="spellStart"/>
      <w:r>
        <w:t>u</w:t>
      </w:r>
      <w:proofErr w:type="spellEnd"/>
      <w:r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>
        <w:t>Mag.Jutte</w:t>
      </w:r>
      <w:proofErr w:type="spellEnd"/>
      <w:r>
        <w:t xml:space="preserve"> </w:t>
      </w:r>
      <w:proofErr w:type="spellStart"/>
      <w:r>
        <w:t>Friebnegger</w:t>
      </w:r>
      <w:proofErr w:type="spellEnd"/>
      <w:r>
        <w:t xml:space="preserve"> u </w:t>
      </w:r>
      <w:proofErr w:type="spellStart"/>
      <w:r>
        <w:t>Klagenfurtu</w:t>
      </w:r>
      <w:proofErr w:type="spellEnd"/>
      <w:r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>
      <w:pPr>
        <w:jc w:val="both"/>
      </w:pPr>
      <w:r>
        <w:t xml:space="preserve">  PEVEC D.D., OIB: 73660371074, SAVSKA CESTA 84, SESVETE  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8.   </w:t>
      </w:r>
    </w:p>
    <w:p w:rsidRDefault="002178AB" w:rsidP="002178AB" w:rsidR="002178AB">
      <w:pPr>
        <w:jc w:val="both"/>
      </w:pPr>
      <w:r>
        <w:t xml:space="preserve"> 8.1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</w:t>
      </w:r>
      <w:proofErr w:type="spellStart"/>
      <w:r>
        <w:t>petmilijunaeura</w:t>
      </w:r>
      <w:proofErr w:type="spellEnd"/>
      <w:r>
        <w:t xml:space="preserve">),te svih ugovorenih kamata, naknada, troškova i drugih </w:t>
      </w:r>
      <w:proofErr w:type="spellStart"/>
      <w:r>
        <w:t>potraživanjasukladno</w:t>
      </w:r>
      <w:proofErr w:type="spellEnd"/>
      <w:r>
        <w:t xml:space="preserve"> uvjetima i rokovima iz i u vezi s navedenim Ugovorom, za korist:   </w:t>
      </w:r>
    </w:p>
    <w:p w:rsidRDefault="002178AB" w:rsidP="002178AB" w:rsidR="002178AB">
      <w:pPr>
        <w:jc w:val="both"/>
      </w:pPr>
      <w:r>
        <w:t xml:space="preserve">  SBERBANK D.D. ZAGREB, OIB: 78427478595, VARŠAVSKA 9, ZAGREB   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8.2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GLAVNI ULOŽAK, zk.ul.br. 3839 k.o. Sisak Stari.  na 8.1  </w:t>
      </w:r>
    </w:p>
    <w:p w:rsidRDefault="002178AB" w:rsidP="002178AB" w:rsidR="002178AB">
      <w:pPr>
        <w:jc w:val="both"/>
      </w:pPr>
      <w:r>
        <w:t xml:space="preserve"> 8.3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OBVEZA BRISANJA HIPOTEKE, da se </w:t>
      </w:r>
      <w:proofErr w:type="spellStart"/>
      <w:r>
        <w:t>Protustranka</w:t>
      </w:r>
      <w:proofErr w:type="spellEnd"/>
      <w:r>
        <w:t xml:space="preserve">, kao vlasnik nekretnine obvezala </w:t>
      </w:r>
      <w:proofErr w:type="spellStart"/>
      <w:r>
        <w:t>prem</w:t>
      </w:r>
      <w:proofErr w:type="spellEnd"/>
      <w:r>
        <w:t xml:space="preserve"> </w:t>
      </w:r>
      <w:proofErr w:type="spellStart"/>
      <w:r>
        <w:t>Prelagatelju</w:t>
      </w:r>
      <w:proofErr w:type="spellEnd"/>
      <w:r>
        <w:t xml:space="preserve">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</w:t>
      </w:r>
      <w:r>
        <w:lastRenderedPageBreak/>
        <w:t xml:space="preserve">tražbine imaju u prvenstvenom redu, sukladno odredbi čl. 347 st. 3 Zakona o vlasništvu i drugim stvarnim pravima.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9.   </w:t>
      </w:r>
    </w:p>
    <w:p w:rsidRDefault="002178AB" w:rsidP="002178AB" w:rsidR="002178AB">
      <w:pPr>
        <w:jc w:val="both"/>
      </w:pPr>
      <w:r>
        <w:t xml:space="preserve"> 9.1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9.2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9.4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9.5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9.6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lastRenderedPageBreak/>
        <w:t xml:space="preserve"> 9.7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9.8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3. 997,82 kn (</w:t>
      </w:r>
      <w:proofErr w:type="spellStart"/>
      <w:r>
        <w:t>glalvnica</w:t>
      </w:r>
      <w:proofErr w:type="spellEnd"/>
      <w:r>
        <w:t xml:space="preserve">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9.9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9.10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9.11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9.12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14.811,06 kn (</w:t>
      </w:r>
      <w:proofErr w:type="spellStart"/>
      <w:r>
        <w:t>glalvnica</w:t>
      </w:r>
      <w:proofErr w:type="spellEnd"/>
      <w:r>
        <w:t xml:space="preserve"> u </w:t>
      </w:r>
      <w:r>
        <w:lastRenderedPageBreak/>
        <w:t xml:space="preserve">iznosu od 14.753,64 kn i zatezne kamate u iznosu od 57,42 kn) sa zakonskom zateznom kamatom koja teče na taj iznos od 13. ožujka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9.13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kuna. sve u korist: </w:t>
      </w:r>
    </w:p>
    <w:p w:rsidRDefault="002178AB" w:rsidP="002178AB" w:rsidR="002178AB">
      <w:pPr>
        <w:jc w:val="both"/>
      </w:pPr>
      <w:r>
        <w:t xml:space="preserve">  REPUBLIKA HRVATSKA, MINISTARSTVO FINANCIJA - POREZNA UPRAVA, URED ZA VELIKE POREZNE OBVEZNIKE, ZAGREB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>
      <w:pPr>
        <w:rPr>
          <w:b/>
        </w:rPr>
      </w:pPr>
      <w:r w:rsidRPr="009774C3">
        <w:rPr>
          <w:b/>
        </w:rPr>
        <w:t>D)</w:t>
      </w:r>
      <w:r w:rsidRPr="009774C3">
        <w:rPr>
          <w:b/>
        </w:rPr>
        <w:tab/>
        <w:t>vlasnički dio 1/</w:t>
      </w:r>
      <w:proofErr w:type="spellStart"/>
      <w:r w:rsidRPr="009774C3">
        <w:rPr>
          <w:b/>
        </w:rPr>
        <w:t>1</w:t>
      </w:r>
      <w:proofErr w:type="spellEnd"/>
      <w:r w:rsidRPr="009774C3">
        <w:rPr>
          <w:b/>
        </w:rPr>
        <w:t xml:space="preserve"> </w:t>
      </w:r>
      <w:proofErr w:type="spellStart"/>
      <w:r w:rsidRPr="009774C3">
        <w:rPr>
          <w:b/>
        </w:rPr>
        <w:t>kat.čest</w:t>
      </w:r>
      <w:proofErr w:type="spellEnd"/>
      <w:r w:rsidRPr="009774C3">
        <w:rPr>
          <w:b/>
        </w:rPr>
        <w:t xml:space="preserve">. 7832, Oranica površine 26 m2, upisano u </w:t>
      </w:r>
      <w:proofErr w:type="spellStart"/>
      <w:r w:rsidRPr="009774C3">
        <w:rPr>
          <w:b/>
        </w:rPr>
        <w:t>zk.ul</w:t>
      </w:r>
      <w:proofErr w:type="spellEnd"/>
      <w:r w:rsidRPr="009774C3">
        <w:rPr>
          <w:b/>
        </w:rPr>
        <w:t>. broj 10562, k.o. 335193 Zadar</w:t>
      </w:r>
    </w:p>
    <w:p w:rsidRDefault="002178AB" w:rsidP="002178AB" w:rsidR="002178AB">
      <w:pPr>
        <w:rPr>
          <w:b/>
        </w:rPr>
      </w:pPr>
    </w:p>
    <w:p w:rsidRDefault="002178AB" w:rsidP="002178AB" w:rsidR="002178AB" w:rsidRPr="00AC73EA">
      <w:r w:rsidRPr="00AC73EA">
        <w:t>5.1 Zaprimljeno 17.04.2008. broj Z-3946/08</w:t>
      </w:r>
    </w:p>
    <w:p w:rsidRDefault="002178AB" w:rsidP="002178AB" w:rsidR="002178AB">
      <w:r w:rsidRPr="00AC73EA">
        <w:t xml:space="preserve">Na temelju </w:t>
      </w:r>
      <w:proofErr w:type="spellStart"/>
      <w:r w:rsidRPr="00AC73EA">
        <w:t>Zk</w:t>
      </w:r>
      <w:proofErr w:type="spellEnd"/>
      <w:r w:rsidRPr="00AC73EA">
        <w:t xml:space="preserve">. izvješća ovog suda pod gornjim </w:t>
      </w:r>
      <w:proofErr w:type="spellStart"/>
      <w:r w:rsidRPr="00AC73EA">
        <w:t>psolvonim</w:t>
      </w:r>
      <w:proofErr w:type="spellEnd"/>
      <w:r w:rsidRPr="00AC73EA">
        <w:t xml:space="preserve"> brojem od 17. travnja 2008. godine, i na temelju Sporazuma radi osiguranja novčane tražbine zasnivanjem založnog prava na nekretninama sklopljenog u Zagrebu dana 02. travnja 2008. godine, </w:t>
      </w:r>
      <w:proofErr w:type="spellStart"/>
      <w:r w:rsidRPr="00AC73EA">
        <w:t>solemniziranog</w:t>
      </w:r>
      <w:proofErr w:type="spellEnd"/>
      <w:r w:rsidRPr="00AC73EA">
        <w:t xml:space="preserve"> kod Javnog bilježnika Vlaste Zajc iz Zagreba pod </w:t>
      </w:r>
      <w:proofErr w:type="spellStart"/>
      <w:r w:rsidRPr="00AC73EA">
        <w:t>posl.broj</w:t>
      </w:r>
      <w:proofErr w:type="spellEnd"/>
      <w:r w:rsidRPr="00AC73EA">
        <w:t xml:space="preserve">: OV-4361/08 i Specijalne Punomoći sklopljene u Zagrebu dana 25. ožujka 2008. godine, ovjerene kod Javnog bilježnika </w:t>
      </w:r>
      <w:proofErr w:type="spellStart"/>
      <w:r w:rsidRPr="00AC73EA">
        <w:t>Alexander</w:t>
      </w:r>
      <w:proofErr w:type="spellEnd"/>
      <w:r w:rsidRPr="00AC73EA">
        <w:t xml:space="preserve"> </w:t>
      </w:r>
      <w:proofErr w:type="spellStart"/>
      <w:r w:rsidRPr="00AC73EA">
        <w:t>Michalek</w:t>
      </w:r>
      <w:proofErr w:type="spellEnd"/>
      <w:r w:rsidRPr="00AC73EA">
        <w:t xml:space="preserve"> iz Beča te ovjerenog prijevoda sa Njemačkog jezika ovjerenog kod Marine </w:t>
      </w:r>
      <w:proofErr w:type="spellStart"/>
      <w:r w:rsidRPr="00AC73EA">
        <w:t>Tomaš</w:t>
      </w:r>
      <w:proofErr w:type="spellEnd"/>
      <w:r w:rsidRPr="00AC73EA">
        <w:t xml:space="preserve"> </w:t>
      </w:r>
      <w:proofErr w:type="spellStart"/>
      <w:r w:rsidRPr="00AC73EA">
        <w:t>dipl.iur</w:t>
      </w:r>
      <w:proofErr w:type="spellEnd"/>
      <w:r w:rsidRPr="00AC73EA">
        <w:t xml:space="preserve">. iz Zagreba pod </w:t>
      </w:r>
      <w:proofErr w:type="spellStart"/>
      <w:r w:rsidRPr="00AC73EA">
        <w:t>posl.broj</w:t>
      </w:r>
      <w:proofErr w:type="spellEnd"/>
      <w:r w:rsidRPr="00AC73EA">
        <w:t xml:space="preserve">: OV-75/2008 u Zagrebu dana 02. travnja 2008. godine, i Specijalne Punomoći sklopljene u </w:t>
      </w:r>
      <w:proofErr w:type="spellStart"/>
      <w:r w:rsidRPr="00AC73EA">
        <w:t>Villach</w:t>
      </w:r>
      <w:proofErr w:type="spellEnd"/>
      <w:r w:rsidRPr="00AC73EA">
        <w:t xml:space="preserve">, dana 28. ožujka 2008. godine, ovjerene kod Javnog bilježnika </w:t>
      </w:r>
      <w:proofErr w:type="spellStart"/>
      <w:r w:rsidRPr="00AC73EA">
        <w:t>Dr.Thomas</w:t>
      </w:r>
      <w:proofErr w:type="spellEnd"/>
      <w:r w:rsidRPr="00AC73EA">
        <w:t xml:space="preserve"> </w:t>
      </w:r>
      <w:proofErr w:type="spellStart"/>
      <w:r w:rsidRPr="00AC73EA">
        <w:t>Krampl</w:t>
      </w:r>
      <w:proofErr w:type="spellEnd"/>
      <w:r w:rsidRPr="00AC73EA">
        <w:t xml:space="preserve"> pod </w:t>
      </w:r>
      <w:proofErr w:type="spellStart"/>
      <w:r w:rsidRPr="00AC73EA">
        <w:t>posl.broj</w:t>
      </w:r>
      <w:proofErr w:type="spellEnd"/>
      <w:r w:rsidRPr="00AC73EA">
        <w:t xml:space="preserve">: OV-519/2008 te ovjerenog prijevoda s njemačkog jezika kod Marine </w:t>
      </w:r>
      <w:proofErr w:type="spellStart"/>
      <w:r w:rsidRPr="00AC73EA">
        <w:t>Tomaš</w:t>
      </w:r>
      <w:proofErr w:type="spellEnd"/>
      <w:r w:rsidRPr="00AC73EA">
        <w:t xml:space="preserve">, </w:t>
      </w:r>
      <w:proofErr w:type="spellStart"/>
      <w:r w:rsidRPr="00AC73EA">
        <w:t>dipl.iur</w:t>
      </w:r>
      <w:proofErr w:type="spellEnd"/>
      <w:r w:rsidRPr="00AC73EA">
        <w:t xml:space="preserve"> iz Zagreba pod </w:t>
      </w:r>
      <w:proofErr w:type="spellStart"/>
      <w:r w:rsidRPr="00AC73EA">
        <w:t>posl.broj</w:t>
      </w:r>
      <w:proofErr w:type="spellEnd"/>
      <w:r w:rsidRPr="00AC73EA">
        <w:t xml:space="preserve">: 74/08 i prijedloga, uknjižuje se založno pravo radi osiguranja novčane tražbine na teret nekretnine u A- </w:t>
      </w:r>
      <w:proofErr w:type="spellStart"/>
      <w:r w:rsidRPr="00AC73EA">
        <w:t>posjedovnici</w:t>
      </w:r>
      <w:proofErr w:type="spellEnd"/>
      <w:r w:rsidRPr="00AC73EA">
        <w:t>, uknjiženog prava vlasništva PVN Zagreb d.o.o.Zagreb, za cijelo, do iznosa od najviše 21.000.000,00 EUR (slovima:</w:t>
      </w:r>
      <w:proofErr w:type="spellStart"/>
      <w:r w:rsidRPr="00AC73EA">
        <w:t>dvadesetjedanmiljun</w:t>
      </w:r>
      <w:proofErr w:type="spellEnd"/>
      <w:r w:rsidRPr="00AC73EA">
        <w:t xml:space="preserve"> eura) sve u korist: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5.4 Zaprimljeno 14.12.2016.g. pod brojem Z-27008/2016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UKNJIŽBA, USTUPANJE ZALOŽNOG PRAVA, Na temelju </w:t>
      </w:r>
      <w:proofErr w:type="spellStart"/>
      <w:r w:rsidRPr="00AC73EA">
        <w:t>Tabularne</w:t>
      </w:r>
      <w:proofErr w:type="spellEnd"/>
      <w:r w:rsidRPr="00AC73EA">
        <w:t xml:space="preserve"> izjave (</w:t>
      </w:r>
      <w:proofErr w:type="spellStart"/>
      <w:r w:rsidRPr="00AC73EA">
        <w:t>clausula</w:t>
      </w:r>
      <w:proofErr w:type="spellEnd"/>
      <w:r w:rsidRPr="00AC73EA">
        <w:t xml:space="preserve"> </w:t>
      </w:r>
      <w:proofErr w:type="spellStart"/>
      <w:r w:rsidRPr="00AC73EA">
        <w:t>intabulandi</w:t>
      </w:r>
      <w:proofErr w:type="spellEnd"/>
      <w:r w:rsidRPr="00AC73EA">
        <w:t xml:space="preserve">) izdana u </w:t>
      </w:r>
      <w:proofErr w:type="spellStart"/>
      <w:r w:rsidRPr="00AC73EA">
        <w:t>u</w:t>
      </w:r>
      <w:proofErr w:type="spellEnd"/>
      <w:r w:rsidRPr="00AC73EA"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 w:rsidRPr="00AC73EA">
        <w:t>Mag.Jutte</w:t>
      </w:r>
      <w:proofErr w:type="spellEnd"/>
      <w:r w:rsidRPr="00AC73EA">
        <w:t xml:space="preserve"> </w:t>
      </w:r>
      <w:proofErr w:type="spellStart"/>
      <w:r w:rsidRPr="00AC73EA">
        <w:t>Friebnegger</w:t>
      </w:r>
      <w:proofErr w:type="spellEnd"/>
      <w:r w:rsidRPr="00AC73EA">
        <w:t xml:space="preserve"> u </w:t>
      </w:r>
      <w:proofErr w:type="spellStart"/>
      <w:r w:rsidRPr="00AC73EA">
        <w:t>Klagenfurtu</w:t>
      </w:r>
      <w:proofErr w:type="spellEnd"/>
      <w:r w:rsidRPr="00AC73EA"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 w:rsidRPr="00AC73EA">
      <w:r w:rsidRPr="00AC73EA">
        <w:t xml:space="preserve">  PEVEC D.D., OIB: 73660371074, SAVSKA CESTA 84, SESVETE    </w:t>
      </w:r>
    </w:p>
    <w:p w:rsidRDefault="002178AB" w:rsidP="002178AB" w:rsidR="002178AB" w:rsidRPr="00AC73EA">
      <w:r w:rsidRPr="00AC73EA">
        <w:t xml:space="preserve">   </w:t>
      </w:r>
    </w:p>
    <w:p w:rsidRDefault="002178AB" w:rsidP="002178AB" w:rsidR="002178AB" w:rsidRPr="00AC73EA">
      <w:r w:rsidRPr="00AC73EA">
        <w:t xml:space="preserve"> 7.   </w:t>
      </w:r>
    </w:p>
    <w:p w:rsidRDefault="002178AB" w:rsidP="002178AB" w:rsidR="002178AB" w:rsidRPr="00AC73EA">
      <w:r w:rsidRPr="00AC73EA">
        <w:t xml:space="preserve"> 7.1 Zaprimljeno 21.12.2009. broj Z-12767/09</w:t>
      </w:r>
    </w:p>
    <w:p w:rsidRDefault="002178AB" w:rsidP="002178AB" w:rsidR="002178AB">
      <w:r w:rsidRPr="00AC73EA">
        <w:lastRenderedPageBreak/>
        <w:t xml:space="preserve">Na temelju Sporazuma radi osiguranja novčane tražbine zasnivanjem zajedničkog založnog prava na nekretninama </w:t>
      </w:r>
      <w:proofErr w:type="spellStart"/>
      <w:r w:rsidRPr="00AC73EA">
        <w:t>solemniziranog</w:t>
      </w:r>
      <w:proofErr w:type="spellEnd"/>
      <w:r w:rsidRPr="00AC73EA">
        <w:t xml:space="preserve"> kod javnog bilježnika Vesne </w:t>
      </w:r>
      <w:proofErr w:type="spellStart"/>
      <w:r w:rsidRPr="00AC73EA">
        <w:t>Pučar</w:t>
      </w:r>
      <w:proofErr w:type="spellEnd"/>
      <w:r w:rsidRPr="00AC73EA">
        <w:t xml:space="preserve"> iz Zagreba pod br. OV-23809/09-1, ovjerenog prijevoda s njemačkog jezika Izvatka iz sudskog registra br. OV-270/09 po sudskom tumaču za njemački jezik Marini </w:t>
      </w:r>
      <w:proofErr w:type="spellStart"/>
      <w:r w:rsidRPr="00AC73EA">
        <w:t>Tomaš</w:t>
      </w:r>
      <w:proofErr w:type="spellEnd"/>
      <w:r w:rsidRPr="00AC73EA">
        <w:t xml:space="preserve"> iz Zagreba i Izvatka iz sudskog registra Trgovačkog suda u Zagrebu od 02.prosinca 2009.godine i prijedloga, uknjižuje se založno pravo do iznosa od najviše 3.500.000,00 EUR-a (</w:t>
      </w:r>
      <w:proofErr w:type="spellStart"/>
      <w:r w:rsidRPr="00AC73EA">
        <w:t>trimilijunapetstotisuća</w:t>
      </w:r>
      <w:proofErr w:type="spellEnd"/>
      <w:r w:rsidRPr="00AC73EA">
        <w:t xml:space="preserve">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</w:t>
      </w:r>
    </w:p>
    <w:p w:rsidRDefault="002178AB" w:rsidP="002178AB" w:rsidR="002178AB"/>
    <w:p w:rsidRDefault="002178AB" w:rsidP="002178AB" w:rsidR="002178AB" w:rsidRPr="00AC73EA">
      <w:r w:rsidRPr="00AC73EA">
        <w:t>7.4 Zaprimljeno 14.12.2016.g. pod brojem Z-27008/2016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UKNJIŽBA, USTUPANJE ZALOŽNOG PRAVA, Na temelju </w:t>
      </w:r>
      <w:proofErr w:type="spellStart"/>
      <w:r w:rsidRPr="00AC73EA">
        <w:t>Tabularne</w:t>
      </w:r>
      <w:proofErr w:type="spellEnd"/>
      <w:r w:rsidRPr="00AC73EA">
        <w:t xml:space="preserve"> izjave (</w:t>
      </w:r>
      <w:proofErr w:type="spellStart"/>
      <w:r w:rsidRPr="00AC73EA">
        <w:t>clausula</w:t>
      </w:r>
      <w:proofErr w:type="spellEnd"/>
      <w:r w:rsidRPr="00AC73EA">
        <w:t xml:space="preserve"> </w:t>
      </w:r>
      <w:proofErr w:type="spellStart"/>
      <w:r w:rsidRPr="00AC73EA">
        <w:t>intabulandi</w:t>
      </w:r>
      <w:proofErr w:type="spellEnd"/>
      <w:r w:rsidRPr="00AC73EA">
        <w:t xml:space="preserve">) izdana u </w:t>
      </w:r>
      <w:proofErr w:type="spellStart"/>
      <w:r w:rsidRPr="00AC73EA">
        <w:t>u</w:t>
      </w:r>
      <w:proofErr w:type="spellEnd"/>
      <w:r w:rsidRPr="00AC73EA"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 w:rsidRPr="00AC73EA">
        <w:t>Mag.Jutte</w:t>
      </w:r>
      <w:proofErr w:type="spellEnd"/>
      <w:r w:rsidRPr="00AC73EA">
        <w:t xml:space="preserve"> </w:t>
      </w:r>
      <w:proofErr w:type="spellStart"/>
      <w:r w:rsidRPr="00AC73EA">
        <w:t>Friebnegger</w:t>
      </w:r>
      <w:proofErr w:type="spellEnd"/>
      <w:r w:rsidRPr="00AC73EA">
        <w:t xml:space="preserve"> u </w:t>
      </w:r>
      <w:proofErr w:type="spellStart"/>
      <w:r w:rsidRPr="00AC73EA">
        <w:t>Klagenfurtu</w:t>
      </w:r>
      <w:proofErr w:type="spellEnd"/>
      <w:r w:rsidRPr="00AC73EA"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 w:rsidRPr="00AC73EA">
      <w:r w:rsidRPr="00AC73EA">
        <w:t xml:space="preserve">  PEVEC D.D., OIB: 73660371074, SAVSKA CESTA 84, SESVETE    </w:t>
      </w:r>
    </w:p>
    <w:p w:rsidRDefault="002178AB" w:rsidP="002178AB" w:rsidR="002178AB" w:rsidRPr="00AC73EA">
      <w:r w:rsidRPr="00AC73EA">
        <w:t xml:space="preserve">   </w:t>
      </w:r>
    </w:p>
    <w:p w:rsidRDefault="002178AB" w:rsidP="002178AB" w:rsidR="002178AB" w:rsidRPr="00AC73EA">
      <w:r w:rsidRPr="00AC73EA">
        <w:t xml:space="preserve"> 8.   </w:t>
      </w:r>
    </w:p>
    <w:p w:rsidRDefault="002178AB" w:rsidP="002178AB" w:rsidR="002178AB" w:rsidRPr="00AC73EA">
      <w:r w:rsidRPr="00AC73EA">
        <w:t xml:space="preserve"> 8.1 Zaprimljeno 19.09.2013.g. pod brojem Z-12278/2013</w:t>
      </w:r>
    </w:p>
    <w:p w:rsidRDefault="002178AB" w:rsidP="002178AB" w:rsidR="002178AB" w:rsidRPr="00AC73EA"/>
    <w:p w:rsidRDefault="002178AB" w:rsidP="002178AB" w:rsidR="002178AB">
      <w:r w:rsidRPr="00AC73EA">
        <w:t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</w:t>
      </w:r>
      <w:proofErr w:type="spellStart"/>
      <w:r w:rsidRPr="00AC73EA">
        <w:t>petmilijunaeura</w:t>
      </w:r>
      <w:proofErr w:type="spellEnd"/>
      <w:r w:rsidRPr="00AC73EA">
        <w:t xml:space="preserve">),te svih ugovorenih kamata, naknada, troškova i drugih potraživanja sukladno uvjetima i rokovima iz i u vezi s </w:t>
      </w:r>
      <w:r>
        <w:t xml:space="preserve">navedenim Ugovorom, za korist: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 SBERBANK D.D. ZAGREB, OIB: 78427478595, VARŠAVSKA 9, ZAGREB    </w:t>
      </w:r>
    </w:p>
    <w:p w:rsidRDefault="002178AB" w:rsidP="002178AB" w:rsidR="002178AB" w:rsidRPr="00AC73EA">
      <w:r w:rsidRPr="00AC73EA">
        <w:t xml:space="preserve"> 8.2 Zaprimljeno 19.09.2013.g. pod brojem Z-12278/2013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ZABILJEŽBA, GLAVNI ULOŽAK, </w:t>
      </w:r>
      <w:proofErr w:type="spellStart"/>
      <w:r w:rsidRPr="00AC73EA">
        <w:t>zk.ul</w:t>
      </w:r>
      <w:proofErr w:type="spellEnd"/>
      <w:r w:rsidRPr="00AC73EA">
        <w:t xml:space="preserve">. 3839 k.o. Sisak Stari.  </w:t>
      </w:r>
    </w:p>
    <w:p w:rsidRDefault="002178AB" w:rsidP="002178AB" w:rsidR="002178AB" w:rsidRPr="00AC73EA">
      <w:r w:rsidRPr="00AC73EA">
        <w:t xml:space="preserve"> 8.3 Zaprimljeno 19.09.2013.g. pod brojem Z-12278/2013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ZABILJEŽBA, OBVEZA BRISANJA HIPOTEKE, da se </w:t>
      </w:r>
      <w:proofErr w:type="spellStart"/>
      <w:r w:rsidRPr="00AC73EA">
        <w:t>Protustranka</w:t>
      </w:r>
      <w:proofErr w:type="spellEnd"/>
      <w:r w:rsidRPr="00AC73EA">
        <w:t xml:space="preserve">, kao vlasnik nekretnine obvezala prema Predlagatelju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2178AB" w:rsidP="002178AB" w:rsidR="002178AB" w:rsidRPr="00AC73EA">
      <w:r w:rsidRPr="00AC73EA">
        <w:t xml:space="preserve">   </w:t>
      </w:r>
    </w:p>
    <w:p w:rsidRDefault="002178AB" w:rsidP="002178AB" w:rsidR="002178AB" w:rsidRPr="00AC73EA">
      <w:r w:rsidRPr="00AC73EA">
        <w:t xml:space="preserve"> 9.   </w:t>
      </w:r>
    </w:p>
    <w:p w:rsidRDefault="002178AB" w:rsidP="002178AB" w:rsidR="002178AB" w:rsidRPr="00AC73EA">
      <w:r w:rsidRPr="00AC73EA">
        <w:t xml:space="preserve"> 9.1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lastRenderedPageBreak/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9.2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9.3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9.4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9.5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9.6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/>
    <w:p w:rsidRDefault="002178AB" w:rsidP="002178AB" w:rsidR="002178AB" w:rsidRPr="00AC73EA">
      <w:r w:rsidRPr="00AC73EA">
        <w:lastRenderedPageBreak/>
        <w:t xml:space="preserve"> 9.7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9.8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>UKNJIŽBA, ZALOŽNO PRAVO, RJEŠENJE POSLOVNI BROJ OVR-556/2015 OPĆINSKOG SUDA U ZADRU 31.03.2015, - za iznos od 3. 997,82 kn (</w:t>
      </w:r>
      <w:proofErr w:type="spellStart"/>
      <w:r w:rsidRPr="00AC73EA">
        <w:t>glalvnica</w:t>
      </w:r>
      <w:proofErr w:type="spellEnd"/>
      <w:r w:rsidRPr="00AC73EA">
        <w:t xml:space="preserve">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</w:t>
      </w:r>
    </w:p>
    <w:p w:rsidRDefault="002178AB" w:rsidP="002178AB" w:rsidR="002178AB"/>
    <w:p w:rsidRDefault="002178AB" w:rsidP="002178AB" w:rsidR="002178AB" w:rsidRPr="00AC73EA">
      <w:r w:rsidRPr="00AC73EA">
        <w:t>9.9 Zaprimljeno 10.04.2015.g. pod brojem Z-4900/2015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>
      <w:r w:rsidRPr="00AC73EA">
        <w:t xml:space="preserve"> 9.10 Zaprimljeno 10.04.2015.g. pod brojem Z-4900/2015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8045,28dana polugodišta koje je prethodilo tekućem polugodištu uvećano za 5% poena, pa do isplate </w:t>
      </w:r>
    </w:p>
    <w:p w:rsidRDefault="002178AB" w:rsidP="002178AB" w:rsidR="002178AB" w:rsidRPr="00AC73EA">
      <w:r w:rsidRPr="00AC73EA">
        <w:t xml:space="preserve"> 9.11 Zaprimljeno 10.04.2015.g. pod brojem Z-4900/2015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>
      <w:r w:rsidRPr="00AC73EA">
        <w:t xml:space="preserve"> 9.12 Zaprimljeno 10.04.2015.g. pod brojem Z-4900/2015</w:t>
      </w:r>
    </w:p>
    <w:p w:rsidRDefault="002178AB" w:rsidP="002178AB" w:rsidR="002178AB" w:rsidRPr="00AC73EA"/>
    <w:p w:rsidRDefault="002178AB" w:rsidP="002178AB" w:rsidR="002178AB" w:rsidRPr="00AC73EA">
      <w:r w:rsidRPr="00AC73EA">
        <w:t>UKNJIŽBA, ZALOŽNO PRAVO, RJEŠENJE POSLOVNI BROJ OVR-556/2015 OPĆINSKOG SUDA U ZADRU 31.03.2015, - za iznos od 14.811,06 kn (</w:t>
      </w:r>
      <w:proofErr w:type="spellStart"/>
      <w:r w:rsidRPr="00AC73EA">
        <w:t>glalvnica</w:t>
      </w:r>
      <w:proofErr w:type="spellEnd"/>
      <w:r w:rsidRPr="00AC73EA">
        <w:t xml:space="preserve"> u iznosu od 14.753,64 kn i zatezne kamate u iznosu od 57,42 kn) sa zakonskom zateznom </w:t>
      </w:r>
      <w:r w:rsidRPr="00AC73EA">
        <w:lastRenderedPageBreak/>
        <w:t xml:space="preserve">kamatom koja teče na taj iznos od 13. ožujka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>
      <w:r w:rsidRPr="00AC73EA">
        <w:t xml:space="preserve"> 9.13 Zaprimljeno 10.04.2015.g. pod brojem Z-4900/2015</w:t>
      </w:r>
    </w:p>
    <w:p w:rsidRDefault="002178AB" w:rsidP="002178AB" w:rsidR="002178AB" w:rsidRPr="00AC73EA"/>
    <w:p w:rsidRDefault="002178AB" w:rsidP="002178AB" w:rsidR="002178AB" w:rsidRPr="00AC73EA">
      <w:r w:rsidRPr="00AC73EA">
        <w:t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kuna, sve u korist:  REPUBLIKA HRVATSKA, MINISTARSTVO FINANCIJA - POREZNA UPRAVA, URED ZA VELIKE POREZNE OBVEZNIKE, ZAGREB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 w:rsidRPr="00D43267">
      <w:pPr>
        <w:jc w:val="both"/>
        <w:rPr>
          <w:b/>
        </w:rPr>
      </w:pPr>
    </w:p>
    <w:p w:rsidRDefault="002178AB" w:rsidP="002178AB" w:rsidR="002178AB" w:rsidRPr="00D43267">
      <w:pPr>
        <w:jc w:val="both"/>
        <w:rPr>
          <w:b/>
        </w:rPr>
      </w:pPr>
      <w:r w:rsidRPr="00D43267">
        <w:rPr>
          <w:b/>
        </w:rPr>
        <w:t>E)</w:t>
      </w:r>
      <w:r w:rsidRPr="00D43267">
        <w:rPr>
          <w:b/>
        </w:rPr>
        <w:tab/>
        <w:t>vlasnički dio 1/</w:t>
      </w:r>
      <w:proofErr w:type="spellStart"/>
      <w:r w:rsidRPr="00D43267">
        <w:rPr>
          <w:b/>
        </w:rPr>
        <w:t>1</w:t>
      </w:r>
      <w:proofErr w:type="spellEnd"/>
      <w:r w:rsidRPr="00D43267">
        <w:rPr>
          <w:b/>
        </w:rPr>
        <w:t xml:space="preserve"> </w:t>
      </w:r>
      <w:proofErr w:type="spellStart"/>
      <w:r w:rsidRPr="00D43267">
        <w:rPr>
          <w:b/>
        </w:rPr>
        <w:t>kat.čest</w:t>
      </w:r>
      <w:proofErr w:type="spellEnd"/>
      <w:r w:rsidRPr="00D43267">
        <w:rPr>
          <w:b/>
        </w:rPr>
        <w:t xml:space="preserve">. 7820/1, Oranica površine 63 m2, upisano u </w:t>
      </w:r>
      <w:proofErr w:type="spellStart"/>
      <w:r w:rsidRPr="00D43267">
        <w:rPr>
          <w:b/>
        </w:rPr>
        <w:t>zk.ul</w:t>
      </w:r>
      <w:proofErr w:type="spellEnd"/>
      <w:r w:rsidRPr="00D43267">
        <w:rPr>
          <w:b/>
        </w:rPr>
        <w:t>. broj 12511, k.o. 335193 Zadar</w:t>
      </w:r>
    </w:p>
    <w:p w:rsidRDefault="002178AB" w:rsidP="002178AB" w:rsidR="002178AB" w:rsidRPr="00D43267">
      <w:pPr>
        <w:jc w:val="both"/>
        <w:rPr>
          <w:b/>
        </w:rPr>
      </w:pPr>
    </w:p>
    <w:p w:rsidRDefault="002178AB" w:rsidP="002178AB" w:rsidR="002178AB">
      <w:pPr>
        <w:jc w:val="both"/>
      </w:pPr>
    </w:p>
    <w:p w:rsidRDefault="002178AB" w:rsidP="002178AB" w:rsidR="002178AB" w:rsidRPr="00AC73EA">
      <w:r w:rsidRPr="00AC73EA">
        <w:t>5.1 Zaprimljeno 17.04.2008. broj Z-3946/08</w:t>
      </w:r>
    </w:p>
    <w:p w:rsidRDefault="002178AB" w:rsidP="002178AB" w:rsidR="002178AB">
      <w:r w:rsidRPr="00AC73EA">
        <w:t xml:space="preserve">Na temelju </w:t>
      </w:r>
      <w:proofErr w:type="spellStart"/>
      <w:r w:rsidRPr="00AC73EA">
        <w:t>Zk</w:t>
      </w:r>
      <w:proofErr w:type="spellEnd"/>
      <w:r w:rsidRPr="00AC73EA">
        <w:t xml:space="preserve">. izvješća ovog suda pod gornjim </w:t>
      </w:r>
      <w:proofErr w:type="spellStart"/>
      <w:r w:rsidRPr="00AC73EA">
        <w:t>psolvonim</w:t>
      </w:r>
      <w:proofErr w:type="spellEnd"/>
      <w:r w:rsidRPr="00AC73EA">
        <w:t xml:space="preserve"> brojem od 17. travnja 2008. godine, i na temelju Sporazuma radi osiguranja novčane tražbine zasnivanjem založnog prava na nekretninama sklopljenog u Zagrebu dana 02. travnja 2008. godine, </w:t>
      </w:r>
      <w:proofErr w:type="spellStart"/>
      <w:r w:rsidRPr="00AC73EA">
        <w:t>solemniziranog</w:t>
      </w:r>
      <w:proofErr w:type="spellEnd"/>
      <w:r w:rsidRPr="00AC73EA">
        <w:t xml:space="preserve"> kod Javnog bilježnika Vlaste Zajc iz Zagreba pod </w:t>
      </w:r>
      <w:proofErr w:type="spellStart"/>
      <w:r w:rsidRPr="00AC73EA">
        <w:t>posl.broj</w:t>
      </w:r>
      <w:proofErr w:type="spellEnd"/>
      <w:r w:rsidRPr="00AC73EA">
        <w:t xml:space="preserve">: OV-4361/08 i Specijalne Punomoći sklopljene u Zagrebu dana 25. ožujka 2008. godine, ovjerene kod Javnog bilježnika </w:t>
      </w:r>
      <w:proofErr w:type="spellStart"/>
      <w:r w:rsidRPr="00AC73EA">
        <w:t>Alexander</w:t>
      </w:r>
      <w:proofErr w:type="spellEnd"/>
      <w:r w:rsidRPr="00AC73EA">
        <w:t xml:space="preserve"> </w:t>
      </w:r>
      <w:proofErr w:type="spellStart"/>
      <w:r w:rsidRPr="00AC73EA">
        <w:t>Michalek</w:t>
      </w:r>
      <w:proofErr w:type="spellEnd"/>
      <w:r w:rsidRPr="00AC73EA">
        <w:t xml:space="preserve"> iz Beča te ovjerenog prijevoda sa Njemačkog jezika ovjerenog kod Marine </w:t>
      </w:r>
      <w:proofErr w:type="spellStart"/>
      <w:r w:rsidRPr="00AC73EA">
        <w:t>Tomaš</w:t>
      </w:r>
      <w:proofErr w:type="spellEnd"/>
      <w:r w:rsidRPr="00AC73EA">
        <w:t xml:space="preserve"> </w:t>
      </w:r>
      <w:proofErr w:type="spellStart"/>
      <w:r w:rsidRPr="00AC73EA">
        <w:t>dipl.iur</w:t>
      </w:r>
      <w:proofErr w:type="spellEnd"/>
      <w:r w:rsidRPr="00AC73EA">
        <w:t xml:space="preserve">. iz Zagreba pod </w:t>
      </w:r>
      <w:proofErr w:type="spellStart"/>
      <w:r w:rsidRPr="00AC73EA">
        <w:t>posl.broj</w:t>
      </w:r>
      <w:proofErr w:type="spellEnd"/>
      <w:r w:rsidRPr="00AC73EA">
        <w:t xml:space="preserve">: OV-75/2008 u Zagrebu dana 02. travnja 2008. godine, i Specijalne Punomoći sklopljene u </w:t>
      </w:r>
      <w:proofErr w:type="spellStart"/>
      <w:r w:rsidRPr="00AC73EA">
        <w:t>Villach</w:t>
      </w:r>
      <w:proofErr w:type="spellEnd"/>
      <w:r w:rsidRPr="00AC73EA">
        <w:t xml:space="preserve">, dana 28. ožujka 2008. godine, ovjerene kod Javnog bilježnika </w:t>
      </w:r>
      <w:proofErr w:type="spellStart"/>
      <w:r w:rsidRPr="00AC73EA">
        <w:t>Dr.Thomas</w:t>
      </w:r>
      <w:proofErr w:type="spellEnd"/>
      <w:r w:rsidRPr="00AC73EA">
        <w:t xml:space="preserve"> </w:t>
      </w:r>
      <w:proofErr w:type="spellStart"/>
      <w:r w:rsidRPr="00AC73EA">
        <w:t>Krampl</w:t>
      </w:r>
      <w:proofErr w:type="spellEnd"/>
      <w:r w:rsidRPr="00AC73EA">
        <w:t xml:space="preserve"> pod </w:t>
      </w:r>
      <w:proofErr w:type="spellStart"/>
      <w:r w:rsidRPr="00AC73EA">
        <w:t>posl.broj</w:t>
      </w:r>
      <w:proofErr w:type="spellEnd"/>
      <w:r w:rsidRPr="00AC73EA">
        <w:t xml:space="preserve">: OV-519/2008 te ovjerenog prijevoda s njemačkog jezika kod Marine </w:t>
      </w:r>
      <w:proofErr w:type="spellStart"/>
      <w:r w:rsidRPr="00AC73EA">
        <w:t>Tomaš</w:t>
      </w:r>
      <w:proofErr w:type="spellEnd"/>
      <w:r w:rsidRPr="00AC73EA">
        <w:t xml:space="preserve">, </w:t>
      </w:r>
      <w:proofErr w:type="spellStart"/>
      <w:r w:rsidRPr="00AC73EA">
        <w:t>dipl.iur</w:t>
      </w:r>
      <w:proofErr w:type="spellEnd"/>
      <w:r w:rsidRPr="00AC73EA">
        <w:t xml:space="preserve"> iz Zagreba pod </w:t>
      </w:r>
      <w:proofErr w:type="spellStart"/>
      <w:r w:rsidRPr="00AC73EA">
        <w:t>posl.broj</w:t>
      </w:r>
      <w:proofErr w:type="spellEnd"/>
      <w:r w:rsidRPr="00AC73EA">
        <w:t xml:space="preserve">: 74/08 i prijedloga, uknjižuje se založno pravo radi osiguranja novčane tražbine na teret nekretnine u A- </w:t>
      </w:r>
      <w:proofErr w:type="spellStart"/>
      <w:r w:rsidRPr="00AC73EA">
        <w:t>posjedovnici</w:t>
      </w:r>
      <w:proofErr w:type="spellEnd"/>
      <w:r w:rsidRPr="00AC73EA">
        <w:t>, uknjiženog prava vlasništva PVN Zagreb d.o.o.Zagreb, za cijelo, do iznosa od najviše 21.000.000,00 EUR (slovima:</w:t>
      </w:r>
      <w:proofErr w:type="spellStart"/>
      <w:r w:rsidRPr="00AC73EA">
        <w:t>dvadesetjedanmiljun</w:t>
      </w:r>
      <w:proofErr w:type="spellEnd"/>
      <w:r w:rsidRPr="00AC73EA">
        <w:t xml:space="preserve"> eura) sve u korist: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5.4 Zaprimljeno 14.12.2016.g. pod brojem Z-27008/2016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UKNJIŽBA, USTUPANJE ZALOŽNOG PRAVA, Na temelju </w:t>
      </w:r>
      <w:proofErr w:type="spellStart"/>
      <w:r w:rsidRPr="00AC73EA">
        <w:t>Tabularne</w:t>
      </w:r>
      <w:proofErr w:type="spellEnd"/>
      <w:r w:rsidRPr="00AC73EA">
        <w:t xml:space="preserve"> izjave (</w:t>
      </w:r>
      <w:proofErr w:type="spellStart"/>
      <w:r w:rsidRPr="00AC73EA">
        <w:t>clausula</w:t>
      </w:r>
      <w:proofErr w:type="spellEnd"/>
      <w:r w:rsidRPr="00AC73EA">
        <w:t xml:space="preserve"> </w:t>
      </w:r>
      <w:proofErr w:type="spellStart"/>
      <w:r w:rsidRPr="00AC73EA">
        <w:t>intabulandi</w:t>
      </w:r>
      <w:proofErr w:type="spellEnd"/>
      <w:r w:rsidRPr="00AC73EA">
        <w:t xml:space="preserve">) izdana u </w:t>
      </w:r>
      <w:proofErr w:type="spellStart"/>
      <w:r w:rsidRPr="00AC73EA">
        <w:t>u</w:t>
      </w:r>
      <w:proofErr w:type="spellEnd"/>
      <w:r w:rsidRPr="00AC73EA"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 w:rsidRPr="00AC73EA">
        <w:t>Mag.Jutte</w:t>
      </w:r>
      <w:proofErr w:type="spellEnd"/>
      <w:r w:rsidRPr="00AC73EA">
        <w:t xml:space="preserve"> </w:t>
      </w:r>
      <w:proofErr w:type="spellStart"/>
      <w:r w:rsidRPr="00AC73EA">
        <w:t>Friebnegger</w:t>
      </w:r>
      <w:proofErr w:type="spellEnd"/>
      <w:r w:rsidRPr="00AC73EA">
        <w:t xml:space="preserve"> u </w:t>
      </w:r>
      <w:proofErr w:type="spellStart"/>
      <w:r w:rsidRPr="00AC73EA">
        <w:t>Klagenfurtu</w:t>
      </w:r>
      <w:proofErr w:type="spellEnd"/>
      <w:r w:rsidRPr="00AC73EA"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 w:rsidRPr="00AC73EA">
      <w:r w:rsidRPr="00AC73EA">
        <w:t xml:space="preserve">  PEVEC D.D., OIB: 73660371074, SAVSKA CESTA 84, SESVETE    </w:t>
      </w:r>
    </w:p>
    <w:p w:rsidRDefault="002178AB" w:rsidP="002178AB" w:rsidR="002178AB" w:rsidRPr="00AC73EA">
      <w:r w:rsidRPr="00AC73EA">
        <w:t xml:space="preserve">   </w:t>
      </w:r>
    </w:p>
    <w:p w:rsidRDefault="002178AB" w:rsidP="002178AB" w:rsidR="002178AB" w:rsidRPr="00AC73EA">
      <w:r w:rsidRPr="00AC73EA">
        <w:t xml:space="preserve"> 7.   </w:t>
      </w:r>
    </w:p>
    <w:p w:rsidRDefault="002178AB" w:rsidP="002178AB" w:rsidR="002178AB" w:rsidRPr="00AC73EA">
      <w:r w:rsidRPr="00AC73EA">
        <w:t xml:space="preserve"> 7.1 Zaprimljeno 21.12.2009. broj Z-12767/09</w:t>
      </w:r>
    </w:p>
    <w:p w:rsidRDefault="002178AB" w:rsidP="002178AB" w:rsidR="002178AB">
      <w:r w:rsidRPr="00AC73EA">
        <w:lastRenderedPageBreak/>
        <w:t xml:space="preserve">Na temelju Sporazuma radi osiguranja novčane tražbine zasnivanjem zajedničkog založnog prava na nekretninama </w:t>
      </w:r>
      <w:proofErr w:type="spellStart"/>
      <w:r w:rsidRPr="00AC73EA">
        <w:t>solemniziranog</w:t>
      </w:r>
      <w:proofErr w:type="spellEnd"/>
      <w:r w:rsidRPr="00AC73EA">
        <w:t xml:space="preserve"> kod javnog bilježnika Vesne </w:t>
      </w:r>
      <w:proofErr w:type="spellStart"/>
      <w:r w:rsidRPr="00AC73EA">
        <w:t>Pučar</w:t>
      </w:r>
      <w:proofErr w:type="spellEnd"/>
      <w:r w:rsidRPr="00AC73EA">
        <w:t xml:space="preserve"> iz Zagreba pod br. OV-23809/09-1, ovjerenog prijevoda s njemačkog jezika Izvatka iz sudskog registra br. OV-270/09 po sudskom tumaču za njemački jezik Marini </w:t>
      </w:r>
      <w:proofErr w:type="spellStart"/>
      <w:r w:rsidRPr="00AC73EA">
        <w:t>Tomaš</w:t>
      </w:r>
      <w:proofErr w:type="spellEnd"/>
      <w:r w:rsidRPr="00AC73EA">
        <w:t xml:space="preserve"> iz Zagreba i Izvatka iz sudskog registra Trgovačkog suda u Zagrebu od 02.prosinca 2009.godine i prijedloga, uknjižuje se založno pravo do iznosa od najviše 3.500.000,00 EUR-a (</w:t>
      </w:r>
      <w:proofErr w:type="spellStart"/>
      <w:r w:rsidRPr="00AC73EA">
        <w:t>trimilijunapetstotisuća</w:t>
      </w:r>
      <w:proofErr w:type="spellEnd"/>
      <w:r w:rsidRPr="00AC73EA">
        <w:t xml:space="preserve">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</w:t>
      </w:r>
    </w:p>
    <w:p w:rsidRDefault="002178AB" w:rsidP="002178AB" w:rsidR="002178AB"/>
    <w:p w:rsidRDefault="002178AB" w:rsidP="002178AB" w:rsidR="002178AB" w:rsidRPr="00AC73EA">
      <w:r w:rsidRPr="00AC73EA">
        <w:t>7.4 Zaprimljeno 14.12.2016.g. pod brojem Z-27008/2016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UKNJIŽBA, USTUPANJE ZALOŽNOG PRAVA, Na temelju </w:t>
      </w:r>
      <w:proofErr w:type="spellStart"/>
      <w:r w:rsidRPr="00AC73EA">
        <w:t>Tabularne</w:t>
      </w:r>
      <w:proofErr w:type="spellEnd"/>
      <w:r w:rsidRPr="00AC73EA">
        <w:t xml:space="preserve"> izjave (</w:t>
      </w:r>
      <w:proofErr w:type="spellStart"/>
      <w:r w:rsidRPr="00AC73EA">
        <w:t>clausula</w:t>
      </w:r>
      <w:proofErr w:type="spellEnd"/>
      <w:r w:rsidRPr="00AC73EA">
        <w:t xml:space="preserve"> </w:t>
      </w:r>
      <w:proofErr w:type="spellStart"/>
      <w:r w:rsidRPr="00AC73EA">
        <w:t>intabulandi</w:t>
      </w:r>
      <w:proofErr w:type="spellEnd"/>
      <w:r w:rsidRPr="00AC73EA">
        <w:t xml:space="preserve">) izdana u </w:t>
      </w:r>
      <w:proofErr w:type="spellStart"/>
      <w:r w:rsidRPr="00AC73EA">
        <w:t>u</w:t>
      </w:r>
      <w:proofErr w:type="spellEnd"/>
      <w:r w:rsidRPr="00AC73EA"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 w:rsidRPr="00AC73EA">
        <w:t>Mag.Jutte</w:t>
      </w:r>
      <w:proofErr w:type="spellEnd"/>
      <w:r w:rsidRPr="00AC73EA">
        <w:t xml:space="preserve"> </w:t>
      </w:r>
      <w:proofErr w:type="spellStart"/>
      <w:r w:rsidRPr="00AC73EA">
        <w:t>Friebnegger</w:t>
      </w:r>
      <w:proofErr w:type="spellEnd"/>
      <w:r w:rsidRPr="00AC73EA">
        <w:t xml:space="preserve"> u </w:t>
      </w:r>
      <w:proofErr w:type="spellStart"/>
      <w:r w:rsidRPr="00AC73EA">
        <w:t>Klagenfurtu</w:t>
      </w:r>
      <w:proofErr w:type="spellEnd"/>
      <w:r w:rsidRPr="00AC73EA"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 w:rsidRPr="00AC73EA">
      <w:r w:rsidRPr="00AC73EA">
        <w:t xml:space="preserve">  PEVEC D.D., OIB: 73660371074, SAVSKA CESTA 84, SESVETE    </w:t>
      </w:r>
    </w:p>
    <w:p w:rsidRDefault="002178AB" w:rsidP="002178AB" w:rsidR="002178AB" w:rsidRPr="00AC73EA">
      <w:r w:rsidRPr="00AC73EA">
        <w:t xml:space="preserve">   </w:t>
      </w:r>
    </w:p>
    <w:p w:rsidRDefault="002178AB" w:rsidP="002178AB" w:rsidR="002178AB" w:rsidRPr="00AC73EA">
      <w:r w:rsidRPr="00AC73EA">
        <w:t xml:space="preserve"> 8.   </w:t>
      </w:r>
    </w:p>
    <w:p w:rsidRDefault="002178AB" w:rsidP="002178AB" w:rsidR="002178AB" w:rsidRPr="00AC73EA">
      <w:r w:rsidRPr="00AC73EA">
        <w:t xml:space="preserve"> 8.1 Zaprimljeno 19.09.2013.g. pod brojem Z-12278/2013</w:t>
      </w:r>
    </w:p>
    <w:p w:rsidRDefault="002178AB" w:rsidP="002178AB" w:rsidR="002178AB" w:rsidRPr="00AC73EA"/>
    <w:p w:rsidRDefault="002178AB" w:rsidP="002178AB" w:rsidR="002178AB">
      <w:r w:rsidRPr="00AC73EA">
        <w:t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</w:t>
      </w:r>
      <w:proofErr w:type="spellStart"/>
      <w:r w:rsidRPr="00AC73EA">
        <w:t>petmilijunaeura</w:t>
      </w:r>
      <w:proofErr w:type="spellEnd"/>
      <w:r w:rsidRPr="00AC73EA">
        <w:t xml:space="preserve">),te svih ugovorenih kamata, naknada, troškova i drugih potraživanja sukladno uvjetima i rokovima iz i u vezi s </w:t>
      </w:r>
      <w:r>
        <w:t xml:space="preserve">navedenim Ugovorom, za korist: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 SBERBANK D.D. ZAGREB, OIB: 78427478595, VARŠAVSKA 9, ZAGREB    </w:t>
      </w:r>
    </w:p>
    <w:p w:rsidRDefault="002178AB" w:rsidP="002178AB" w:rsidR="002178AB" w:rsidRPr="00AC73EA">
      <w:r w:rsidRPr="00AC73EA">
        <w:t xml:space="preserve"> 8.2 Zaprimljeno 19.09.2013.g. pod brojem Z-12278/2013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ZABILJEŽBA, GLAVNI ULOŽAK, </w:t>
      </w:r>
      <w:proofErr w:type="spellStart"/>
      <w:r w:rsidRPr="00AC73EA">
        <w:t>zk.ul</w:t>
      </w:r>
      <w:proofErr w:type="spellEnd"/>
      <w:r w:rsidRPr="00AC73EA">
        <w:t xml:space="preserve">. 3839 k.o. Sisak Stari.  </w:t>
      </w:r>
    </w:p>
    <w:p w:rsidRDefault="002178AB" w:rsidP="002178AB" w:rsidR="002178AB" w:rsidRPr="00AC73EA">
      <w:r w:rsidRPr="00AC73EA">
        <w:t xml:space="preserve"> 8.3 Zaprimljeno 19.09.2013.g. pod brojem Z-12278/2013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ZABILJEŽBA, OBVEZA BRISANJA HIPOTEKE, da se </w:t>
      </w:r>
      <w:proofErr w:type="spellStart"/>
      <w:r w:rsidRPr="00AC73EA">
        <w:t>Protustranka</w:t>
      </w:r>
      <w:proofErr w:type="spellEnd"/>
      <w:r w:rsidRPr="00AC73EA">
        <w:t xml:space="preserve">, kao vlasnik nekretnine obvezala prema Predlagatelju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2178AB" w:rsidP="002178AB" w:rsidR="002178AB" w:rsidRPr="00AC73EA">
      <w:r w:rsidRPr="00AC73EA">
        <w:t xml:space="preserve">   </w:t>
      </w:r>
    </w:p>
    <w:p w:rsidRDefault="002178AB" w:rsidP="002178AB" w:rsidR="002178AB" w:rsidRPr="00AC73EA">
      <w:r w:rsidRPr="00AC73EA">
        <w:t xml:space="preserve"> 9.   </w:t>
      </w:r>
    </w:p>
    <w:p w:rsidRDefault="002178AB" w:rsidP="002178AB" w:rsidR="002178AB" w:rsidRPr="00AC73EA">
      <w:r w:rsidRPr="00AC73EA">
        <w:t xml:space="preserve"> 9.1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lastRenderedPageBreak/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9.2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9.3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9.4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9.5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9.6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/>
    <w:p w:rsidRDefault="002178AB" w:rsidP="002178AB" w:rsidR="002178AB" w:rsidRPr="00AC73EA">
      <w:r w:rsidRPr="00AC73EA">
        <w:lastRenderedPageBreak/>
        <w:t xml:space="preserve"> 9.7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9.8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>UKNJIŽBA, ZALOŽNO PRAVO, RJEŠENJE POSLOVNI BROJ OVR-556/2015 OPĆINSKOG SUDA U ZADRU 31.03.2015, - za iznos od 3. 997,82 kn (</w:t>
      </w:r>
      <w:proofErr w:type="spellStart"/>
      <w:r w:rsidRPr="00AC73EA">
        <w:t>glalvnica</w:t>
      </w:r>
      <w:proofErr w:type="spellEnd"/>
      <w:r w:rsidRPr="00AC73EA">
        <w:t xml:space="preserve">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</w:t>
      </w:r>
    </w:p>
    <w:p w:rsidRDefault="002178AB" w:rsidP="002178AB" w:rsidR="002178AB"/>
    <w:p w:rsidRDefault="002178AB" w:rsidP="002178AB" w:rsidR="002178AB" w:rsidRPr="00AC73EA">
      <w:r w:rsidRPr="00AC73EA">
        <w:t>9.9 Zaprimljeno 10.04.2015.g. pod brojem Z-4900/2015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>
      <w:r w:rsidRPr="00AC73EA">
        <w:t xml:space="preserve"> 9.10 Zaprimljeno 10.04.2015.g. pod brojem Z-4900/2015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8045,28dana polugodišta koje je prethodilo tekućem polugodištu uvećano za 5% poena, pa do isplate </w:t>
      </w:r>
    </w:p>
    <w:p w:rsidRDefault="002178AB" w:rsidP="002178AB" w:rsidR="002178AB" w:rsidRPr="00AC73EA">
      <w:r w:rsidRPr="00AC73EA">
        <w:t xml:space="preserve"> 9.11 Zaprimljeno 10.04.2015.g. pod brojem Z-4900/2015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>
      <w:r w:rsidRPr="00AC73EA">
        <w:t xml:space="preserve"> 9.12 Zaprimljeno 10.04.2015.g. pod brojem Z-4900/2015</w:t>
      </w:r>
    </w:p>
    <w:p w:rsidRDefault="002178AB" w:rsidP="002178AB" w:rsidR="002178AB" w:rsidRPr="00AC73EA"/>
    <w:p w:rsidRDefault="002178AB" w:rsidP="002178AB" w:rsidR="002178AB" w:rsidRPr="00AC73EA">
      <w:r w:rsidRPr="00AC73EA">
        <w:t>UKNJIŽBA, ZALOŽNO PRAVO, RJEŠENJE POSLOVNI BROJ OVR-556/2015 OPĆINSKOG SUDA U ZADRU 31.03.2015, - za iznos od 14.811,06 kn (</w:t>
      </w:r>
      <w:proofErr w:type="spellStart"/>
      <w:r w:rsidRPr="00AC73EA">
        <w:t>glalvnica</w:t>
      </w:r>
      <w:proofErr w:type="spellEnd"/>
      <w:r w:rsidRPr="00AC73EA">
        <w:t xml:space="preserve"> u iznosu od 14.753,64 kn i zatezne kamate u iznosu od 57,42 kn) sa zakonskom zateznom </w:t>
      </w:r>
      <w:r w:rsidRPr="00AC73EA">
        <w:lastRenderedPageBreak/>
        <w:t xml:space="preserve">kamatom koja teče na taj iznos od 13. ožujka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>
      <w:r w:rsidRPr="00AC73EA">
        <w:t xml:space="preserve"> 9.13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kuna, sve u korist:  REPUBLIKA HRVATSKA, MINISTARSTVO FINANCIJA - POREZNA UPRAVA, URED ZA VELIKE POREZNE OBVEZNIKE, ZAGREB</w:t>
      </w:r>
    </w:p>
    <w:p w:rsidRDefault="002178AB" w:rsidP="002178AB" w:rsidR="002178AB"/>
    <w:p w:rsidRDefault="002178AB" w:rsidP="002178AB" w:rsidR="002178AB" w:rsidRPr="00FE1BC2">
      <w:pPr>
        <w:rPr>
          <w:b/>
        </w:rPr>
      </w:pPr>
      <w:r w:rsidRPr="00FE1BC2">
        <w:rPr>
          <w:b/>
        </w:rPr>
        <w:t>F)</w:t>
      </w:r>
      <w:r w:rsidRPr="00FE1BC2">
        <w:rPr>
          <w:b/>
        </w:rPr>
        <w:tab/>
        <w:t>vlasnički dio 1/</w:t>
      </w:r>
      <w:proofErr w:type="spellStart"/>
      <w:r w:rsidRPr="00FE1BC2">
        <w:rPr>
          <w:b/>
        </w:rPr>
        <w:t>1</w:t>
      </w:r>
      <w:proofErr w:type="spellEnd"/>
      <w:r w:rsidRPr="00FE1BC2">
        <w:rPr>
          <w:b/>
        </w:rPr>
        <w:t xml:space="preserve"> </w:t>
      </w:r>
      <w:proofErr w:type="spellStart"/>
      <w:r w:rsidRPr="00FE1BC2">
        <w:rPr>
          <w:b/>
        </w:rPr>
        <w:t>kat.čest</w:t>
      </w:r>
      <w:proofErr w:type="spellEnd"/>
      <w:r w:rsidRPr="00FE1BC2">
        <w:rPr>
          <w:b/>
        </w:rPr>
        <w:t xml:space="preserve">. 7830, Oranica površine 70 m2, upisano u </w:t>
      </w:r>
      <w:proofErr w:type="spellStart"/>
      <w:r w:rsidRPr="00FE1BC2">
        <w:rPr>
          <w:b/>
        </w:rPr>
        <w:t>zk.ul</w:t>
      </w:r>
      <w:proofErr w:type="spellEnd"/>
      <w:r w:rsidRPr="00FE1BC2">
        <w:rPr>
          <w:b/>
        </w:rPr>
        <w:t>. broj 12559, k.o. 335193 Zadar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 w:rsidRPr="00AC73EA">
      <w:r w:rsidRPr="00AC73EA">
        <w:t>5.1 Zaprimljeno 17.04.2008. broj Z-3946/08</w:t>
      </w:r>
    </w:p>
    <w:p w:rsidRDefault="002178AB" w:rsidP="002178AB" w:rsidR="002178AB">
      <w:r w:rsidRPr="00AC73EA">
        <w:t xml:space="preserve">Na temelju </w:t>
      </w:r>
      <w:proofErr w:type="spellStart"/>
      <w:r w:rsidRPr="00AC73EA">
        <w:t>Zk</w:t>
      </w:r>
      <w:proofErr w:type="spellEnd"/>
      <w:r w:rsidRPr="00AC73EA">
        <w:t xml:space="preserve">. izvješća ovog suda pod gornjim </w:t>
      </w:r>
      <w:proofErr w:type="spellStart"/>
      <w:r w:rsidRPr="00AC73EA">
        <w:t>psolvonim</w:t>
      </w:r>
      <w:proofErr w:type="spellEnd"/>
      <w:r w:rsidRPr="00AC73EA">
        <w:t xml:space="preserve"> brojem od 17. travnja 2008. godine, i na temelju Sporazuma radi osiguranja novčane tražbine zasnivanjem založnog prava na nekretninama sklopljenog u Zagrebu dana 02. travnja 2008. godine, </w:t>
      </w:r>
      <w:proofErr w:type="spellStart"/>
      <w:r w:rsidRPr="00AC73EA">
        <w:t>solemniziranog</w:t>
      </w:r>
      <w:proofErr w:type="spellEnd"/>
      <w:r w:rsidRPr="00AC73EA">
        <w:t xml:space="preserve"> kod Javnog bilježnika Vlaste Zajc iz Zagreba pod </w:t>
      </w:r>
      <w:proofErr w:type="spellStart"/>
      <w:r w:rsidRPr="00AC73EA">
        <w:t>posl.broj</w:t>
      </w:r>
      <w:proofErr w:type="spellEnd"/>
      <w:r w:rsidRPr="00AC73EA">
        <w:t xml:space="preserve">: OV-4361/08 i Specijalne Punomoći sklopljene u Zagrebu dana 25. ožujka 2008. godine, ovjerene kod Javnog bilježnika </w:t>
      </w:r>
      <w:proofErr w:type="spellStart"/>
      <w:r w:rsidRPr="00AC73EA">
        <w:t>Alexander</w:t>
      </w:r>
      <w:proofErr w:type="spellEnd"/>
      <w:r w:rsidRPr="00AC73EA">
        <w:t xml:space="preserve"> </w:t>
      </w:r>
      <w:proofErr w:type="spellStart"/>
      <w:r w:rsidRPr="00AC73EA">
        <w:t>Michalek</w:t>
      </w:r>
      <w:proofErr w:type="spellEnd"/>
      <w:r w:rsidRPr="00AC73EA">
        <w:t xml:space="preserve"> iz Beča te ovjerenog prijevoda sa Njemačkog jezika ovjerenog kod Marine </w:t>
      </w:r>
      <w:proofErr w:type="spellStart"/>
      <w:r w:rsidRPr="00AC73EA">
        <w:t>Tomaš</w:t>
      </w:r>
      <w:proofErr w:type="spellEnd"/>
      <w:r w:rsidRPr="00AC73EA">
        <w:t xml:space="preserve"> </w:t>
      </w:r>
      <w:proofErr w:type="spellStart"/>
      <w:r w:rsidRPr="00AC73EA">
        <w:t>dipl.iur</w:t>
      </w:r>
      <w:proofErr w:type="spellEnd"/>
      <w:r w:rsidRPr="00AC73EA">
        <w:t xml:space="preserve">. iz Zagreba pod </w:t>
      </w:r>
      <w:proofErr w:type="spellStart"/>
      <w:r w:rsidRPr="00AC73EA">
        <w:t>posl.broj</w:t>
      </w:r>
      <w:proofErr w:type="spellEnd"/>
      <w:r w:rsidRPr="00AC73EA">
        <w:t xml:space="preserve">: OV-75/2008 u Zagrebu dana 02. travnja 2008. godine, i Specijalne Punomoći sklopljene u </w:t>
      </w:r>
      <w:proofErr w:type="spellStart"/>
      <w:r w:rsidRPr="00AC73EA">
        <w:t>Villach</w:t>
      </w:r>
      <w:proofErr w:type="spellEnd"/>
      <w:r w:rsidRPr="00AC73EA">
        <w:t xml:space="preserve">, dana 28. ožujka 2008. godine, ovjerene kod Javnog bilježnika </w:t>
      </w:r>
      <w:proofErr w:type="spellStart"/>
      <w:r w:rsidRPr="00AC73EA">
        <w:t>Dr.Thomas</w:t>
      </w:r>
      <w:proofErr w:type="spellEnd"/>
      <w:r w:rsidRPr="00AC73EA">
        <w:t xml:space="preserve"> </w:t>
      </w:r>
      <w:proofErr w:type="spellStart"/>
      <w:r w:rsidRPr="00AC73EA">
        <w:t>Krampl</w:t>
      </w:r>
      <w:proofErr w:type="spellEnd"/>
      <w:r w:rsidRPr="00AC73EA">
        <w:t xml:space="preserve"> pod </w:t>
      </w:r>
      <w:proofErr w:type="spellStart"/>
      <w:r w:rsidRPr="00AC73EA">
        <w:t>posl.broj</w:t>
      </w:r>
      <w:proofErr w:type="spellEnd"/>
      <w:r w:rsidRPr="00AC73EA">
        <w:t xml:space="preserve">: OV-519/2008 te ovjerenog prijevoda s njemačkog jezika kod Marine </w:t>
      </w:r>
      <w:proofErr w:type="spellStart"/>
      <w:r w:rsidRPr="00AC73EA">
        <w:t>Tomaš</w:t>
      </w:r>
      <w:proofErr w:type="spellEnd"/>
      <w:r w:rsidRPr="00AC73EA">
        <w:t xml:space="preserve">, </w:t>
      </w:r>
      <w:proofErr w:type="spellStart"/>
      <w:r w:rsidRPr="00AC73EA">
        <w:t>dipl.iur</w:t>
      </w:r>
      <w:proofErr w:type="spellEnd"/>
      <w:r w:rsidRPr="00AC73EA">
        <w:t xml:space="preserve"> iz Zagreba pod </w:t>
      </w:r>
      <w:proofErr w:type="spellStart"/>
      <w:r w:rsidRPr="00AC73EA">
        <w:t>posl.broj</w:t>
      </w:r>
      <w:proofErr w:type="spellEnd"/>
      <w:r w:rsidRPr="00AC73EA">
        <w:t xml:space="preserve">: 74/08 i prijedloga, uknjižuje se založno pravo radi osiguranja novčane tražbine na teret nekretnine u A- </w:t>
      </w:r>
      <w:proofErr w:type="spellStart"/>
      <w:r w:rsidRPr="00AC73EA">
        <w:t>posjedovnici</w:t>
      </w:r>
      <w:proofErr w:type="spellEnd"/>
      <w:r w:rsidRPr="00AC73EA">
        <w:t>, uknjiženog prava vlasništva PVN Zagreb d.o.o.Zagreb, za cijelo, do iznosa od najviše 21.000.000,00 EUR (slovima:</w:t>
      </w:r>
      <w:proofErr w:type="spellStart"/>
      <w:r w:rsidRPr="00AC73EA">
        <w:t>dvadesetjedanmiljun</w:t>
      </w:r>
      <w:proofErr w:type="spellEnd"/>
      <w:r w:rsidRPr="00AC73EA">
        <w:t xml:space="preserve"> eura) sve u korist: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5.4 Zaprimljeno 14.12.2016.g. pod brojem Z-27008/2016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UKNJIŽBA, USTUPANJE ZALOŽNOG PRAVA, Na temelju </w:t>
      </w:r>
      <w:proofErr w:type="spellStart"/>
      <w:r w:rsidRPr="00AC73EA">
        <w:t>Tabularne</w:t>
      </w:r>
      <w:proofErr w:type="spellEnd"/>
      <w:r w:rsidRPr="00AC73EA">
        <w:t xml:space="preserve"> izjave (</w:t>
      </w:r>
      <w:proofErr w:type="spellStart"/>
      <w:r w:rsidRPr="00AC73EA">
        <w:t>clausula</w:t>
      </w:r>
      <w:proofErr w:type="spellEnd"/>
      <w:r w:rsidRPr="00AC73EA">
        <w:t xml:space="preserve"> </w:t>
      </w:r>
      <w:proofErr w:type="spellStart"/>
      <w:r w:rsidRPr="00AC73EA">
        <w:t>intabulandi</w:t>
      </w:r>
      <w:proofErr w:type="spellEnd"/>
      <w:r w:rsidRPr="00AC73EA">
        <w:t xml:space="preserve">) izdana u </w:t>
      </w:r>
      <w:proofErr w:type="spellStart"/>
      <w:r w:rsidRPr="00AC73EA">
        <w:t>u</w:t>
      </w:r>
      <w:proofErr w:type="spellEnd"/>
      <w:r w:rsidRPr="00AC73EA"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 w:rsidRPr="00AC73EA">
        <w:t>Mag.Jutte</w:t>
      </w:r>
      <w:proofErr w:type="spellEnd"/>
      <w:r w:rsidRPr="00AC73EA">
        <w:t xml:space="preserve"> </w:t>
      </w:r>
      <w:proofErr w:type="spellStart"/>
      <w:r w:rsidRPr="00AC73EA">
        <w:t>Friebnegger</w:t>
      </w:r>
      <w:proofErr w:type="spellEnd"/>
      <w:r w:rsidRPr="00AC73EA">
        <w:t xml:space="preserve"> u </w:t>
      </w:r>
      <w:proofErr w:type="spellStart"/>
      <w:r w:rsidRPr="00AC73EA">
        <w:t>Klagenfurtu</w:t>
      </w:r>
      <w:proofErr w:type="spellEnd"/>
      <w:r w:rsidRPr="00AC73EA"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 w:rsidRPr="00AC73EA">
      <w:r w:rsidRPr="00AC73EA">
        <w:t xml:space="preserve">  PEVEC D.D., OIB: 73660371074, SAVSKA CESTA 84, SESVETE    </w:t>
      </w:r>
    </w:p>
    <w:p w:rsidRDefault="002178AB" w:rsidP="002178AB" w:rsidR="002178AB" w:rsidRPr="00AC73EA">
      <w:r w:rsidRPr="00AC73EA">
        <w:t xml:space="preserve">   </w:t>
      </w:r>
    </w:p>
    <w:p w:rsidRDefault="002178AB" w:rsidP="002178AB" w:rsidR="002178AB" w:rsidRPr="00AC73EA">
      <w:r w:rsidRPr="00AC73EA">
        <w:t xml:space="preserve"> 7.   </w:t>
      </w:r>
    </w:p>
    <w:p w:rsidRDefault="002178AB" w:rsidP="002178AB" w:rsidR="002178AB" w:rsidRPr="00AC73EA">
      <w:r w:rsidRPr="00AC73EA">
        <w:t xml:space="preserve"> 7.1 Zaprimljeno 21.12.2009. broj Z-12767/09</w:t>
      </w:r>
    </w:p>
    <w:p w:rsidRDefault="002178AB" w:rsidP="002178AB" w:rsidR="002178AB">
      <w:r w:rsidRPr="00AC73EA">
        <w:t xml:space="preserve">Na temelju Sporazuma radi osiguranja novčane tražbine zasnivanjem zajedničkog založnog prava na nekretninama </w:t>
      </w:r>
      <w:proofErr w:type="spellStart"/>
      <w:r w:rsidRPr="00AC73EA">
        <w:t>solemniziranog</w:t>
      </w:r>
      <w:proofErr w:type="spellEnd"/>
      <w:r w:rsidRPr="00AC73EA">
        <w:t xml:space="preserve"> kod javnog bilježnika Vesne </w:t>
      </w:r>
      <w:proofErr w:type="spellStart"/>
      <w:r w:rsidRPr="00AC73EA">
        <w:t>Pučar</w:t>
      </w:r>
      <w:proofErr w:type="spellEnd"/>
      <w:r w:rsidRPr="00AC73EA">
        <w:t xml:space="preserve"> iz </w:t>
      </w:r>
      <w:r w:rsidRPr="00AC73EA">
        <w:lastRenderedPageBreak/>
        <w:t xml:space="preserve">Zagreba pod br. OV-23809/09-1, ovjerenog prijevoda s njemačkog jezika Izvatka iz sudskog registra br. OV-270/09 po sudskom tumaču za njemački jezik Marini </w:t>
      </w:r>
      <w:proofErr w:type="spellStart"/>
      <w:r w:rsidRPr="00AC73EA">
        <w:t>Tomaš</w:t>
      </w:r>
      <w:proofErr w:type="spellEnd"/>
      <w:r w:rsidRPr="00AC73EA">
        <w:t xml:space="preserve"> iz Zagreba i Izvatka iz sudskog registra Trgovačkog suda u Zagrebu od 02.prosinca 2009.godine i prijedloga, uknjižuje se založno pravo do iznosa od najviše 3.500.000,00 EUR-a (</w:t>
      </w:r>
      <w:proofErr w:type="spellStart"/>
      <w:r w:rsidRPr="00AC73EA">
        <w:t>trimilijunapetstotisuća</w:t>
      </w:r>
      <w:proofErr w:type="spellEnd"/>
      <w:r w:rsidRPr="00AC73EA">
        <w:t xml:space="preserve">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</w:t>
      </w:r>
    </w:p>
    <w:p w:rsidRDefault="002178AB" w:rsidP="002178AB" w:rsidR="002178AB"/>
    <w:p w:rsidRDefault="002178AB" w:rsidP="002178AB" w:rsidR="002178AB" w:rsidRPr="00AC73EA">
      <w:r w:rsidRPr="00AC73EA">
        <w:t>7.4 Zaprimljeno 14.12.2016.g. pod brojem Z-27008/2016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UKNJIŽBA, USTUPANJE ZALOŽNOG PRAVA, Na temelju </w:t>
      </w:r>
      <w:proofErr w:type="spellStart"/>
      <w:r w:rsidRPr="00AC73EA">
        <w:t>Tabularne</w:t>
      </w:r>
      <w:proofErr w:type="spellEnd"/>
      <w:r w:rsidRPr="00AC73EA">
        <w:t xml:space="preserve"> izjave (</w:t>
      </w:r>
      <w:proofErr w:type="spellStart"/>
      <w:r w:rsidRPr="00AC73EA">
        <w:t>clausula</w:t>
      </w:r>
      <w:proofErr w:type="spellEnd"/>
      <w:r w:rsidRPr="00AC73EA">
        <w:t xml:space="preserve"> </w:t>
      </w:r>
      <w:proofErr w:type="spellStart"/>
      <w:r w:rsidRPr="00AC73EA">
        <w:t>intabulandi</w:t>
      </w:r>
      <w:proofErr w:type="spellEnd"/>
      <w:r w:rsidRPr="00AC73EA">
        <w:t xml:space="preserve">) izdana u </w:t>
      </w:r>
      <w:proofErr w:type="spellStart"/>
      <w:r w:rsidRPr="00AC73EA">
        <w:t>u</w:t>
      </w:r>
      <w:proofErr w:type="spellEnd"/>
      <w:r w:rsidRPr="00AC73EA"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 w:rsidRPr="00AC73EA">
        <w:t>Mag.Jutte</w:t>
      </w:r>
      <w:proofErr w:type="spellEnd"/>
      <w:r w:rsidRPr="00AC73EA">
        <w:t xml:space="preserve"> </w:t>
      </w:r>
      <w:proofErr w:type="spellStart"/>
      <w:r w:rsidRPr="00AC73EA">
        <w:t>Friebnegger</w:t>
      </w:r>
      <w:proofErr w:type="spellEnd"/>
      <w:r w:rsidRPr="00AC73EA">
        <w:t xml:space="preserve"> u </w:t>
      </w:r>
      <w:proofErr w:type="spellStart"/>
      <w:r w:rsidRPr="00AC73EA">
        <w:t>Klagenfurtu</w:t>
      </w:r>
      <w:proofErr w:type="spellEnd"/>
      <w:r w:rsidRPr="00AC73EA"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 w:rsidRPr="00AC73EA">
      <w:r w:rsidRPr="00AC73EA">
        <w:t xml:space="preserve">  PEVEC D.D., OIB: 73660371074, SAVSKA CESTA 84, SESVETE    </w:t>
      </w:r>
    </w:p>
    <w:p w:rsidRDefault="002178AB" w:rsidP="002178AB" w:rsidR="002178AB" w:rsidRPr="00AC73EA">
      <w:r w:rsidRPr="00AC73EA">
        <w:t xml:space="preserve">   </w:t>
      </w:r>
    </w:p>
    <w:p w:rsidRDefault="002178AB" w:rsidP="002178AB" w:rsidR="002178AB" w:rsidRPr="00AC73EA">
      <w:r w:rsidRPr="00AC73EA">
        <w:t xml:space="preserve"> 8.   </w:t>
      </w:r>
    </w:p>
    <w:p w:rsidRDefault="002178AB" w:rsidP="002178AB" w:rsidR="002178AB" w:rsidRPr="00AC73EA">
      <w:r w:rsidRPr="00AC73EA">
        <w:t xml:space="preserve"> 8.1 Zaprimljeno 19.09.2013.g. pod brojem Z-12278/2013</w:t>
      </w:r>
    </w:p>
    <w:p w:rsidRDefault="002178AB" w:rsidP="002178AB" w:rsidR="002178AB" w:rsidRPr="00AC73EA"/>
    <w:p w:rsidRDefault="002178AB" w:rsidP="002178AB" w:rsidR="002178AB">
      <w:r w:rsidRPr="00AC73EA">
        <w:t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</w:t>
      </w:r>
      <w:proofErr w:type="spellStart"/>
      <w:r w:rsidRPr="00AC73EA">
        <w:t>petmilijunaeura</w:t>
      </w:r>
      <w:proofErr w:type="spellEnd"/>
      <w:r w:rsidRPr="00AC73EA">
        <w:t xml:space="preserve">),te svih ugovorenih kamata, naknada, troškova i drugih potraživanja sukladno uvjetima i rokovima iz i u vezi s </w:t>
      </w:r>
      <w:r>
        <w:t xml:space="preserve">navedenim Ugovorom, za korist: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 SBERBANK D.D. ZAGREB, OIB: 78427478595, VARŠAVSKA 9, ZAGREB    </w:t>
      </w:r>
    </w:p>
    <w:p w:rsidRDefault="002178AB" w:rsidP="002178AB" w:rsidR="002178AB" w:rsidRPr="00AC73EA">
      <w:r w:rsidRPr="00AC73EA">
        <w:t xml:space="preserve"> 8.2 Zaprimljeno 19.09.2013.g. pod brojem Z-12278/2013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ZABILJEŽBA, GLAVNI ULOŽAK, </w:t>
      </w:r>
      <w:proofErr w:type="spellStart"/>
      <w:r w:rsidRPr="00AC73EA">
        <w:t>zk.ul</w:t>
      </w:r>
      <w:proofErr w:type="spellEnd"/>
      <w:r w:rsidRPr="00AC73EA">
        <w:t xml:space="preserve">. 3839 k.o. Sisak Stari.  </w:t>
      </w:r>
    </w:p>
    <w:p w:rsidRDefault="002178AB" w:rsidP="002178AB" w:rsidR="002178AB" w:rsidRPr="00AC73EA">
      <w:r w:rsidRPr="00AC73EA">
        <w:t xml:space="preserve"> 8.3 Zaprimljeno 19.09.2013.g. pod brojem Z-12278/2013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ZABILJEŽBA, OBVEZA BRISANJA HIPOTEKE, da se </w:t>
      </w:r>
      <w:proofErr w:type="spellStart"/>
      <w:r w:rsidRPr="00AC73EA">
        <w:t>Protustranka</w:t>
      </w:r>
      <w:proofErr w:type="spellEnd"/>
      <w:r w:rsidRPr="00AC73EA">
        <w:t xml:space="preserve">, kao vlasnik nekretnine obvezala prema Predlagatelju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2178AB" w:rsidP="002178AB" w:rsidR="002178AB" w:rsidRPr="00AC73EA">
      <w:r w:rsidRPr="00AC73EA">
        <w:t xml:space="preserve">   </w:t>
      </w:r>
    </w:p>
    <w:p w:rsidRDefault="002178AB" w:rsidP="002178AB" w:rsidR="002178AB" w:rsidRPr="00AC73EA">
      <w:r w:rsidRPr="00AC73EA">
        <w:t xml:space="preserve"> 9.   </w:t>
      </w:r>
    </w:p>
    <w:p w:rsidRDefault="002178AB" w:rsidP="002178AB" w:rsidR="002178AB" w:rsidRPr="00AC73EA">
      <w:r w:rsidRPr="00AC73EA">
        <w:t xml:space="preserve"> 9.1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 xml:space="preserve">UKNJIŽBA, ZALOŽNO PRAVO, RJEŠENJE POSLOVNI BROJ OVR-556/2015 OPĆINSKOG SUDA U ZADRU 31.03.2015, - za iznos od 500,00 kn sa zakonskom </w:t>
      </w:r>
      <w:r w:rsidRPr="00AC73EA">
        <w:lastRenderedPageBreak/>
        <w:t xml:space="preserve">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9.2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9.3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9.4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9.5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9.6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/>
    <w:p w:rsidRDefault="002178AB" w:rsidP="002178AB" w:rsidR="002178AB" w:rsidRPr="00AC73EA">
      <w:r w:rsidRPr="00AC73EA">
        <w:t xml:space="preserve"> 9.7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lastRenderedPageBreak/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 9.8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>UKNJIŽBA, ZALOŽNO PRAVO, RJEŠENJE POSLOVNI BROJ OVR-556/2015 OPĆINSKOG SUDA U ZADRU 31.03.2015, - za iznos od 3. 997,82 kn (</w:t>
      </w:r>
      <w:proofErr w:type="spellStart"/>
      <w:r w:rsidRPr="00AC73EA">
        <w:t>glalvnica</w:t>
      </w:r>
      <w:proofErr w:type="spellEnd"/>
      <w:r w:rsidRPr="00AC73EA">
        <w:t xml:space="preserve">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</w:t>
      </w:r>
    </w:p>
    <w:p w:rsidRDefault="002178AB" w:rsidP="002178AB" w:rsidR="002178AB"/>
    <w:p w:rsidRDefault="002178AB" w:rsidP="002178AB" w:rsidR="002178AB" w:rsidRPr="00AC73EA">
      <w:r w:rsidRPr="00AC73EA">
        <w:t>9.9 Zaprimljeno 10.04.2015.g. pod brojem Z-4900/2015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>
      <w:r w:rsidRPr="00AC73EA">
        <w:t xml:space="preserve"> 9.10 Zaprimljeno 10.04.2015.g. pod brojem Z-4900/2015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8045,28dana polugodišta koje je prethodilo tekućem polugodištu uvećano za 5% poena, pa do isplate </w:t>
      </w:r>
    </w:p>
    <w:p w:rsidRDefault="002178AB" w:rsidP="002178AB" w:rsidR="002178AB" w:rsidRPr="00AC73EA">
      <w:r w:rsidRPr="00AC73EA">
        <w:t xml:space="preserve"> 9.11 Zaprimljeno 10.04.2015.g. pod brojem Z-4900/2015</w:t>
      </w:r>
    </w:p>
    <w:p w:rsidRDefault="002178AB" w:rsidP="002178AB" w:rsidR="002178AB" w:rsidRPr="00AC73EA"/>
    <w:p w:rsidRDefault="002178AB" w:rsidP="002178AB" w:rsidR="002178AB" w:rsidRPr="00AC73EA">
      <w:r w:rsidRPr="00AC73EA"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 w:rsidRPr="00AC73EA">
      <w:r w:rsidRPr="00AC73EA">
        <w:t xml:space="preserve"> 9.12 Zaprimljeno 10.04.2015.g. pod brojem Z-4900/2015</w:t>
      </w:r>
    </w:p>
    <w:p w:rsidRDefault="002178AB" w:rsidP="002178AB" w:rsidR="002178AB" w:rsidRPr="00AC73EA"/>
    <w:p w:rsidRDefault="002178AB" w:rsidP="002178AB" w:rsidR="002178AB" w:rsidRPr="00AC73EA">
      <w:r w:rsidRPr="00AC73EA">
        <w:t>UKNJIŽBA, ZALOŽNO PRAVO, RJEŠENJE POSLOVNI BROJ OVR-556/2015 OPĆINSKOG SUDA U ZADRU 31.03.2015, - za iznos od 14.811,06 kn (</w:t>
      </w:r>
      <w:proofErr w:type="spellStart"/>
      <w:r w:rsidRPr="00AC73EA">
        <w:t>glalvnica</w:t>
      </w:r>
      <w:proofErr w:type="spellEnd"/>
      <w:r w:rsidRPr="00AC73EA">
        <w:t xml:space="preserve"> u iznosu od 14.753,64 kn i zatezne kamate u iznosu od 57,42 kn) sa zakonskom zateznom kamatom koja teče na taj iznos od 13. ožujka 2015. godine po stopi od 12 % godišnje, a u slučaju promjene stope zateznih kamata prema eskontnoj stopi HNB koja je vrijedila </w:t>
      </w:r>
      <w:r w:rsidRPr="00AC73EA">
        <w:lastRenderedPageBreak/>
        <w:t xml:space="preserve">zadnjeg dana polugodišta koje je prethodilo tekućem polugodištu uvećano za 5% poena, pa do isplate </w:t>
      </w:r>
    </w:p>
    <w:p w:rsidRDefault="002178AB" w:rsidP="002178AB" w:rsidR="002178AB" w:rsidRPr="00AC73EA">
      <w:r w:rsidRPr="00AC73EA">
        <w:t xml:space="preserve"> 9.13 Zaprimljeno 10.04.2015.g. pod brojem Z-4900/2015</w:t>
      </w:r>
    </w:p>
    <w:p w:rsidRDefault="002178AB" w:rsidP="002178AB" w:rsidR="002178AB" w:rsidRPr="00AC73EA"/>
    <w:p w:rsidRDefault="002178AB" w:rsidP="002178AB" w:rsidR="002178AB">
      <w:r w:rsidRPr="00AC73EA">
        <w:t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kuna, sve u korist:  REPUBLIKA HRVATSKA, MINISTARSTVO FINANCIJA - POREZNA UPRAVA, URED ZA VELIKE POREZNE OBVEZNIKE, ZAGREB</w:t>
      </w:r>
    </w:p>
    <w:p w:rsidRDefault="002178AB" w:rsidP="002178AB" w:rsidR="002178AB"/>
    <w:p w:rsidRDefault="002178AB" w:rsidP="002178AB" w:rsidR="002178AB"/>
    <w:p w:rsidRDefault="002178AB" w:rsidP="002178AB" w:rsidR="002178AB" w:rsidRPr="00B16E11">
      <w:pPr>
        <w:jc w:val="both"/>
        <w:rPr>
          <w:b/>
        </w:rPr>
      </w:pPr>
      <w:r w:rsidRPr="00B16E11">
        <w:rPr>
          <w:b/>
        </w:rPr>
        <w:t>G)</w:t>
      </w:r>
      <w:r w:rsidRPr="00B16E11">
        <w:rPr>
          <w:b/>
        </w:rPr>
        <w:tab/>
        <w:t>vlasnički dio 1/</w:t>
      </w:r>
      <w:proofErr w:type="spellStart"/>
      <w:r w:rsidRPr="00B16E11">
        <w:rPr>
          <w:b/>
        </w:rPr>
        <w:t>1</w:t>
      </w:r>
      <w:proofErr w:type="spellEnd"/>
      <w:r w:rsidRPr="00B16E11">
        <w:rPr>
          <w:b/>
        </w:rPr>
        <w:t xml:space="preserve"> </w:t>
      </w:r>
      <w:proofErr w:type="spellStart"/>
      <w:r w:rsidRPr="00B16E11">
        <w:rPr>
          <w:b/>
        </w:rPr>
        <w:t>kat.čest</w:t>
      </w:r>
      <w:proofErr w:type="spellEnd"/>
      <w:r w:rsidRPr="00B16E11">
        <w:rPr>
          <w:b/>
        </w:rPr>
        <w:t xml:space="preserve">. 7831, Oranica površine 34 m2, upisano u </w:t>
      </w:r>
      <w:proofErr w:type="spellStart"/>
      <w:r w:rsidRPr="00B16E11">
        <w:rPr>
          <w:b/>
        </w:rPr>
        <w:t>zk.ul</w:t>
      </w:r>
      <w:proofErr w:type="spellEnd"/>
      <w:r w:rsidRPr="00B16E11">
        <w:rPr>
          <w:b/>
        </w:rPr>
        <w:t>. broj 12567, k.o. 335193 Zadar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5.1 Zaprimljeno 17.04.2008. broj Z-3946/08</w:t>
      </w:r>
    </w:p>
    <w:p w:rsidRDefault="002178AB" w:rsidP="002178AB" w:rsidR="002178AB">
      <w:pPr>
        <w:jc w:val="both"/>
      </w:pPr>
      <w:r>
        <w:t xml:space="preserve">Na temelju </w:t>
      </w:r>
      <w:proofErr w:type="spellStart"/>
      <w:r>
        <w:t>Zk</w:t>
      </w:r>
      <w:proofErr w:type="spellEnd"/>
      <w:r>
        <w:t xml:space="preserve">. izvješća ovog suda pod gornjim </w:t>
      </w:r>
      <w:proofErr w:type="spellStart"/>
      <w:r>
        <w:t>psolvonim</w:t>
      </w:r>
      <w:proofErr w:type="spellEnd"/>
      <w:r>
        <w:t xml:space="preserve"> brojem od 17. travnja 2008. godine, i na temelju Sporazuma radi osiguranja novčane tražbine zasnivanjem založnog prava na nekretninama sklopljenog u Zagrebu dana 02. travnja 2008. godine, </w:t>
      </w:r>
      <w:proofErr w:type="spellStart"/>
      <w:r>
        <w:t>solemniziranog</w:t>
      </w:r>
      <w:proofErr w:type="spellEnd"/>
      <w:r>
        <w:t xml:space="preserve"> kod Javnog bilježnika Vlaste Zajc iz Zagreba pod </w:t>
      </w:r>
      <w:proofErr w:type="spellStart"/>
      <w:r>
        <w:t>posl.broj</w:t>
      </w:r>
      <w:proofErr w:type="spellEnd"/>
      <w:r>
        <w:t xml:space="preserve">: OV-4361/08 i Specijalne Punomoći sklopljene u Zagrebu dana 25. ožujka 2008. godine, ovjerene kod Javnog bilježnika </w:t>
      </w:r>
      <w:proofErr w:type="spellStart"/>
      <w:r>
        <w:t>Alexander</w:t>
      </w:r>
      <w:proofErr w:type="spellEnd"/>
      <w:r>
        <w:t xml:space="preserve"> </w:t>
      </w:r>
      <w:proofErr w:type="spellStart"/>
      <w:r>
        <w:t>Michalek</w:t>
      </w:r>
      <w:proofErr w:type="spellEnd"/>
      <w:r>
        <w:t xml:space="preserve"> iz Beča te ovjerenog prijevoda sa Njemačkog jezika ovjerenog kod Marine </w:t>
      </w:r>
      <w:proofErr w:type="spellStart"/>
      <w:r>
        <w:t>Tomaš</w:t>
      </w:r>
      <w:proofErr w:type="spellEnd"/>
      <w:r>
        <w:t xml:space="preserve"> </w:t>
      </w:r>
      <w:proofErr w:type="spellStart"/>
      <w:r>
        <w:t>dipl.iur</w:t>
      </w:r>
      <w:proofErr w:type="spellEnd"/>
      <w:r>
        <w:t xml:space="preserve">. iz Zagreba pod </w:t>
      </w:r>
      <w:proofErr w:type="spellStart"/>
      <w:r>
        <w:t>posl.broj</w:t>
      </w:r>
      <w:proofErr w:type="spellEnd"/>
      <w:r>
        <w:t xml:space="preserve">: OV-75/2008 u Zagrebu dana 02. travnja 2008. godine, i Specijalne Punomoći sklopljene u </w:t>
      </w:r>
      <w:proofErr w:type="spellStart"/>
      <w:r>
        <w:t>Villach</w:t>
      </w:r>
      <w:proofErr w:type="spellEnd"/>
      <w:r>
        <w:t xml:space="preserve">, dana 28. ožujka 2008. godine, ovjerene kod Javnog bilježnika </w:t>
      </w:r>
      <w:proofErr w:type="spellStart"/>
      <w:r>
        <w:t>Dr.Thomas</w:t>
      </w:r>
      <w:proofErr w:type="spellEnd"/>
      <w:r>
        <w:t xml:space="preserve"> </w:t>
      </w:r>
      <w:proofErr w:type="spellStart"/>
      <w:r>
        <w:t>Krampl</w:t>
      </w:r>
      <w:proofErr w:type="spellEnd"/>
      <w:r>
        <w:t xml:space="preserve"> pod </w:t>
      </w:r>
      <w:proofErr w:type="spellStart"/>
      <w:r>
        <w:t>posl.broj</w:t>
      </w:r>
      <w:proofErr w:type="spellEnd"/>
      <w:r>
        <w:t xml:space="preserve">: OV-519/2008 te ovjerenog prijevoda s njemačkog jezika kod Marine </w:t>
      </w:r>
      <w:proofErr w:type="spellStart"/>
      <w:r>
        <w:t>Tomaš</w:t>
      </w:r>
      <w:proofErr w:type="spellEnd"/>
      <w:r>
        <w:t xml:space="preserve">, </w:t>
      </w:r>
      <w:proofErr w:type="spellStart"/>
      <w:r>
        <w:t>dipl.iur</w:t>
      </w:r>
      <w:proofErr w:type="spellEnd"/>
      <w:r>
        <w:t xml:space="preserve"> iz Zagreba pod </w:t>
      </w:r>
      <w:proofErr w:type="spellStart"/>
      <w:r>
        <w:t>posl.broj</w:t>
      </w:r>
      <w:proofErr w:type="spellEnd"/>
      <w:r>
        <w:t xml:space="preserve">: 74/08 i prijedloga, uknjižuje se založno pravo radi osiguranja novčane tražbine na teret nekretnine u A- </w:t>
      </w:r>
      <w:proofErr w:type="spellStart"/>
      <w:r>
        <w:t>posjedovnici</w:t>
      </w:r>
      <w:proofErr w:type="spellEnd"/>
      <w:r>
        <w:t>, uknjiženog prava vlasništva PVN Zagreb d.o.o.Zagreb, za cijelo, do iznosa od najviše 21.000.000,00 EUR (slovima:</w:t>
      </w:r>
      <w:proofErr w:type="spellStart"/>
      <w:r>
        <w:t>dvadesetjedanmiljun</w:t>
      </w:r>
      <w:proofErr w:type="spellEnd"/>
      <w:r>
        <w:t xml:space="preserve"> eura) sve u korist: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5.4 Zaprimljeno 14.12.2016.g. pod brojem Z-27008/2016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USTUPANJE ZALOŽNOG PRAVA, Na temelju </w:t>
      </w:r>
      <w:proofErr w:type="spellStart"/>
      <w:r>
        <w:t>Tabularne</w:t>
      </w:r>
      <w:proofErr w:type="spellEnd"/>
      <w:r>
        <w:t xml:space="preserve"> izjave (</w:t>
      </w:r>
      <w:proofErr w:type="spellStart"/>
      <w:r>
        <w:t>clausula</w:t>
      </w:r>
      <w:proofErr w:type="spellEnd"/>
      <w:r>
        <w:t xml:space="preserve"> </w:t>
      </w:r>
      <w:proofErr w:type="spellStart"/>
      <w:r>
        <w:t>intabulandi</w:t>
      </w:r>
      <w:proofErr w:type="spellEnd"/>
      <w:r>
        <w:t xml:space="preserve">) izdana u </w:t>
      </w:r>
      <w:proofErr w:type="spellStart"/>
      <w:r>
        <w:t>u</w:t>
      </w:r>
      <w:proofErr w:type="spellEnd"/>
      <w:r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>
        <w:t>Mag.Jutte</w:t>
      </w:r>
      <w:proofErr w:type="spellEnd"/>
      <w:r>
        <w:t xml:space="preserve"> </w:t>
      </w:r>
      <w:proofErr w:type="spellStart"/>
      <w:r>
        <w:t>Friebnegger</w:t>
      </w:r>
      <w:proofErr w:type="spellEnd"/>
      <w:r>
        <w:t xml:space="preserve"> u </w:t>
      </w:r>
      <w:proofErr w:type="spellStart"/>
      <w:r>
        <w:t>Klagenfurtu</w:t>
      </w:r>
      <w:proofErr w:type="spellEnd"/>
      <w:r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>
      <w:pPr>
        <w:jc w:val="both"/>
      </w:pPr>
      <w:r>
        <w:t xml:space="preserve">  PEVEC D.D., OIB: 73660371074, SAVSKA CESTA 84, SESVETE  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7.   </w:t>
      </w:r>
    </w:p>
    <w:p w:rsidRDefault="002178AB" w:rsidP="002178AB" w:rsidR="002178AB">
      <w:pPr>
        <w:jc w:val="both"/>
      </w:pPr>
      <w:r>
        <w:t xml:space="preserve"> 7.1 Zaprimljeno 21.12.2009. broj Z-12767/09</w:t>
      </w:r>
    </w:p>
    <w:p w:rsidRDefault="002178AB" w:rsidP="002178AB" w:rsidR="002178AB">
      <w:pPr>
        <w:jc w:val="both"/>
      </w:pPr>
      <w:r>
        <w:t xml:space="preserve">Na temelju Sporazuma radi osiguranja novčane tražbine zasnivanjem zajedničkog založnog prava na nekretninama </w:t>
      </w:r>
      <w:proofErr w:type="spellStart"/>
      <w:r>
        <w:t>solemniziranog</w:t>
      </w:r>
      <w:proofErr w:type="spellEnd"/>
      <w:r>
        <w:t xml:space="preserve"> kod javnog bilježnika Vesne </w:t>
      </w:r>
      <w:proofErr w:type="spellStart"/>
      <w:r>
        <w:t>Pučar</w:t>
      </w:r>
      <w:proofErr w:type="spellEnd"/>
      <w:r>
        <w:t xml:space="preserve"> iz Zagreba pod br. OV-23809/09-1, ovjerenog prijevoda s njemačkog jezika Izvatka iz </w:t>
      </w:r>
      <w:r>
        <w:lastRenderedPageBreak/>
        <w:t xml:space="preserve">sudskog registra br. OV-270/09 po sudskom tumaču za njemački jezik Marini </w:t>
      </w:r>
      <w:proofErr w:type="spellStart"/>
      <w:r>
        <w:t>Tomaš</w:t>
      </w:r>
      <w:proofErr w:type="spellEnd"/>
      <w:r>
        <w:t xml:space="preserve"> iz Zagreba i Izvatka iz sudskog registra Trgovačkog suda u Zagrebu od 02.prosinca 2009.godine i prijedloga, uknjižuje se založno pravo do iznosa od najviše 3.500.000,00 EUR-a (</w:t>
      </w:r>
      <w:proofErr w:type="spellStart"/>
      <w:r>
        <w:t>trimilijunapetstotisuća</w:t>
      </w:r>
      <w:proofErr w:type="spellEnd"/>
      <w:r>
        <w:t xml:space="preserve">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7.4 Zaprimljeno 14.12.2016.g. pod brojem Z-27008/2016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USTUPANJE ZALOŽNOG PRAVA, Na temelju </w:t>
      </w:r>
      <w:proofErr w:type="spellStart"/>
      <w:r>
        <w:t>Tabularne</w:t>
      </w:r>
      <w:proofErr w:type="spellEnd"/>
      <w:r>
        <w:t xml:space="preserve"> izjave (</w:t>
      </w:r>
      <w:proofErr w:type="spellStart"/>
      <w:r>
        <w:t>clausula</w:t>
      </w:r>
      <w:proofErr w:type="spellEnd"/>
      <w:r>
        <w:t xml:space="preserve"> </w:t>
      </w:r>
      <w:proofErr w:type="spellStart"/>
      <w:r>
        <w:t>intabulandi</w:t>
      </w:r>
      <w:proofErr w:type="spellEnd"/>
      <w:r>
        <w:t xml:space="preserve">) izdana u </w:t>
      </w:r>
      <w:proofErr w:type="spellStart"/>
      <w:r>
        <w:t>u</w:t>
      </w:r>
      <w:proofErr w:type="spellEnd"/>
      <w:r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>
        <w:t>Mag.Jutte</w:t>
      </w:r>
      <w:proofErr w:type="spellEnd"/>
      <w:r>
        <w:t xml:space="preserve"> </w:t>
      </w:r>
      <w:proofErr w:type="spellStart"/>
      <w:r>
        <w:t>Friebnegger</w:t>
      </w:r>
      <w:proofErr w:type="spellEnd"/>
      <w:r>
        <w:t xml:space="preserve"> u </w:t>
      </w:r>
      <w:proofErr w:type="spellStart"/>
      <w:r>
        <w:t>Klagenfurtu</w:t>
      </w:r>
      <w:proofErr w:type="spellEnd"/>
      <w:r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>
      <w:pPr>
        <w:jc w:val="both"/>
      </w:pPr>
      <w:r>
        <w:t xml:space="preserve">  PEVEC D.D., OIB: 73660371074, SAVSKA CESTA 84, SESVETE  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8.   </w:t>
      </w:r>
    </w:p>
    <w:p w:rsidRDefault="002178AB" w:rsidP="002178AB" w:rsidR="002178AB">
      <w:pPr>
        <w:jc w:val="both"/>
      </w:pPr>
      <w:r>
        <w:t xml:space="preserve"> 8.1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</w:t>
      </w:r>
      <w:proofErr w:type="spellStart"/>
      <w:r>
        <w:t>petmilijunaeura</w:t>
      </w:r>
      <w:proofErr w:type="spellEnd"/>
      <w:r>
        <w:t xml:space="preserve">),te svih ugovorenih kamata, naknada, troškova i drugih potraživanja sukladno uvjetima i rokovima iz i u vezi s navedenim Ugovorom, za korist: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 SBERBANK D.D. ZAGREB, OIB: 78427478595, VARŠAVSKA 9, ZAGREB    </w:t>
      </w:r>
    </w:p>
    <w:p w:rsidRDefault="002178AB" w:rsidP="002178AB" w:rsidR="002178AB">
      <w:pPr>
        <w:jc w:val="both"/>
      </w:pPr>
      <w:r>
        <w:t xml:space="preserve"> 8.2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GLAVNI ULOŽAK, </w:t>
      </w:r>
      <w:proofErr w:type="spellStart"/>
      <w:r>
        <w:t>zk.ul</w:t>
      </w:r>
      <w:proofErr w:type="spellEnd"/>
      <w:r>
        <w:t xml:space="preserve">. 3839 k.o. Sisak Stari.  </w:t>
      </w:r>
    </w:p>
    <w:p w:rsidRDefault="002178AB" w:rsidP="002178AB" w:rsidR="002178AB">
      <w:pPr>
        <w:jc w:val="both"/>
      </w:pPr>
      <w:r>
        <w:t xml:space="preserve"> 8.3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OBVEZA BRISANJA HIPOTEKE, da se </w:t>
      </w:r>
      <w:proofErr w:type="spellStart"/>
      <w:r>
        <w:t>Protustranka</w:t>
      </w:r>
      <w:proofErr w:type="spellEnd"/>
      <w:r>
        <w:t xml:space="preserve">, kao vlasnik nekretnine obvezala prema Predlagatelju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9.   </w:t>
      </w:r>
    </w:p>
    <w:p w:rsidRDefault="002178AB" w:rsidP="002178AB" w:rsidR="002178AB">
      <w:pPr>
        <w:jc w:val="both"/>
      </w:pPr>
      <w:r>
        <w:t xml:space="preserve"> 9.1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20. listopada 2014. godine po stopi od 12 % </w:t>
      </w:r>
      <w:r>
        <w:lastRenderedPageBreak/>
        <w:t xml:space="preserve">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9.2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9.4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9.5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9.6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9.7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lastRenderedPageBreak/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9.8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3. 997,82 kn (</w:t>
      </w:r>
      <w:proofErr w:type="spellStart"/>
      <w:r>
        <w:t>glalvnica</w:t>
      </w:r>
      <w:proofErr w:type="spellEnd"/>
      <w:r>
        <w:t xml:space="preserve">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9.9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9.10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8045,28dana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9.11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9.12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14.811,06 kn (</w:t>
      </w:r>
      <w:proofErr w:type="spellStart"/>
      <w:r>
        <w:t>glalvnica</w:t>
      </w:r>
      <w:proofErr w:type="spellEnd"/>
      <w:r>
        <w:t xml:space="preserve"> u iznosu od 14.753,64 kn i zatezne kamate u iznosu od 57,42 kn) sa zakonskom zateznom kamatom koja teče na taj iznos od 13. ožujka 2015. godine po stopi od 12 % godišnje, a u slučaju promjene stope zateznih kamata prema eskontnoj stopi HNB koja je vrijedila </w:t>
      </w:r>
      <w:r>
        <w:lastRenderedPageBreak/>
        <w:t xml:space="preserve">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9.13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kuna, sve u korist:  REPUBLIKA HRVATSKA, MINISTARSTVO FINANCIJA - POREZNA UPRAVA, URED ZA VELIKE POREZNE OBVEZNIKE, ZAGREB</w:t>
      </w:r>
    </w:p>
    <w:p w:rsidRDefault="002178AB" w:rsidP="002178AB" w:rsidR="002178AB">
      <w:pPr>
        <w:jc w:val="both"/>
      </w:pPr>
    </w:p>
    <w:p w:rsidRDefault="002178AB" w:rsidP="002178AB" w:rsidR="002178AB" w:rsidRPr="007168FA">
      <w:pPr>
        <w:jc w:val="both"/>
        <w:rPr>
          <w:b/>
        </w:rPr>
      </w:pPr>
      <w:r w:rsidRPr="007168FA">
        <w:rPr>
          <w:b/>
        </w:rPr>
        <w:t>H)</w:t>
      </w:r>
      <w:r w:rsidRPr="007168FA">
        <w:rPr>
          <w:b/>
        </w:rPr>
        <w:tab/>
        <w:t>vlasnički dio 1/</w:t>
      </w:r>
      <w:proofErr w:type="spellStart"/>
      <w:r w:rsidRPr="007168FA">
        <w:rPr>
          <w:b/>
        </w:rPr>
        <w:t>1</w:t>
      </w:r>
      <w:proofErr w:type="spellEnd"/>
      <w:r w:rsidRPr="007168FA">
        <w:rPr>
          <w:b/>
        </w:rPr>
        <w:t xml:space="preserve"> </w:t>
      </w:r>
      <w:proofErr w:type="spellStart"/>
      <w:r w:rsidRPr="007168FA">
        <w:rPr>
          <w:b/>
        </w:rPr>
        <w:t>kat.čest</w:t>
      </w:r>
      <w:proofErr w:type="spellEnd"/>
      <w:r w:rsidRPr="007168FA">
        <w:rPr>
          <w:b/>
        </w:rPr>
        <w:t xml:space="preserve">. 7817, Oranica i voćnjak, sveukupne površine 12 m2, upisano u </w:t>
      </w:r>
      <w:proofErr w:type="spellStart"/>
      <w:r w:rsidRPr="007168FA">
        <w:rPr>
          <w:b/>
        </w:rPr>
        <w:t>zk.ul</w:t>
      </w:r>
      <w:proofErr w:type="spellEnd"/>
      <w:r w:rsidRPr="007168FA">
        <w:rPr>
          <w:b/>
        </w:rPr>
        <w:t>. broj 12593,  k.o. 335193 Zadar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5.1 Zaprimljeno 17.04.2008. broj Z-3946/08</w:t>
      </w:r>
    </w:p>
    <w:p w:rsidRDefault="002178AB" w:rsidP="002178AB" w:rsidR="002178AB">
      <w:pPr>
        <w:jc w:val="both"/>
      </w:pPr>
      <w:r>
        <w:t xml:space="preserve">Na temelju </w:t>
      </w:r>
      <w:proofErr w:type="spellStart"/>
      <w:r>
        <w:t>Zk</w:t>
      </w:r>
      <w:proofErr w:type="spellEnd"/>
      <w:r>
        <w:t xml:space="preserve">. izvješća ovog suda pod gornjim </w:t>
      </w:r>
      <w:proofErr w:type="spellStart"/>
      <w:r>
        <w:t>psolvonim</w:t>
      </w:r>
      <w:proofErr w:type="spellEnd"/>
      <w:r>
        <w:t xml:space="preserve"> brojem od 17. travnja 2008. godine, i na temelju Sporazuma radi osiguranja novčane tražbine zasnivanjem založnog prava na nekretninama sklopljenog u Zagrebu dana 02. travnja 2008. godine, </w:t>
      </w:r>
      <w:proofErr w:type="spellStart"/>
      <w:r>
        <w:t>solemniziranog</w:t>
      </w:r>
      <w:proofErr w:type="spellEnd"/>
      <w:r>
        <w:t xml:space="preserve"> kod Javnog bilježnika Vlaste Zajc iz Zagreba pod </w:t>
      </w:r>
      <w:proofErr w:type="spellStart"/>
      <w:r>
        <w:t>posl.broj</w:t>
      </w:r>
      <w:proofErr w:type="spellEnd"/>
      <w:r>
        <w:t xml:space="preserve">: OV-4361/08 i Specijalne Punomoći sklopljene u Zagrebu dana 25. ožujka 2008. godine, ovjerene kod Javnog bilježnika </w:t>
      </w:r>
      <w:proofErr w:type="spellStart"/>
      <w:r>
        <w:t>Alexander</w:t>
      </w:r>
      <w:proofErr w:type="spellEnd"/>
      <w:r>
        <w:t xml:space="preserve"> </w:t>
      </w:r>
      <w:proofErr w:type="spellStart"/>
      <w:r>
        <w:t>Michalek</w:t>
      </w:r>
      <w:proofErr w:type="spellEnd"/>
      <w:r>
        <w:t xml:space="preserve"> iz Beča te ovjerenog prijevoda sa Njemačkog jezika ovjerenog kod Marine </w:t>
      </w:r>
      <w:proofErr w:type="spellStart"/>
      <w:r>
        <w:t>Tomaš</w:t>
      </w:r>
      <w:proofErr w:type="spellEnd"/>
      <w:r>
        <w:t xml:space="preserve"> </w:t>
      </w:r>
      <w:proofErr w:type="spellStart"/>
      <w:r>
        <w:t>dipl.iur</w:t>
      </w:r>
      <w:proofErr w:type="spellEnd"/>
      <w:r>
        <w:t xml:space="preserve">. iz Zagreba pod </w:t>
      </w:r>
      <w:proofErr w:type="spellStart"/>
      <w:r>
        <w:t>posl.broj</w:t>
      </w:r>
      <w:proofErr w:type="spellEnd"/>
      <w:r>
        <w:t xml:space="preserve">: OV-75/2008 u Zagrebu dana 02. travnja 2008. godine, i Specijalne Punomoći sklopljene u </w:t>
      </w:r>
      <w:proofErr w:type="spellStart"/>
      <w:r>
        <w:t>Villach</w:t>
      </w:r>
      <w:proofErr w:type="spellEnd"/>
      <w:r>
        <w:t xml:space="preserve">, dana 28. ožujka 2008. godine, ovjerene kod Javnog bilježnika </w:t>
      </w:r>
      <w:proofErr w:type="spellStart"/>
      <w:r>
        <w:t>Dr.Thomas</w:t>
      </w:r>
      <w:proofErr w:type="spellEnd"/>
      <w:r>
        <w:t xml:space="preserve"> </w:t>
      </w:r>
      <w:proofErr w:type="spellStart"/>
      <w:r>
        <w:t>Krampl</w:t>
      </w:r>
      <w:proofErr w:type="spellEnd"/>
      <w:r>
        <w:t xml:space="preserve"> pod </w:t>
      </w:r>
      <w:proofErr w:type="spellStart"/>
      <w:r>
        <w:t>posl.broj</w:t>
      </w:r>
      <w:proofErr w:type="spellEnd"/>
      <w:r>
        <w:t xml:space="preserve">: OV-519/2008 te ovjerenog prijevoda s njemačkog jezika kod Marine </w:t>
      </w:r>
      <w:proofErr w:type="spellStart"/>
      <w:r>
        <w:t>Tomaš</w:t>
      </w:r>
      <w:proofErr w:type="spellEnd"/>
      <w:r>
        <w:t xml:space="preserve">, </w:t>
      </w:r>
      <w:proofErr w:type="spellStart"/>
      <w:r>
        <w:t>dipl.iur</w:t>
      </w:r>
      <w:proofErr w:type="spellEnd"/>
      <w:r>
        <w:t xml:space="preserve"> iz Zagreba pod </w:t>
      </w:r>
      <w:proofErr w:type="spellStart"/>
      <w:r>
        <w:t>posl.broj</w:t>
      </w:r>
      <w:proofErr w:type="spellEnd"/>
      <w:r>
        <w:t xml:space="preserve">: 74/08 i prijedloga, uknjižuje se založno pravo radi osiguranja novčane tražbine na teret nekretnine u A- </w:t>
      </w:r>
      <w:proofErr w:type="spellStart"/>
      <w:r>
        <w:t>posjedovnici</w:t>
      </w:r>
      <w:proofErr w:type="spellEnd"/>
      <w:r>
        <w:t>, uknjiženog prava vlasništva PVN Zagreb d.o.o.Zagreb, za cijelo, do iznosa od najviše 21.000.000,00 EUR (slovima:</w:t>
      </w:r>
      <w:proofErr w:type="spellStart"/>
      <w:r>
        <w:t>dvadesetjedanmiljun</w:t>
      </w:r>
      <w:proofErr w:type="spellEnd"/>
      <w:r>
        <w:t xml:space="preserve"> eura) sve u korist: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5.4 Zaprimljeno 14.12.2016.g. pod brojem Z-27008/2016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USTUPANJE ZALOŽNOG PRAVA, Na temelju </w:t>
      </w:r>
      <w:proofErr w:type="spellStart"/>
      <w:r>
        <w:t>Tabularne</w:t>
      </w:r>
      <w:proofErr w:type="spellEnd"/>
      <w:r>
        <w:t xml:space="preserve"> izjave (</w:t>
      </w:r>
      <w:proofErr w:type="spellStart"/>
      <w:r>
        <w:t>clausula</w:t>
      </w:r>
      <w:proofErr w:type="spellEnd"/>
      <w:r>
        <w:t xml:space="preserve"> </w:t>
      </w:r>
      <w:proofErr w:type="spellStart"/>
      <w:r>
        <w:t>intabulandi</w:t>
      </w:r>
      <w:proofErr w:type="spellEnd"/>
      <w:r>
        <w:t xml:space="preserve">) izdana u </w:t>
      </w:r>
      <w:proofErr w:type="spellStart"/>
      <w:r>
        <w:t>u</w:t>
      </w:r>
      <w:proofErr w:type="spellEnd"/>
      <w:r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>
        <w:t>Mag.Jutte</w:t>
      </w:r>
      <w:proofErr w:type="spellEnd"/>
      <w:r>
        <w:t xml:space="preserve"> </w:t>
      </w:r>
      <w:proofErr w:type="spellStart"/>
      <w:r>
        <w:t>Friebnegger</w:t>
      </w:r>
      <w:proofErr w:type="spellEnd"/>
      <w:r>
        <w:t xml:space="preserve"> u </w:t>
      </w:r>
      <w:proofErr w:type="spellStart"/>
      <w:r>
        <w:t>Klagenfurtu</w:t>
      </w:r>
      <w:proofErr w:type="spellEnd"/>
      <w:r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>
      <w:pPr>
        <w:jc w:val="both"/>
      </w:pPr>
      <w:r>
        <w:t xml:space="preserve">  PEVEC D.D., OIB: 73660371074, SAVSKA CESTA 84, SESVETE  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7.   </w:t>
      </w:r>
    </w:p>
    <w:p w:rsidRDefault="002178AB" w:rsidP="002178AB" w:rsidR="002178AB">
      <w:pPr>
        <w:jc w:val="both"/>
      </w:pPr>
      <w:r>
        <w:t xml:space="preserve"> 7.1 Zaprimljeno 21.12.2009. broj Z-12767/09</w:t>
      </w:r>
    </w:p>
    <w:p w:rsidRDefault="002178AB" w:rsidP="002178AB" w:rsidR="002178AB">
      <w:pPr>
        <w:jc w:val="both"/>
      </w:pPr>
      <w:r>
        <w:t xml:space="preserve">Na temelju Sporazuma radi osiguranja novčane tražbine zasnivanjem zajedničkog založnog prava na nekretninama </w:t>
      </w:r>
      <w:proofErr w:type="spellStart"/>
      <w:r>
        <w:t>solemniziranog</w:t>
      </w:r>
      <w:proofErr w:type="spellEnd"/>
      <w:r>
        <w:t xml:space="preserve"> kod javnog bilježnika Vesne </w:t>
      </w:r>
      <w:proofErr w:type="spellStart"/>
      <w:r>
        <w:t>Pučar</w:t>
      </w:r>
      <w:proofErr w:type="spellEnd"/>
      <w:r>
        <w:t xml:space="preserve"> iz Zagreba pod br. OV-23809/09-1, ovjerenog prijevoda s njemačkog jezika Izvatka iz </w:t>
      </w:r>
      <w:r>
        <w:lastRenderedPageBreak/>
        <w:t xml:space="preserve">sudskog registra br. OV-270/09 po sudskom tumaču za njemački jezik Marini </w:t>
      </w:r>
      <w:proofErr w:type="spellStart"/>
      <w:r>
        <w:t>Tomaš</w:t>
      </w:r>
      <w:proofErr w:type="spellEnd"/>
      <w:r>
        <w:t xml:space="preserve"> iz Zagreba i Izvatka iz sudskog registra Trgovačkog suda u Zagrebu od 02.prosinca 2009.godine i prijedloga, uknjižuje se založno pravo do iznosa od najviše 3.500.000,00 EUR-a (</w:t>
      </w:r>
      <w:proofErr w:type="spellStart"/>
      <w:r>
        <w:t>trimilijunapetstotisuća</w:t>
      </w:r>
      <w:proofErr w:type="spellEnd"/>
      <w:r>
        <w:t xml:space="preserve">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7.4 Zaprimljeno 14.12.2016.g. pod brojem Z-27008/2016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USTUPANJE ZALOŽNOG PRAVA, Na temelju </w:t>
      </w:r>
      <w:proofErr w:type="spellStart"/>
      <w:r>
        <w:t>Tabularne</w:t>
      </w:r>
      <w:proofErr w:type="spellEnd"/>
      <w:r>
        <w:t xml:space="preserve"> izjave (</w:t>
      </w:r>
      <w:proofErr w:type="spellStart"/>
      <w:r>
        <w:t>clausula</w:t>
      </w:r>
      <w:proofErr w:type="spellEnd"/>
      <w:r>
        <w:t xml:space="preserve"> </w:t>
      </w:r>
      <w:proofErr w:type="spellStart"/>
      <w:r>
        <w:t>intabulandi</w:t>
      </w:r>
      <w:proofErr w:type="spellEnd"/>
      <w:r>
        <w:t xml:space="preserve">) izdana u </w:t>
      </w:r>
      <w:proofErr w:type="spellStart"/>
      <w:r>
        <w:t>u</w:t>
      </w:r>
      <w:proofErr w:type="spellEnd"/>
      <w:r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>
        <w:t>Mag.Jutte</w:t>
      </w:r>
      <w:proofErr w:type="spellEnd"/>
      <w:r>
        <w:t xml:space="preserve"> </w:t>
      </w:r>
      <w:proofErr w:type="spellStart"/>
      <w:r>
        <w:t>Friebnegger</w:t>
      </w:r>
      <w:proofErr w:type="spellEnd"/>
      <w:r>
        <w:t xml:space="preserve"> u </w:t>
      </w:r>
      <w:proofErr w:type="spellStart"/>
      <w:r>
        <w:t>Klagenfurtu</w:t>
      </w:r>
      <w:proofErr w:type="spellEnd"/>
      <w:r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>
      <w:pPr>
        <w:jc w:val="both"/>
      </w:pPr>
      <w:r>
        <w:t xml:space="preserve">  PEVEC D.D., OIB: 73660371074, SAVSKA CESTA 84, SESVETE  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8.   </w:t>
      </w:r>
    </w:p>
    <w:p w:rsidRDefault="002178AB" w:rsidP="002178AB" w:rsidR="002178AB">
      <w:pPr>
        <w:jc w:val="both"/>
      </w:pPr>
      <w:r>
        <w:t xml:space="preserve"> 8.1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</w:t>
      </w:r>
      <w:proofErr w:type="spellStart"/>
      <w:r>
        <w:t>petmilijunaeura</w:t>
      </w:r>
      <w:proofErr w:type="spellEnd"/>
      <w:r>
        <w:t xml:space="preserve">),te svih ugovorenih kamata, naknada, troškova i drugih potraživanja sukladno uvjetima i rokovima iz i u vezi s navedenim Ugovorom, za korist: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 SBERBANK D.D. ZAGREB, OIB: 78427478595, VARŠAVSKA 9, ZAGREB    </w:t>
      </w:r>
    </w:p>
    <w:p w:rsidRDefault="002178AB" w:rsidP="002178AB" w:rsidR="002178AB">
      <w:pPr>
        <w:jc w:val="both"/>
      </w:pPr>
      <w:r>
        <w:t xml:space="preserve"> 8.2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GLAVNI ULOŽAK, </w:t>
      </w:r>
      <w:proofErr w:type="spellStart"/>
      <w:r>
        <w:t>zk.ul</w:t>
      </w:r>
      <w:proofErr w:type="spellEnd"/>
      <w:r>
        <w:t xml:space="preserve">. 3839 k.o. Sisak Stari.  </w:t>
      </w:r>
    </w:p>
    <w:p w:rsidRDefault="002178AB" w:rsidP="002178AB" w:rsidR="002178AB">
      <w:pPr>
        <w:jc w:val="both"/>
      </w:pPr>
      <w:r>
        <w:t xml:space="preserve"> 8.3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OBVEZA BRISANJA HIPOTEKE, da se </w:t>
      </w:r>
      <w:proofErr w:type="spellStart"/>
      <w:r>
        <w:t>Protustranka</w:t>
      </w:r>
      <w:proofErr w:type="spellEnd"/>
      <w:r>
        <w:t xml:space="preserve">, kao vlasnik nekretnine obvezala prema Predlagatelju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9.   </w:t>
      </w:r>
    </w:p>
    <w:p w:rsidRDefault="002178AB" w:rsidP="002178AB" w:rsidR="002178AB">
      <w:pPr>
        <w:jc w:val="both"/>
      </w:pPr>
      <w:r>
        <w:t xml:space="preserve"> 9.1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20. listopada 2014. godine po stopi od 12 % </w:t>
      </w:r>
      <w:r>
        <w:lastRenderedPageBreak/>
        <w:t xml:space="preserve">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9.2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9.4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9.5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9.6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9.7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lastRenderedPageBreak/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9.8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3. 997,82 kn (</w:t>
      </w:r>
      <w:proofErr w:type="spellStart"/>
      <w:r>
        <w:t>glalvnica</w:t>
      </w:r>
      <w:proofErr w:type="spellEnd"/>
      <w:r>
        <w:t xml:space="preserve">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9.9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9.10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8045,28dana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9.11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9.12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14.811,06 kn (</w:t>
      </w:r>
      <w:proofErr w:type="spellStart"/>
      <w:r>
        <w:t>glalvnica</w:t>
      </w:r>
      <w:proofErr w:type="spellEnd"/>
      <w:r>
        <w:t xml:space="preserve"> u iznosu od 14.753,64 kn i zatezne kamate u iznosu od 57,42 kn) sa zakonskom zateznom kamatom koja teče na taj iznos od 13. ožujka 2015. godine po stopi od 12 % godišnje, a u slučaju promjene stope zateznih kamata prema eskontnoj stopi HNB koja je vrijedila </w:t>
      </w:r>
      <w:r>
        <w:lastRenderedPageBreak/>
        <w:t xml:space="preserve">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9.13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kuna, sve u korist:  REPUBLIKA HRVATSKA, MINISTARSTVO FINANCIJA - POREZNA UPRAVA, URED ZA VELIKE POREZNE OBVEZNIKE, ZAGREB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 w:rsidRPr="00A81957">
      <w:pPr>
        <w:jc w:val="both"/>
        <w:rPr>
          <w:b/>
        </w:rPr>
      </w:pPr>
      <w:r w:rsidRPr="00A81957">
        <w:rPr>
          <w:b/>
        </w:rPr>
        <w:t>I)</w:t>
      </w:r>
      <w:r w:rsidRPr="00A81957">
        <w:rPr>
          <w:b/>
        </w:rPr>
        <w:tab/>
        <w:t>vlasnički dio 1/</w:t>
      </w:r>
      <w:proofErr w:type="spellStart"/>
      <w:r w:rsidRPr="00A81957">
        <w:rPr>
          <w:b/>
        </w:rPr>
        <w:t>1</w:t>
      </w:r>
      <w:proofErr w:type="spellEnd"/>
      <w:r w:rsidRPr="00A81957">
        <w:rPr>
          <w:b/>
        </w:rPr>
        <w:t xml:space="preserve"> </w:t>
      </w:r>
      <w:proofErr w:type="spellStart"/>
      <w:r w:rsidRPr="00A81957">
        <w:rPr>
          <w:b/>
        </w:rPr>
        <w:t>kat.čest</w:t>
      </w:r>
      <w:proofErr w:type="spellEnd"/>
      <w:r w:rsidRPr="00A81957">
        <w:rPr>
          <w:b/>
        </w:rPr>
        <w:t xml:space="preserve">. 7818, Oranica površine 49 m2, upisano u </w:t>
      </w:r>
      <w:proofErr w:type="spellStart"/>
      <w:r w:rsidRPr="00A81957">
        <w:rPr>
          <w:b/>
        </w:rPr>
        <w:t>zk.ul</w:t>
      </w:r>
      <w:proofErr w:type="spellEnd"/>
      <w:r w:rsidRPr="00A81957">
        <w:rPr>
          <w:b/>
        </w:rPr>
        <w:t>. broj 12603, k.o. 335193 Zadar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5.1 Zaprimljeno 17.04.2008. broj Z-3946/08</w:t>
      </w:r>
    </w:p>
    <w:p w:rsidRDefault="002178AB" w:rsidP="002178AB" w:rsidR="002178AB">
      <w:pPr>
        <w:jc w:val="both"/>
      </w:pPr>
      <w:r>
        <w:t xml:space="preserve">Na temelju </w:t>
      </w:r>
      <w:proofErr w:type="spellStart"/>
      <w:r>
        <w:t>Zk</w:t>
      </w:r>
      <w:proofErr w:type="spellEnd"/>
      <w:r>
        <w:t xml:space="preserve">. izvješća ovog suda pod gornjim </w:t>
      </w:r>
      <w:proofErr w:type="spellStart"/>
      <w:r>
        <w:t>psolvonim</w:t>
      </w:r>
      <w:proofErr w:type="spellEnd"/>
      <w:r>
        <w:t xml:space="preserve"> brojem od 17. travnja 2008. godine, i na temelju Sporazuma radi osiguranja novčane tražbine zasnivanjem založnog prava na nekretninama sklopljenog u Zagrebu dana 02. travnja 2008. godine, </w:t>
      </w:r>
      <w:proofErr w:type="spellStart"/>
      <w:r>
        <w:t>solemniziranog</w:t>
      </w:r>
      <w:proofErr w:type="spellEnd"/>
      <w:r>
        <w:t xml:space="preserve"> kod Javnog bilježnika Vlaste Zajc iz Zagreba pod </w:t>
      </w:r>
      <w:proofErr w:type="spellStart"/>
      <w:r>
        <w:t>posl.broj</w:t>
      </w:r>
      <w:proofErr w:type="spellEnd"/>
      <w:r>
        <w:t xml:space="preserve">: OV-4361/08 i Specijalne Punomoći sklopljene u Zagrebu dana 25. ožujka 2008. godine, ovjerene kod Javnog bilježnika </w:t>
      </w:r>
      <w:proofErr w:type="spellStart"/>
      <w:r>
        <w:t>Alexander</w:t>
      </w:r>
      <w:proofErr w:type="spellEnd"/>
      <w:r>
        <w:t xml:space="preserve"> </w:t>
      </w:r>
      <w:proofErr w:type="spellStart"/>
      <w:r>
        <w:t>Michalek</w:t>
      </w:r>
      <w:proofErr w:type="spellEnd"/>
      <w:r>
        <w:t xml:space="preserve"> iz Beča te ovjerenog prijevoda sa Njemačkog jezika ovjerenog kod Marine </w:t>
      </w:r>
      <w:proofErr w:type="spellStart"/>
      <w:r>
        <w:t>Tomaš</w:t>
      </w:r>
      <w:proofErr w:type="spellEnd"/>
      <w:r>
        <w:t xml:space="preserve"> </w:t>
      </w:r>
      <w:proofErr w:type="spellStart"/>
      <w:r>
        <w:t>dipl.iur</w:t>
      </w:r>
      <w:proofErr w:type="spellEnd"/>
      <w:r>
        <w:t xml:space="preserve">. iz Zagreba pod </w:t>
      </w:r>
      <w:proofErr w:type="spellStart"/>
      <w:r>
        <w:t>posl.broj</w:t>
      </w:r>
      <w:proofErr w:type="spellEnd"/>
      <w:r>
        <w:t xml:space="preserve">: OV-75/2008 u Zagrebu dana 02. travnja 2008. godine, i Specijalne Punomoći sklopljene u </w:t>
      </w:r>
      <w:proofErr w:type="spellStart"/>
      <w:r>
        <w:t>Villach</w:t>
      </w:r>
      <w:proofErr w:type="spellEnd"/>
      <w:r>
        <w:t xml:space="preserve">, dana 28. ožujka 2008. godine, ovjerene kod Javnog bilježnika </w:t>
      </w:r>
      <w:proofErr w:type="spellStart"/>
      <w:r>
        <w:t>Dr.Thomas</w:t>
      </w:r>
      <w:proofErr w:type="spellEnd"/>
      <w:r>
        <w:t xml:space="preserve"> </w:t>
      </w:r>
      <w:proofErr w:type="spellStart"/>
      <w:r>
        <w:t>Krampl</w:t>
      </w:r>
      <w:proofErr w:type="spellEnd"/>
      <w:r>
        <w:t xml:space="preserve"> pod </w:t>
      </w:r>
      <w:proofErr w:type="spellStart"/>
      <w:r>
        <w:t>posl.broj</w:t>
      </w:r>
      <w:proofErr w:type="spellEnd"/>
      <w:r>
        <w:t xml:space="preserve">: OV-519/2008 te ovjerenog prijevoda s njemačkog jezika kod Marine </w:t>
      </w:r>
      <w:proofErr w:type="spellStart"/>
      <w:r>
        <w:t>Tomaš</w:t>
      </w:r>
      <w:proofErr w:type="spellEnd"/>
      <w:r>
        <w:t xml:space="preserve">, </w:t>
      </w:r>
      <w:proofErr w:type="spellStart"/>
      <w:r>
        <w:t>dipl.iur</w:t>
      </w:r>
      <w:proofErr w:type="spellEnd"/>
      <w:r>
        <w:t xml:space="preserve"> iz Zagreba pod </w:t>
      </w:r>
      <w:proofErr w:type="spellStart"/>
      <w:r>
        <w:t>posl.broj</w:t>
      </w:r>
      <w:proofErr w:type="spellEnd"/>
      <w:r>
        <w:t xml:space="preserve">: 74/08 i prijedloga, uknjižuje se založno pravo radi osiguranja novčane tražbine na teret nekretnine u A- </w:t>
      </w:r>
      <w:proofErr w:type="spellStart"/>
      <w:r>
        <w:t>posjedovnici</w:t>
      </w:r>
      <w:proofErr w:type="spellEnd"/>
      <w:r>
        <w:t>, uknjiženog prava vlasništva PVN Zagreb d.o.o.Zagreb, za cijelo, do iznosa od najviše 21.000.000,00 EUR (slovima:</w:t>
      </w:r>
      <w:proofErr w:type="spellStart"/>
      <w:r>
        <w:t>dvadesetjedanmiljun</w:t>
      </w:r>
      <w:proofErr w:type="spellEnd"/>
      <w:r>
        <w:t xml:space="preserve"> eura) sve u korist: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5.4 Zaprimljeno 14.12.2016.g. pod brojem Z-27008/2016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USTUPANJE ZALOŽNOG PRAVA, Na temelju </w:t>
      </w:r>
      <w:proofErr w:type="spellStart"/>
      <w:r>
        <w:t>Tabularne</w:t>
      </w:r>
      <w:proofErr w:type="spellEnd"/>
      <w:r>
        <w:t xml:space="preserve"> izjave (</w:t>
      </w:r>
      <w:proofErr w:type="spellStart"/>
      <w:r>
        <w:t>clausula</w:t>
      </w:r>
      <w:proofErr w:type="spellEnd"/>
      <w:r>
        <w:t xml:space="preserve"> </w:t>
      </w:r>
      <w:proofErr w:type="spellStart"/>
      <w:r>
        <w:t>intabulandi</w:t>
      </w:r>
      <w:proofErr w:type="spellEnd"/>
      <w:r>
        <w:t xml:space="preserve">) izdana u </w:t>
      </w:r>
      <w:proofErr w:type="spellStart"/>
      <w:r>
        <w:t>u</w:t>
      </w:r>
      <w:proofErr w:type="spellEnd"/>
      <w:r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>
        <w:t>Mag.Jutte</w:t>
      </w:r>
      <w:proofErr w:type="spellEnd"/>
      <w:r>
        <w:t xml:space="preserve"> </w:t>
      </w:r>
      <w:proofErr w:type="spellStart"/>
      <w:r>
        <w:t>Friebnegger</w:t>
      </w:r>
      <w:proofErr w:type="spellEnd"/>
      <w:r>
        <w:t xml:space="preserve"> u </w:t>
      </w:r>
      <w:proofErr w:type="spellStart"/>
      <w:r>
        <w:t>Klagenfurtu</w:t>
      </w:r>
      <w:proofErr w:type="spellEnd"/>
      <w:r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>
      <w:pPr>
        <w:jc w:val="both"/>
      </w:pPr>
      <w:r>
        <w:t xml:space="preserve">  PEVEC D.D., OIB: 73660371074, SAVSKA CESTA 84, SESVETE  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7.   </w:t>
      </w:r>
    </w:p>
    <w:p w:rsidRDefault="002178AB" w:rsidP="002178AB" w:rsidR="002178AB">
      <w:pPr>
        <w:jc w:val="both"/>
      </w:pPr>
      <w:r>
        <w:t xml:space="preserve"> 7.1 Zaprimljeno 21.12.2009. broj Z-12767/09</w:t>
      </w:r>
    </w:p>
    <w:p w:rsidRDefault="002178AB" w:rsidP="002178AB" w:rsidR="002178AB">
      <w:pPr>
        <w:jc w:val="both"/>
      </w:pPr>
      <w:r>
        <w:t xml:space="preserve">Na temelju Sporazuma radi osiguranja novčane tražbine zasnivanjem zajedničkog založnog prava na nekretninama </w:t>
      </w:r>
      <w:proofErr w:type="spellStart"/>
      <w:r>
        <w:t>solemniziranog</w:t>
      </w:r>
      <w:proofErr w:type="spellEnd"/>
      <w:r>
        <w:t xml:space="preserve"> kod javnog bilježnika Vesne </w:t>
      </w:r>
      <w:proofErr w:type="spellStart"/>
      <w:r>
        <w:t>Pučar</w:t>
      </w:r>
      <w:proofErr w:type="spellEnd"/>
      <w:r>
        <w:t xml:space="preserve"> iz Zagreba pod br. OV-23809/09-1, ovjerenog prijevoda s njemačkog jezika Izvatka iz </w:t>
      </w:r>
      <w:r>
        <w:lastRenderedPageBreak/>
        <w:t xml:space="preserve">sudskog registra br. OV-270/09 po sudskom tumaču za njemački jezik Marini </w:t>
      </w:r>
      <w:proofErr w:type="spellStart"/>
      <w:r>
        <w:t>Tomaš</w:t>
      </w:r>
      <w:proofErr w:type="spellEnd"/>
      <w:r>
        <w:t xml:space="preserve"> iz Zagreba i Izvatka iz sudskog registra Trgovačkog suda u Zagrebu od 02.prosinca 2009.godine i prijedloga, uknjižuje se založno pravo do iznosa od najviše 3.500.000,00 EUR-a (</w:t>
      </w:r>
      <w:proofErr w:type="spellStart"/>
      <w:r>
        <w:t>trimilijunapetstotisuća</w:t>
      </w:r>
      <w:proofErr w:type="spellEnd"/>
      <w:r>
        <w:t xml:space="preserve">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7.4 Zaprimljeno 14.12.2016.g. pod brojem Z-27008/2016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USTUPANJE ZALOŽNOG PRAVA, Na temelju </w:t>
      </w:r>
      <w:proofErr w:type="spellStart"/>
      <w:r>
        <w:t>Tabularne</w:t>
      </w:r>
      <w:proofErr w:type="spellEnd"/>
      <w:r>
        <w:t xml:space="preserve"> izjave (</w:t>
      </w:r>
      <w:proofErr w:type="spellStart"/>
      <w:r>
        <w:t>clausula</w:t>
      </w:r>
      <w:proofErr w:type="spellEnd"/>
      <w:r>
        <w:t xml:space="preserve"> </w:t>
      </w:r>
      <w:proofErr w:type="spellStart"/>
      <w:r>
        <w:t>intabulandi</w:t>
      </w:r>
      <w:proofErr w:type="spellEnd"/>
      <w:r>
        <w:t xml:space="preserve">) izdana u </w:t>
      </w:r>
      <w:proofErr w:type="spellStart"/>
      <w:r>
        <w:t>u</w:t>
      </w:r>
      <w:proofErr w:type="spellEnd"/>
      <w:r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>
        <w:t>Mag.Jutte</w:t>
      </w:r>
      <w:proofErr w:type="spellEnd"/>
      <w:r>
        <w:t xml:space="preserve"> </w:t>
      </w:r>
      <w:proofErr w:type="spellStart"/>
      <w:r>
        <w:t>Friebnegger</w:t>
      </w:r>
      <w:proofErr w:type="spellEnd"/>
      <w:r>
        <w:t xml:space="preserve"> u </w:t>
      </w:r>
      <w:proofErr w:type="spellStart"/>
      <w:r>
        <w:t>Klagenfurtu</w:t>
      </w:r>
      <w:proofErr w:type="spellEnd"/>
      <w:r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>
      <w:pPr>
        <w:jc w:val="both"/>
      </w:pPr>
      <w:r>
        <w:t xml:space="preserve">  PEVEC D.D., OIB: 73660371074, SAVSKA CESTA 84, SESVETE  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8.   </w:t>
      </w:r>
    </w:p>
    <w:p w:rsidRDefault="002178AB" w:rsidP="002178AB" w:rsidR="002178AB">
      <w:pPr>
        <w:jc w:val="both"/>
      </w:pPr>
      <w:r>
        <w:t xml:space="preserve"> 8.1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</w:t>
      </w:r>
      <w:proofErr w:type="spellStart"/>
      <w:r>
        <w:t>petmilijunaeura</w:t>
      </w:r>
      <w:proofErr w:type="spellEnd"/>
      <w:r>
        <w:t xml:space="preserve">),te svih ugovorenih kamata, naknada, troškova i drugih potraživanja sukladno uvjetima i rokovima iz i u vezi s navedenim Ugovorom, za korist: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 SBERBANK D.D. ZAGREB, OIB: 78427478595, VARŠAVSKA 9, ZAGREB    </w:t>
      </w:r>
    </w:p>
    <w:p w:rsidRDefault="002178AB" w:rsidP="002178AB" w:rsidR="002178AB">
      <w:pPr>
        <w:jc w:val="both"/>
      </w:pPr>
      <w:r>
        <w:t xml:space="preserve"> 8.2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GLAVNI ULOŽAK, </w:t>
      </w:r>
      <w:proofErr w:type="spellStart"/>
      <w:r>
        <w:t>zk.ul</w:t>
      </w:r>
      <w:proofErr w:type="spellEnd"/>
      <w:r>
        <w:t xml:space="preserve">. 3839 k.o. Sisak Stari.  </w:t>
      </w:r>
    </w:p>
    <w:p w:rsidRDefault="002178AB" w:rsidP="002178AB" w:rsidR="002178AB">
      <w:pPr>
        <w:jc w:val="both"/>
      </w:pPr>
      <w:r>
        <w:t xml:space="preserve"> 8.3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OBVEZA BRISANJA HIPOTEKE, da se </w:t>
      </w:r>
      <w:proofErr w:type="spellStart"/>
      <w:r>
        <w:t>Protustranka</w:t>
      </w:r>
      <w:proofErr w:type="spellEnd"/>
      <w:r>
        <w:t xml:space="preserve">, kao vlasnik nekretnine obvezala prema Predlagatelju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9.   </w:t>
      </w:r>
    </w:p>
    <w:p w:rsidRDefault="002178AB" w:rsidP="002178AB" w:rsidR="002178AB">
      <w:pPr>
        <w:jc w:val="both"/>
      </w:pPr>
      <w:r>
        <w:t xml:space="preserve"> 9.1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20. listopada 2014. godine po stopi od 12 % </w:t>
      </w:r>
      <w:r>
        <w:lastRenderedPageBreak/>
        <w:t xml:space="preserve">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9.2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9.4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9.5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9.6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9.7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lastRenderedPageBreak/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9.8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3. 997,82 kn (</w:t>
      </w:r>
      <w:proofErr w:type="spellStart"/>
      <w:r>
        <w:t>glalvnica</w:t>
      </w:r>
      <w:proofErr w:type="spellEnd"/>
      <w:r>
        <w:t xml:space="preserve">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9.9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9.10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8045,28dana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9.11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9.12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14.811,06 kn (</w:t>
      </w:r>
      <w:proofErr w:type="spellStart"/>
      <w:r>
        <w:t>glalvnica</w:t>
      </w:r>
      <w:proofErr w:type="spellEnd"/>
      <w:r>
        <w:t xml:space="preserve"> u iznosu od 14.753,64 kn i zatezne kamate u iznosu od 57,42 kn) sa zakonskom zateznom kamatom koja teče na taj iznos od 13. ožujka 2015. godine po stopi od 12 % godišnje, a u slučaju promjene stope zateznih kamata prema eskontnoj stopi HNB koja je vrijedila </w:t>
      </w:r>
      <w:r>
        <w:lastRenderedPageBreak/>
        <w:t xml:space="preserve">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9.13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kuna, sve u korist:  REPUBLIKA HRVATSKA, MINISTARSTVO FINANCIJA - POREZNA UPRAVA, URED ZA VELIKE POREZNE OBVEZNIKE, ZAGREB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 w:rsidRPr="001E4A44">
      <w:pPr>
        <w:jc w:val="both"/>
        <w:rPr>
          <w:b/>
        </w:rPr>
      </w:pPr>
      <w:r w:rsidRPr="001E4A44">
        <w:rPr>
          <w:b/>
        </w:rPr>
        <w:t>J)</w:t>
      </w:r>
      <w:r w:rsidRPr="001E4A44">
        <w:rPr>
          <w:b/>
        </w:rPr>
        <w:tab/>
        <w:t>vlasnički dio 1/</w:t>
      </w:r>
      <w:proofErr w:type="spellStart"/>
      <w:r w:rsidRPr="001E4A44">
        <w:rPr>
          <w:b/>
        </w:rPr>
        <w:t>1</w:t>
      </w:r>
      <w:proofErr w:type="spellEnd"/>
      <w:r w:rsidRPr="001E4A44">
        <w:rPr>
          <w:b/>
        </w:rPr>
        <w:t xml:space="preserve"> </w:t>
      </w:r>
      <w:proofErr w:type="spellStart"/>
      <w:r w:rsidRPr="001E4A44">
        <w:rPr>
          <w:b/>
        </w:rPr>
        <w:t>kat.čest</w:t>
      </w:r>
      <w:proofErr w:type="spellEnd"/>
      <w:r w:rsidRPr="001E4A44">
        <w:rPr>
          <w:b/>
        </w:rPr>
        <w:t xml:space="preserve">. 7816/1, Poslovna zgrada i dvorište, 7816/2 Oranica, površine 121, odnosno sveukupne površine 25115 m2, upisano u </w:t>
      </w:r>
      <w:proofErr w:type="spellStart"/>
      <w:r w:rsidRPr="001E4A44">
        <w:rPr>
          <w:b/>
        </w:rPr>
        <w:t>zk.ul</w:t>
      </w:r>
      <w:proofErr w:type="spellEnd"/>
      <w:r w:rsidRPr="001E4A44">
        <w:rPr>
          <w:b/>
        </w:rPr>
        <w:t>. broj 14414, k.o. 335193 Zadar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6.1 Zaprimljeno 17.04.2008. broj Z-3946/08</w:t>
      </w:r>
    </w:p>
    <w:p w:rsidRDefault="002178AB" w:rsidP="002178AB" w:rsidR="002178AB">
      <w:pPr>
        <w:jc w:val="both"/>
      </w:pPr>
      <w:r>
        <w:t xml:space="preserve">Na temelju </w:t>
      </w:r>
      <w:proofErr w:type="spellStart"/>
      <w:r>
        <w:t>Zk</w:t>
      </w:r>
      <w:proofErr w:type="spellEnd"/>
      <w:r>
        <w:t xml:space="preserve">. izvješća ovog suda pod gornjim </w:t>
      </w:r>
      <w:proofErr w:type="spellStart"/>
      <w:r>
        <w:t>psolvonim</w:t>
      </w:r>
      <w:proofErr w:type="spellEnd"/>
      <w:r>
        <w:t xml:space="preserve"> brojem od 17. travnja 2008. godine, i na temelju Sporazuma radi osiguranja novčane tražbine zasnivanjem založnog prava na nekretninama sklopljenog u Zagrebu dana 02. travnja 2008. godine, </w:t>
      </w:r>
      <w:proofErr w:type="spellStart"/>
      <w:r>
        <w:t>solemniziranog</w:t>
      </w:r>
      <w:proofErr w:type="spellEnd"/>
      <w:r>
        <w:t xml:space="preserve"> kod Javnog bilježnika Vlaste Zajc iz Zagreba pod </w:t>
      </w:r>
      <w:proofErr w:type="spellStart"/>
      <w:r>
        <w:t>posl.broj</w:t>
      </w:r>
      <w:proofErr w:type="spellEnd"/>
      <w:r>
        <w:t xml:space="preserve">: OV-4361/08 i Specijalne Punomoći sklopljene u Zagrebu dana 25. ožujka 2008. godine, ovjerene kod Javnog bilježnika </w:t>
      </w:r>
      <w:proofErr w:type="spellStart"/>
      <w:r>
        <w:t>Alexander</w:t>
      </w:r>
      <w:proofErr w:type="spellEnd"/>
      <w:r>
        <w:t xml:space="preserve"> </w:t>
      </w:r>
      <w:proofErr w:type="spellStart"/>
      <w:r>
        <w:t>Michalek</w:t>
      </w:r>
      <w:proofErr w:type="spellEnd"/>
      <w:r>
        <w:t xml:space="preserve"> iz Beča te ovjerenog prijevoda sa Njemačkog jezika ovjerenog kod Marine </w:t>
      </w:r>
      <w:proofErr w:type="spellStart"/>
      <w:r>
        <w:t>Tomaš</w:t>
      </w:r>
      <w:proofErr w:type="spellEnd"/>
      <w:r>
        <w:t xml:space="preserve"> </w:t>
      </w:r>
      <w:proofErr w:type="spellStart"/>
      <w:r>
        <w:t>dipl.iur</w:t>
      </w:r>
      <w:proofErr w:type="spellEnd"/>
      <w:r>
        <w:t xml:space="preserve">. iz Zagreba pod </w:t>
      </w:r>
      <w:proofErr w:type="spellStart"/>
      <w:r>
        <w:t>posl.broj</w:t>
      </w:r>
      <w:proofErr w:type="spellEnd"/>
      <w:r>
        <w:t xml:space="preserve">: OV-75/2008 u Zagrebu dana 02. travnja 2008. godine, i Specijalne Punomoći sklopljene u </w:t>
      </w:r>
      <w:proofErr w:type="spellStart"/>
      <w:r>
        <w:t>Villach</w:t>
      </w:r>
      <w:proofErr w:type="spellEnd"/>
      <w:r>
        <w:t xml:space="preserve">, dana 28. ožujka 2008. godine, ovjerene kod Javnog bilježnika </w:t>
      </w:r>
      <w:proofErr w:type="spellStart"/>
      <w:r>
        <w:t>Dr.Thomas</w:t>
      </w:r>
      <w:proofErr w:type="spellEnd"/>
      <w:r>
        <w:t xml:space="preserve"> </w:t>
      </w:r>
      <w:proofErr w:type="spellStart"/>
      <w:r>
        <w:t>Krampl</w:t>
      </w:r>
      <w:proofErr w:type="spellEnd"/>
      <w:r>
        <w:t xml:space="preserve"> pod </w:t>
      </w:r>
      <w:proofErr w:type="spellStart"/>
      <w:r>
        <w:t>posl.broj</w:t>
      </w:r>
      <w:proofErr w:type="spellEnd"/>
      <w:r>
        <w:t xml:space="preserve">: OV-519/2008 te ovjerenog prijevoda s njemačkog jezika kod Marine </w:t>
      </w:r>
      <w:proofErr w:type="spellStart"/>
      <w:r>
        <w:t>Tomaš</w:t>
      </w:r>
      <w:proofErr w:type="spellEnd"/>
      <w:r>
        <w:t xml:space="preserve">, </w:t>
      </w:r>
      <w:proofErr w:type="spellStart"/>
      <w:r>
        <w:t>dipl.iur</w:t>
      </w:r>
      <w:proofErr w:type="spellEnd"/>
      <w:r>
        <w:t xml:space="preserve"> iz Zagreba pod </w:t>
      </w:r>
      <w:proofErr w:type="spellStart"/>
      <w:r>
        <w:t>posl.broj</w:t>
      </w:r>
      <w:proofErr w:type="spellEnd"/>
      <w:r>
        <w:t xml:space="preserve">: 74/08 i prijedloga, uknjižuje se založno pravo radi osiguranja novčane tražbine na teret nekretnine u A- </w:t>
      </w:r>
      <w:proofErr w:type="spellStart"/>
      <w:r>
        <w:t>posjedovnici</w:t>
      </w:r>
      <w:proofErr w:type="spellEnd"/>
      <w:r>
        <w:t>, uknjiženog prava vlasništva PVN Zagreb d.o.o.Zagreb, za cijelo, do iznosa od najviše 21.000.000,00 EUR (slovima:</w:t>
      </w:r>
      <w:proofErr w:type="spellStart"/>
      <w:r>
        <w:t>dvadesetjedanmiljun</w:t>
      </w:r>
      <w:proofErr w:type="spellEnd"/>
      <w:r>
        <w:t xml:space="preserve"> eura) sve u korist: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6.4 Zaprimljeno 14.12.2016.g. pod brojem Z-27008/2016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USTUPANJE ZALOŽNOG PRAVA, Na temelju </w:t>
      </w:r>
      <w:proofErr w:type="spellStart"/>
      <w:r>
        <w:t>Tabularne</w:t>
      </w:r>
      <w:proofErr w:type="spellEnd"/>
      <w:r>
        <w:t xml:space="preserve"> izjave (</w:t>
      </w:r>
      <w:proofErr w:type="spellStart"/>
      <w:r>
        <w:t>clausula</w:t>
      </w:r>
      <w:proofErr w:type="spellEnd"/>
      <w:r>
        <w:t xml:space="preserve"> </w:t>
      </w:r>
      <w:proofErr w:type="spellStart"/>
      <w:r>
        <w:t>intabulandi</w:t>
      </w:r>
      <w:proofErr w:type="spellEnd"/>
      <w:r>
        <w:t xml:space="preserve">) izdana u </w:t>
      </w:r>
      <w:proofErr w:type="spellStart"/>
      <w:r>
        <w:t>u</w:t>
      </w:r>
      <w:proofErr w:type="spellEnd"/>
      <w:r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>
        <w:t>Mag.Jutte</w:t>
      </w:r>
      <w:proofErr w:type="spellEnd"/>
      <w:r>
        <w:t xml:space="preserve"> </w:t>
      </w:r>
      <w:proofErr w:type="spellStart"/>
      <w:r>
        <w:t>Friebnegger</w:t>
      </w:r>
      <w:proofErr w:type="spellEnd"/>
      <w:r>
        <w:t xml:space="preserve"> u </w:t>
      </w:r>
      <w:proofErr w:type="spellStart"/>
      <w:r>
        <w:t>Klagenfurtu</w:t>
      </w:r>
      <w:proofErr w:type="spellEnd"/>
      <w:r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>
      <w:pPr>
        <w:jc w:val="both"/>
      </w:pPr>
      <w:r>
        <w:t xml:space="preserve">  PEVEC D.D., OIB: 73660371074, SAVSKA CESTA 84, SESVETE  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7.   </w:t>
      </w:r>
    </w:p>
    <w:p w:rsidRDefault="002178AB" w:rsidP="002178AB" w:rsidR="002178AB">
      <w:pPr>
        <w:jc w:val="both"/>
      </w:pPr>
      <w:r>
        <w:t xml:space="preserve"> 7.1 Zaprimljeno 03.02.2009. broj Z-1019/09</w:t>
      </w:r>
    </w:p>
    <w:p w:rsidRDefault="002178AB" w:rsidP="002178AB" w:rsidR="002178AB">
      <w:pPr>
        <w:jc w:val="both"/>
      </w:pPr>
      <w:r>
        <w:t xml:space="preserve">Na temelju ovjerenog preslika ugovora o osnivanju prava služnosti br. 123/08/SAP sklopljenog u Zadru, 4. prosinca 2008. godine, ovjerenog kod javnog bilježnika Vlaste </w:t>
      </w:r>
      <w:proofErr w:type="spellStart"/>
      <w:r>
        <w:lastRenderedPageBreak/>
        <w:t>Zajec</w:t>
      </w:r>
      <w:proofErr w:type="spellEnd"/>
      <w:r>
        <w:t xml:space="preserve"> iz Zagreba pod broj: OV-16350/08 i prijedloga, uknjižuje se pravo služnosti na čest.br. 7816/1 oranica površine 24994 m2, uknjiženog prava vlasništva PVN Zagreb d.o.o., za cijelo, radi ugradnje, upravljanja i održavanja visokonaponskog i niskonaponskog kabela iz TS 10 (20)/0,4 kV "Baumax" te pristupa i prolaza puta do TS 10(20)/0,4 kV "Baumax", u korist čest.br. 4605/1 odnosno u korist:   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 HRVATSKA ELEKTROPRIVREDA D.D. - ZAGREB, UL. GRADA VUKOVARA 37  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8.   </w:t>
      </w:r>
    </w:p>
    <w:p w:rsidRDefault="002178AB" w:rsidP="002178AB" w:rsidR="002178AB">
      <w:pPr>
        <w:jc w:val="both"/>
      </w:pPr>
      <w:r>
        <w:t xml:space="preserve"> 8.1 Zaprimljeno 03.02.2009. broj Z-1018/09</w:t>
      </w:r>
    </w:p>
    <w:p w:rsidRDefault="002178AB" w:rsidP="002178AB" w:rsidR="002178AB">
      <w:pPr>
        <w:jc w:val="both"/>
      </w:pPr>
      <w:r>
        <w:t xml:space="preserve">Na temelju ovjerene preslike Ugovora o osnivanju prava građenja br.124/08/SAP zaključenog u Zadru, 04.prosinca 2008.g., ovjerenog kod javnog bilježnika Vlasta </w:t>
      </w:r>
      <w:proofErr w:type="spellStart"/>
      <w:r>
        <w:t>Zajec</w:t>
      </w:r>
      <w:proofErr w:type="spellEnd"/>
      <w:r>
        <w:t xml:space="preserve"> iz Zagreba pod Broj:OV-16351/08 koja preslika je ovjerena kod javnog bilježnika </w:t>
      </w:r>
      <w:proofErr w:type="spellStart"/>
      <w:r>
        <w:t>Alkice</w:t>
      </w:r>
      <w:proofErr w:type="spellEnd"/>
      <w:r>
        <w:t xml:space="preserve"> Kolega </w:t>
      </w:r>
      <w:proofErr w:type="spellStart"/>
      <w:r>
        <w:t>Zubči</w:t>
      </w:r>
      <w:proofErr w:type="spellEnd"/>
      <w:r>
        <w:t xml:space="preserve"> iz Zadra pod Broj:OV-32737/08, čl.288/1 ZOV-a., čl.34/1 ZZK-a., (NN 91/96),uknjižuje se na teret čest.7816/2,pravo građenja upisano u zk.ul.14932 ove k.o.  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10.   </w:t>
      </w:r>
    </w:p>
    <w:p w:rsidRDefault="002178AB" w:rsidP="002178AB" w:rsidR="002178AB">
      <w:pPr>
        <w:jc w:val="both"/>
      </w:pPr>
      <w:r>
        <w:t xml:space="preserve"> 10.1 Zaprimljeno 21.12.2009. broj Z-12767/09</w:t>
      </w:r>
    </w:p>
    <w:p w:rsidRDefault="002178AB" w:rsidP="002178AB" w:rsidR="002178AB">
      <w:pPr>
        <w:jc w:val="both"/>
      </w:pPr>
      <w:r>
        <w:t xml:space="preserve">Na temelju Sporazuma radi osiguranja novčane tražbine zasnivanjem zajedničkog založnog prava na nekretninama </w:t>
      </w:r>
      <w:proofErr w:type="spellStart"/>
      <w:r>
        <w:t>solemniziranog</w:t>
      </w:r>
      <w:proofErr w:type="spellEnd"/>
      <w:r>
        <w:t xml:space="preserve"> kod javnog bilježnika Vesne </w:t>
      </w:r>
      <w:proofErr w:type="spellStart"/>
      <w:r>
        <w:t>Pučar</w:t>
      </w:r>
      <w:proofErr w:type="spellEnd"/>
      <w:r>
        <w:t xml:space="preserve"> iz Zagreba pod br. OV-23809/09-1, ovjerenog prijevoda s njemačkog jezika Izvatka iz sudskog registra br. OV-270/09 po sudskom tumaču za njemački jezik Marini </w:t>
      </w:r>
      <w:proofErr w:type="spellStart"/>
      <w:r>
        <w:t>Tomaš</w:t>
      </w:r>
      <w:proofErr w:type="spellEnd"/>
      <w:r>
        <w:t xml:space="preserve"> iz Zagreba i Izvatka iz sudskog registra Trgovačkog suda u Zagrebu od 02.prosinca 2009.godine i prijedloga, uknjižuje se založno pravo do iznosa od najviše 3.500.000,00 EUR-a (</w:t>
      </w:r>
      <w:proofErr w:type="spellStart"/>
      <w:r>
        <w:t>trimilijunapetstotisuća</w:t>
      </w:r>
      <w:proofErr w:type="spellEnd"/>
      <w:r>
        <w:t xml:space="preserve">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</w:t>
      </w:r>
    </w:p>
    <w:p w:rsidRDefault="002178AB" w:rsidP="002178AB" w:rsidR="002178AB">
      <w:pPr>
        <w:jc w:val="both"/>
      </w:pPr>
      <w:r>
        <w:t xml:space="preserve"> 10.4 Zaprimljeno 14.12.2016.g. pod brojem Z-27008/2016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USTUPANJE ZALOŽNOG PRAVA, Na temelju </w:t>
      </w:r>
      <w:proofErr w:type="spellStart"/>
      <w:r>
        <w:t>Tabularne</w:t>
      </w:r>
      <w:proofErr w:type="spellEnd"/>
      <w:r>
        <w:t xml:space="preserve"> izjave (</w:t>
      </w:r>
      <w:proofErr w:type="spellStart"/>
      <w:r>
        <w:t>clausula</w:t>
      </w:r>
      <w:proofErr w:type="spellEnd"/>
      <w:r>
        <w:t xml:space="preserve"> </w:t>
      </w:r>
      <w:proofErr w:type="spellStart"/>
      <w:r>
        <w:t>intabulandi</w:t>
      </w:r>
      <w:proofErr w:type="spellEnd"/>
      <w:r>
        <w:t xml:space="preserve">) izdana u </w:t>
      </w:r>
      <w:proofErr w:type="spellStart"/>
      <w:r>
        <w:t>u</w:t>
      </w:r>
      <w:proofErr w:type="spellEnd"/>
      <w:r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>
        <w:t>Mag.Jutte</w:t>
      </w:r>
      <w:proofErr w:type="spellEnd"/>
      <w:r>
        <w:t xml:space="preserve"> </w:t>
      </w:r>
      <w:proofErr w:type="spellStart"/>
      <w:r>
        <w:t>Friebnegger</w:t>
      </w:r>
      <w:proofErr w:type="spellEnd"/>
      <w:r>
        <w:t xml:space="preserve"> u </w:t>
      </w:r>
      <w:proofErr w:type="spellStart"/>
      <w:r>
        <w:t>Klagenfurtu</w:t>
      </w:r>
      <w:proofErr w:type="spellEnd"/>
      <w:r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>
      <w:pPr>
        <w:jc w:val="both"/>
      </w:pPr>
      <w:r>
        <w:t xml:space="preserve">  PEVEC D.D., OIB: 73660371074, SAVSKA CESTA 84, SESVETE  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11.   </w:t>
      </w:r>
    </w:p>
    <w:p w:rsidRDefault="002178AB" w:rsidP="002178AB" w:rsidR="002178AB">
      <w:pPr>
        <w:jc w:val="both"/>
      </w:pPr>
      <w:r>
        <w:t xml:space="preserve"> 11.1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</w:t>
      </w:r>
      <w:proofErr w:type="spellStart"/>
      <w:r>
        <w:t>petmilijunaeura</w:t>
      </w:r>
      <w:proofErr w:type="spellEnd"/>
      <w:r>
        <w:t xml:space="preserve">),te svih ugovorenih kamata, naknada, troškova i drugih potraživanja sukladno uvjetima i rokovima iz i u vezi s navedenim Ugovorom, za korist: </w:t>
      </w:r>
    </w:p>
    <w:p w:rsidRDefault="002178AB" w:rsidP="002178AB" w:rsidR="002178AB">
      <w:pPr>
        <w:jc w:val="both"/>
      </w:pPr>
      <w:r>
        <w:t xml:space="preserve">  SBERBANK D.D. ZAGREB, OIB: 78427478595, VARŠAVSKA 9, ZAGREB   </w:t>
      </w:r>
    </w:p>
    <w:p w:rsidRDefault="002178AB" w:rsidP="002178AB" w:rsidR="002178AB">
      <w:pPr>
        <w:jc w:val="both"/>
      </w:pPr>
      <w:r>
        <w:t xml:space="preserve"> </w:t>
      </w:r>
    </w:p>
    <w:p w:rsidRDefault="002178AB" w:rsidP="002178AB" w:rsidR="002178AB">
      <w:pPr>
        <w:jc w:val="both"/>
      </w:pPr>
      <w:r>
        <w:lastRenderedPageBreak/>
        <w:t xml:space="preserve"> 11.2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GLAVNI ULOŽAK, broj 3839 k.o. Sisak Stari.  na 11.1  </w:t>
      </w:r>
    </w:p>
    <w:p w:rsidRDefault="002178AB" w:rsidP="002178AB" w:rsidR="002178AB">
      <w:pPr>
        <w:jc w:val="both"/>
      </w:pPr>
      <w:r>
        <w:t xml:space="preserve"> 11.3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OBVEZA BRISANJA HIPOTEKE, da se </w:t>
      </w:r>
      <w:proofErr w:type="spellStart"/>
      <w:r>
        <w:t>Protustranka</w:t>
      </w:r>
      <w:proofErr w:type="spellEnd"/>
      <w:r>
        <w:t xml:space="preserve">, kao vlasnik nekretnine obvezala prema </w:t>
      </w:r>
      <w:proofErr w:type="spellStart"/>
      <w:r>
        <w:t>Prelagatelju</w:t>
      </w:r>
      <w:proofErr w:type="spellEnd"/>
      <w:r>
        <w:t xml:space="preserve">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12.   </w:t>
      </w:r>
    </w:p>
    <w:p w:rsidRDefault="002178AB" w:rsidP="002178AB" w:rsidR="002178AB">
      <w:pPr>
        <w:jc w:val="both"/>
      </w:pPr>
      <w:r>
        <w:t xml:space="preserve"> 12.1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12.2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12.3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12.4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12.5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7.512,32 kn (glavnica u iznosu od 7.429,38 kn i zatezne kamate u iznosu od 82,94 kn) sa zakonskom zateznom kamatom </w:t>
      </w:r>
      <w:r>
        <w:lastRenderedPageBreak/>
        <w:t xml:space="preserve">koja teče na taj iznos od 25. kolovoza 2014. godine po stopi od 12 % godišnje, a u slučaju promjene stope zateznih kamata prema eskontnoj stopi HNB koja je vrijedila zadnjeg dana polugodišta koje je prethodilo tekućem polugodištu uvećano za 5% poena, pa do isplate  </w:t>
      </w:r>
    </w:p>
    <w:p w:rsidRDefault="002178AB" w:rsidP="002178AB" w:rsidR="002178AB">
      <w:pPr>
        <w:jc w:val="both"/>
      </w:pPr>
      <w:r>
        <w:t xml:space="preserve"> 12.6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 </w:t>
      </w:r>
    </w:p>
    <w:p w:rsidRDefault="002178AB" w:rsidP="002178AB" w:rsidR="002178AB">
      <w:pPr>
        <w:jc w:val="both"/>
      </w:pPr>
      <w:r>
        <w:t xml:space="preserve"> 12.7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12.8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3. 997,82 kn (</w:t>
      </w:r>
      <w:proofErr w:type="spellStart"/>
      <w:r>
        <w:t>glalvnica</w:t>
      </w:r>
      <w:proofErr w:type="spellEnd"/>
      <w:r>
        <w:t xml:space="preserve">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12.9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12.10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12.11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</w:t>
      </w:r>
      <w:r>
        <w:lastRenderedPageBreak/>
        <w:t xml:space="preserve">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12.12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14.811,06 kn (</w:t>
      </w:r>
      <w:proofErr w:type="spellStart"/>
      <w:r>
        <w:t>glalvnica</w:t>
      </w:r>
      <w:proofErr w:type="spellEnd"/>
      <w:r>
        <w:t xml:space="preserve"> u iznosu od 14.753,64 kn i zatezne kamate u iznosu od 57,42 kn) sa zakonskom zateznom kamatom koja teče na taj iznos od 13. ožujka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12.13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kuna, sve u korist: </w:t>
      </w:r>
    </w:p>
    <w:p w:rsidRDefault="002178AB" w:rsidP="002178AB" w:rsidR="002178AB">
      <w:pPr>
        <w:jc w:val="both"/>
      </w:pPr>
      <w:r>
        <w:t xml:space="preserve">  REPUBLIKA HRVATSKA, MINISTARSTVO FINANCIJA - POREZNA UPRAVA, URED ZA VELIKE POREZNE OBVEZNIKE, ZAGREB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 w:rsidRPr="006D2B87">
      <w:pPr>
        <w:jc w:val="both"/>
        <w:rPr>
          <w:b/>
        </w:rPr>
      </w:pPr>
      <w:r w:rsidRPr="006D2B87">
        <w:rPr>
          <w:b/>
        </w:rPr>
        <w:t>K)</w:t>
      </w:r>
      <w:r w:rsidRPr="006D2B87">
        <w:rPr>
          <w:b/>
        </w:rPr>
        <w:tab/>
        <w:t>vlasnički dio 1/</w:t>
      </w:r>
      <w:proofErr w:type="spellStart"/>
      <w:r w:rsidRPr="006D2B87">
        <w:rPr>
          <w:b/>
        </w:rPr>
        <w:t>1</w:t>
      </w:r>
      <w:proofErr w:type="spellEnd"/>
      <w:r w:rsidRPr="006D2B87">
        <w:rPr>
          <w:b/>
        </w:rPr>
        <w:t xml:space="preserve"> </w:t>
      </w:r>
      <w:proofErr w:type="spellStart"/>
      <w:r w:rsidRPr="006D2B87">
        <w:rPr>
          <w:b/>
        </w:rPr>
        <w:t>kat.čest</w:t>
      </w:r>
      <w:proofErr w:type="spellEnd"/>
      <w:r w:rsidRPr="006D2B87">
        <w:rPr>
          <w:b/>
        </w:rPr>
        <w:t xml:space="preserve">. 7827/1, Oranica površine 62 m2, upisano u </w:t>
      </w:r>
      <w:proofErr w:type="spellStart"/>
      <w:r w:rsidRPr="006D2B87">
        <w:rPr>
          <w:b/>
        </w:rPr>
        <w:t>zk.ul</w:t>
      </w:r>
      <w:proofErr w:type="spellEnd"/>
      <w:r w:rsidRPr="006D2B87">
        <w:rPr>
          <w:b/>
        </w:rPr>
        <w:t>. broj 15027, k.o. 335193 Zadar</w:t>
      </w:r>
    </w:p>
    <w:p w:rsidRDefault="002178AB" w:rsidP="002178AB" w:rsidR="002178AB" w:rsidRPr="006D2B87">
      <w:pPr>
        <w:jc w:val="both"/>
        <w:rPr>
          <w:b/>
        </w:rPr>
      </w:pP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1.1 Zaprimljeno 17.04.2008. broj Z-3946/08</w:t>
      </w:r>
    </w:p>
    <w:p w:rsidRDefault="002178AB" w:rsidP="002178AB" w:rsidR="002178AB">
      <w:pPr>
        <w:jc w:val="both"/>
      </w:pPr>
      <w:r>
        <w:t xml:space="preserve">Na temelju </w:t>
      </w:r>
      <w:proofErr w:type="spellStart"/>
      <w:r>
        <w:t>Zk</w:t>
      </w:r>
      <w:proofErr w:type="spellEnd"/>
      <w:r>
        <w:t xml:space="preserve">. izvješća ovog suda pod gornjim </w:t>
      </w:r>
      <w:proofErr w:type="spellStart"/>
      <w:r>
        <w:t>psolvonim</w:t>
      </w:r>
      <w:proofErr w:type="spellEnd"/>
      <w:r>
        <w:t xml:space="preserve"> brojem od 17. travnja 2008. godine, i na temelju Sporazuma radi osiguranja novčane tražbine zasnivanjem založnog prava na nekretninama sklopljenog u Zagrebu dana 02. travnja 2008. godine, </w:t>
      </w:r>
      <w:proofErr w:type="spellStart"/>
      <w:r>
        <w:t>solemniziranog</w:t>
      </w:r>
      <w:proofErr w:type="spellEnd"/>
      <w:r>
        <w:t xml:space="preserve"> kod Javnog bilježnika Vlaste Zajc iz Zagreba pod </w:t>
      </w:r>
      <w:proofErr w:type="spellStart"/>
      <w:r>
        <w:t>posl.broj</w:t>
      </w:r>
      <w:proofErr w:type="spellEnd"/>
      <w:r>
        <w:t xml:space="preserve">: OV-4361/08 i Specijalne Punomoći sklopljene u Zagrebu dana 25. ožujka 2008. godine, ovjerene kod Javnog bilježnika </w:t>
      </w:r>
      <w:proofErr w:type="spellStart"/>
      <w:r>
        <w:t>Alexander</w:t>
      </w:r>
      <w:proofErr w:type="spellEnd"/>
      <w:r>
        <w:t xml:space="preserve"> </w:t>
      </w:r>
      <w:proofErr w:type="spellStart"/>
      <w:r>
        <w:t>Michalek</w:t>
      </w:r>
      <w:proofErr w:type="spellEnd"/>
      <w:r>
        <w:t xml:space="preserve"> iz Beča te ovjerenog prijevoda sa Njemačkog jezika ovjerenog kod Marine </w:t>
      </w:r>
      <w:proofErr w:type="spellStart"/>
      <w:r>
        <w:t>Tomaš</w:t>
      </w:r>
      <w:proofErr w:type="spellEnd"/>
      <w:r>
        <w:t xml:space="preserve"> </w:t>
      </w:r>
      <w:proofErr w:type="spellStart"/>
      <w:r>
        <w:t>dipl.iur</w:t>
      </w:r>
      <w:proofErr w:type="spellEnd"/>
      <w:r>
        <w:t xml:space="preserve">. iz Zagreba pod </w:t>
      </w:r>
      <w:proofErr w:type="spellStart"/>
      <w:r>
        <w:t>posl.broj</w:t>
      </w:r>
      <w:proofErr w:type="spellEnd"/>
      <w:r>
        <w:t xml:space="preserve">: OV-75/2008 u Zagrebu dana 02. travnja 2008. godine, i Specijalne Punomoći sklopljene u </w:t>
      </w:r>
      <w:proofErr w:type="spellStart"/>
      <w:r>
        <w:t>Villach</w:t>
      </w:r>
      <w:proofErr w:type="spellEnd"/>
      <w:r>
        <w:t xml:space="preserve">, dana 28. ožujka 2008. godine, ovjerene kod Javnog bilježnika </w:t>
      </w:r>
      <w:proofErr w:type="spellStart"/>
      <w:r>
        <w:t>Dr.Thomas</w:t>
      </w:r>
      <w:proofErr w:type="spellEnd"/>
      <w:r>
        <w:t xml:space="preserve"> </w:t>
      </w:r>
      <w:proofErr w:type="spellStart"/>
      <w:r>
        <w:t>Krampl</w:t>
      </w:r>
      <w:proofErr w:type="spellEnd"/>
      <w:r>
        <w:t xml:space="preserve"> pod </w:t>
      </w:r>
      <w:proofErr w:type="spellStart"/>
      <w:r>
        <w:t>posl.broj</w:t>
      </w:r>
      <w:proofErr w:type="spellEnd"/>
      <w:r>
        <w:t xml:space="preserve">: OV-519/2008 te ovjerenog prijevoda s njemačkog jezika kod Marine </w:t>
      </w:r>
      <w:proofErr w:type="spellStart"/>
      <w:r>
        <w:t>Tomaš</w:t>
      </w:r>
      <w:proofErr w:type="spellEnd"/>
      <w:r>
        <w:t xml:space="preserve">, </w:t>
      </w:r>
      <w:proofErr w:type="spellStart"/>
      <w:r>
        <w:t>dipl.iur</w:t>
      </w:r>
      <w:proofErr w:type="spellEnd"/>
      <w:r>
        <w:t xml:space="preserve"> iz Zagreba pod </w:t>
      </w:r>
      <w:proofErr w:type="spellStart"/>
      <w:r>
        <w:t>posl.broj</w:t>
      </w:r>
      <w:proofErr w:type="spellEnd"/>
      <w:r>
        <w:t xml:space="preserve">: 74/08 i prijedloga, uknjižuje se založno pravo radi osiguranja novčane tražbine na teret nekretnine u A- </w:t>
      </w:r>
      <w:proofErr w:type="spellStart"/>
      <w:r>
        <w:t>posjedovnici</w:t>
      </w:r>
      <w:proofErr w:type="spellEnd"/>
      <w:r>
        <w:t>, uknjiženog prava vlasništva PVN Zagreb d.o.o.Zagreb, za cijelo, do iznosa od najviše 21.000.000,00 EUR (slovima:</w:t>
      </w:r>
      <w:proofErr w:type="spellStart"/>
      <w:r>
        <w:t>dvadesetjedanmiljun</w:t>
      </w:r>
      <w:proofErr w:type="spellEnd"/>
      <w:r>
        <w:t xml:space="preserve"> eura) sve u korist: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1.4 Zaprimljeno 14.12.2016.g. pod brojem Z-27008/2016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USTUPANJE ZALOŽNOG PRAVA, Na temelju </w:t>
      </w:r>
      <w:proofErr w:type="spellStart"/>
      <w:r>
        <w:t>Tabularne</w:t>
      </w:r>
      <w:proofErr w:type="spellEnd"/>
      <w:r>
        <w:t xml:space="preserve"> izjave (</w:t>
      </w:r>
      <w:proofErr w:type="spellStart"/>
      <w:r>
        <w:t>clausula</w:t>
      </w:r>
      <w:proofErr w:type="spellEnd"/>
      <w:r>
        <w:t xml:space="preserve"> </w:t>
      </w:r>
      <w:proofErr w:type="spellStart"/>
      <w:r>
        <w:t>intabulandi</w:t>
      </w:r>
      <w:proofErr w:type="spellEnd"/>
      <w:r>
        <w:t xml:space="preserve">) izdana u </w:t>
      </w:r>
      <w:proofErr w:type="spellStart"/>
      <w:r>
        <w:t>u</w:t>
      </w:r>
      <w:proofErr w:type="spellEnd"/>
      <w:r>
        <w:t xml:space="preserve"> Zagrebu dana 13.prosinca 2016. ovjerena kod javnog bilježnika Tihane Sudar u Zagrebu dana 13.prosinca 2016. pod br.OV.3549/16 , Punomoći ovjerene </w:t>
      </w:r>
      <w:r>
        <w:lastRenderedPageBreak/>
        <w:t xml:space="preserve">pod br. 3894/16 kod javnog bilježnika </w:t>
      </w:r>
      <w:proofErr w:type="spellStart"/>
      <w:r>
        <w:t>Mag.Jutte</w:t>
      </w:r>
      <w:proofErr w:type="spellEnd"/>
      <w:r>
        <w:t xml:space="preserve"> </w:t>
      </w:r>
      <w:proofErr w:type="spellStart"/>
      <w:r>
        <w:t>Friebnegger</w:t>
      </w:r>
      <w:proofErr w:type="spellEnd"/>
      <w:r>
        <w:t xml:space="preserve"> u </w:t>
      </w:r>
      <w:proofErr w:type="spellStart"/>
      <w:r>
        <w:t>Klagenfurtu</w:t>
      </w:r>
      <w:proofErr w:type="spellEnd"/>
      <w:r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>
      <w:pPr>
        <w:jc w:val="both"/>
      </w:pPr>
      <w:r>
        <w:t xml:space="preserve">  PEVEC D.D., OIB: 73660371074, SAVSKA CESTA 84, SESVETE  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3.   </w:t>
      </w:r>
    </w:p>
    <w:p w:rsidRDefault="002178AB" w:rsidP="002178AB" w:rsidR="002178AB">
      <w:pPr>
        <w:jc w:val="both"/>
      </w:pPr>
      <w:r>
        <w:t xml:space="preserve"> 3.1 Zaprimljeno 21.12.2009. broj Z-12767/09</w:t>
      </w:r>
    </w:p>
    <w:p w:rsidRDefault="002178AB" w:rsidP="002178AB" w:rsidR="002178AB">
      <w:pPr>
        <w:jc w:val="both"/>
      </w:pPr>
      <w:r>
        <w:t xml:space="preserve">Na temelju Sporazuma radi osiguranja novčane tražbine zasnivanjem zajedničkog založnog prava na nekretninama </w:t>
      </w:r>
      <w:proofErr w:type="spellStart"/>
      <w:r>
        <w:t>solemniziranog</w:t>
      </w:r>
      <w:proofErr w:type="spellEnd"/>
      <w:r>
        <w:t xml:space="preserve"> kod javnog bilježnika Vesne </w:t>
      </w:r>
      <w:proofErr w:type="spellStart"/>
      <w:r>
        <w:t>Pučar</w:t>
      </w:r>
      <w:proofErr w:type="spellEnd"/>
      <w:r>
        <w:t xml:space="preserve"> iz Zagreba pod br. OV-23809/09-1, ovjerenog prijevoda s njemačkog jezika Izvatka iz sudskog registra br. OV-270/09 po sudskom tumaču za njemački jezik Marini </w:t>
      </w:r>
      <w:proofErr w:type="spellStart"/>
      <w:r>
        <w:t>Tomaš</w:t>
      </w:r>
      <w:proofErr w:type="spellEnd"/>
      <w:r>
        <w:t xml:space="preserve"> iz Zagreba i Izvatka iz sudskog registra Trgovačkog suda u Zagrebu od 02.prosinca 2009.godine i prijedloga, uknjižuje se založno pravo do iznosa od najviše 3.500.000,00 EUR-a (</w:t>
      </w:r>
      <w:proofErr w:type="spellStart"/>
      <w:r>
        <w:t>trimilijunapetstotisuća</w:t>
      </w:r>
      <w:proofErr w:type="spellEnd"/>
      <w:r>
        <w:t xml:space="preserve">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3.4 Zaprimljeno 14.12.2016.g. pod brojem Z-27008/2016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USTUPANJE ZALOŽNOG PRAVA, Na temelju </w:t>
      </w:r>
      <w:proofErr w:type="spellStart"/>
      <w:r>
        <w:t>Tabularne</w:t>
      </w:r>
      <w:proofErr w:type="spellEnd"/>
      <w:r>
        <w:t xml:space="preserve"> izjave (</w:t>
      </w:r>
      <w:proofErr w:type="spellStart"/>
      <w:r>
        <w:t>clausula</w:t>
      </w:r>
      <w:proofErr w:type="spellEnd"/>
      <w:r>
        <w:t xml:space="preserve"> </w:t>
      </w:r>
      <w:proofErr w:type="spellStart"/>
      <w:r>
        <w:t>intabulandi</w:t>
      </w:r>
      <w:proofErr w:type="spellEnd"/>
      <w:r>
        <w:t xml:space="preserve">) izdana u </w:t>
      </w:r>
      <w:proofErr w:type="spellStart"/>
      <w:r>
        <w:t>u</w:t>
      </w:r>
      <w:proofErr w:type="spellEnd"/>
      <w:r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>
        <w:t>Mag.Jutte</w:t>
      </w:r>
      <w:proofErr w:type="spellEnd"/>
      <w:r>
        <w:t xml:space="preserve"> </w:t>
      </w:r>
      <w:proofErr w:type="spellStart"/>
      <w:r>
        <w:t>Friebnegger</w:t>
      </w:r>
      <w:proofErr w:type="spellEnd"/>
      <w:r>
        <w:t xml:space="preserve"> u </w:t>
      </w:r>
      <w:proofErr w:type="spellStart"/>
      <w:r>
        <w:t>Klagenfurtu</w:t>
      </w:r>
      <w:proofErr w:type="spellEnd"/>
      <w:r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>
      <w:pPr>
        <w:jc w:val="both"/>
      </w:pPr>
      <w:r>
        <w:t xml:space="preserve">  PEVEC D.D., OIB: 73660371074, SAVSKA CESTA 84, SESVETE  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4.   </w:t>
      </w:r>
    </w:p>
    <w:p w:rsidRDefault="002178AB" w:rsidP="002178AB" w:rsidR="002178AB">
      <w:pPr>
        <w:jc w:val="both"/>
      </w:pPr>
      <w:r>
        <w:t xml:space="preserve"> 4.1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</w:t>
      </w:r>
      <w:proofErr w:type="spellStart"/>
      <w:r>
        <w:t>petmilijunaeura</w:t>
      </w:r>
      <w:proofErr w:type="spellEnd"/>
      <w:r>
        <w:t xml:space="preserve">),te svih ugovorenih kamata, naknada, troškova i drugih potraživanja sukladno uvjetima i rokovima iz i u vezi s navedenim Ugovorom, za korist: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 SBERBANK D.D. ZAGREB, OIB: 78427478595, VARŠAVSKA 9, ZAGREB    </w:t>
      </w:r>
    </w:p>
    <w:p w:rsidRDefault="002178AB" w:rsidP="002178AB" w:rsidR="002178AB">
      <w:pPr>
        <w:jc w:val="both"/>
      </w:pPr>
      <w:r>
        <w:t xml:space="preserve"> 4.2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GLAVNI ULOŽAK, </w:t>
      </w:r>
      <w:proofErr w:type="spellStart"/>
      <w:r>
        <w:t>zk.ul</w:t>
      </w:r>
      <w:proofErr w:type="spellEnd"/>
      <w:r>
        <w:t xml:space="preserve">. 3839 k.o. Sisak Stari.  </w:t>
      </w:r>
    </w:p>
    <w:p w:rsidRDefault="002178AB" w:rsidP="002178AB" w:rsidR="002178AB">
      <w:pPr>
        <w:jc w:val="both"/>
      </w:pPr>
      <w:r>
        <w:t xml:space="preserve"> 4.3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OBVEZA BRISANJA HIPOTEKE, da se </w:t>
      </w:r>
      <w:proofErr w:type="spellStart"/>
      <w:r>
        <w:t>Protustranka</w:t>
      </w:r>
      <w:proofErr w:type="spellEnd"/>
      <w:r>
        <w:t xml:space="preserve">, kao vlasnik nekretnine obvezala prema Predlagatelju brisati hipoteke upisane pod poslovnim brojem Z-3946/08 i pod poslovnim brojem Z-12767/09 kao i hipoteku upisanu po predmetnom Ugovoru o kreditu br. 501725 i pripadajućem Sporazumu na predmetnoj nekretnini, kad </w:t>
      </w:r>
      <w:r>
        <w:lastRenderedPageBreak/>
        <w:t xml:space="preserve">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5.   </w:t>
      </w:r>
    </w:p>
    <w:p w:rsidRDefault="002178AB" w:rsidP="002178AB" w:rsidR="002178AB">
      <w:pPr>
        <w:jc w:val="both"/>
      </w:pPr>
      <w:r>
        <w:t xml:space="preserve"> 5.1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5.2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5.4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5.5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5.6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5.7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623.460,27 kn ( glavnica u 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5.8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3. 997,82 kn (</w:t>
      </w:r>
      <w:proofErr w:type="spellStart"/>
      <w:r>
        <w:t>glalvnica</w:t>
      </w:r>
      <w:proofErr w:type="spellEnd"/>
      <w:r>
        <w:t xml:space="preserve">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5.9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5.10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8045,28dana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5.11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</w:t>
      </w:r>
      <w:r>
        <w:lastRenderedPageBreak/>
        <w:t xml:space="preserve">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5.12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14.811,06 kn (</w:t>
      </w:r>
      <w:proofErr w:type="spellStart"/>
      <w:r>
        <w:t>glalvnica</w:t>
      </w:r>
      <w:proofErr w:type="spellEnd"/>
      <w:r>
        <w:t xml:space="preserve"> u iznosu od 14.753,64 kn i zatezne kamate u iznosu od 57,42 kn) sa zakonskom zateznom kamatom koja teče na taj iznos od 13. ožujka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  <w:r>
        <w:t xml:space="preserve"> 5.13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 kao i troškove ovog postupka, kao i radi naknade troškova ovog postupka osiguranja u iznosu od 8.350,00 kuna, sve u korist:  REPUBLIKA HRVATSKA, MINISTARSTVO FINANCIJA - POREZNA UPRAVA, URED ZA VELIKE POREZNE OBVEZNIKE, ZAGREB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 w:rsidRPr="0018446D">
      <w:pPr>
        <w:jc w:val="both"/>
        <w:rPr>
          <w:b/>
        </w:rPr>
      </w:pPr>
      <w:r w:rsidRPr="0018446D">
        <w:rPr>
          <w:b/>
        </w:rPr>
        <w:t>L)</w:t>
      </w:r>
      <w:r w:rsidRPr="0018446D">
        <w:rPr>
          <w:b/>
        </w:rPr>
        <w:tab/>
        <w:t>vlasnički dio 1/</w:t>
      </w:r>
      <w:proofErr w:type="spellStart"/>
      <w:r w:rsidRPr="0018446D">
        <w:rPr>
          <w:b/>
        </w:rPr>
        <w:t>1</w:t>
      </w:r>
      <w:proofErr w:type="spellEnd"/>
      <w:r w:rsidRPr="0018446D">
        <w:rPr>
          <w:b/>
        </w:rPr>
        <w:t xml:space="preserve"> </w:t>
      </w:r>
      <w:proofErr w:type="spellStart"/>
      <w:r w:rsidRPr="0018446D">
        <w:rPr>
          <w:b/>
        </w:rPr>
        <w:t>kat.čest</w:t>
      </w:r>
      <w:proofErr w:type="spellEnd"/>
      <w:r w:rsidRPr="0018446D">
        <w:rPr>
          <w:b/>
        </w:rPr>
        <w:t xml:space="preserve">. 7828/1, Voćnjak površine 76 m2, upisano u </w:t>
      </w:r>
      <w:proofErr w:type="spellStart"/>
      <w:r w:rsidRPr="0018446D">
        <w:rPr>
          <w:b/>
        </w:rPr>
        <w:t>zk.ul</w:t>
      </w:r>
      <w:proofErr w:type="spellEnd"/>
      <w:r w:rsidRPr="0018446D">
        <w:rPr>
          <w:b/>
        </w:rPr>
        <w:t>. broj 15028, k.o. 335193 Zadar</w:t>
      </w:r>
    </w:p>
    <w:p w:rsidRDefault="002178AB" w:rsidP="002178AB" w:rsidR="002178AB" w:rsidRPr="0018446D">
      <w:pPr>
        <w:jc w:val="both"/>
        <w:rPr>
          <w:b/>
        </w:rPr>
      </w:pP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1.1 Zaprimljeno 17.04.2008. broj Z-3946/08</w:t>
      </w:r>
    </w:p>
    <w:p w:rsidRDefault="002178AB" w:rsidP="002178AB" w:rsidR="002178AB">
      <w:pPr>
        <w:jc w:val="both"/>
      </w:pPr>
      <w:r>
        <w:t xml:space="preserve">Na temelju </w:t>
      </w:r>
      <w:proofErr w:type="spellStart"/>
      <w:r>
        <w:t>Zk</w:t>
      </w:r>
      <w:proofErr w:type="spellEnd"/>
      <w:r>
        <w:t xml:space="preserve">. izvješća ovog suda pod gornjim </w:t>
      </w:r>
      <w:proofErr w:type="spellStart"/>
      <w:r>
        <w:t>psolvonim</w:t>
      </w:r>
      <w:proofErr w:type="spellEnd"/>
      <w:r>
        <w:t xml:space="preserve"> brojem od 17. travnja 2008. godine, i na temelju Sporazuma radi osiguranja novčane tražbine zasnivanjem založnog prava na nekretninama sklopljenog u Zagrebu dana 02. travnja 2008. godine, </w:t>
      </w:r>
      <w:proofErr w:type="spellStart"/>
      <w:r>
        <w:t>solemniziranog</w:t>
      </w:r>
      <w:proofErr w:type="spellEnd"/>
      <w:r>
        <w:t xml:space="preserve"> kod Javnog bilježnika Vlaste Zajc iz Zagreba pod </w:t>
      </w:r>
      <w:proofErr w:type="spellStart"/>
      <w:r>
        <w:t>posl.broj</w:t>
      </w:r>
      <w:proofErr w:type="spellEnd"/>
      <w:r>
        <w:t xml:space="preserve">: OV-4361/08 i Specijalne Punomoći sklopljene u Zagrebu dana 25. ožujka 2008. godine, ovjerene kod Javnog bilježnika </w:t>
      </w:r>
      <w:proofErr w:type="spellStart"/>
      <w:r>
        <w:t>Alexander</w:t>
      </w:r>
      <w:proofErr w:type="spellEnd"/>
      <w:r>
        <w:t xml:space="preserve"> </w:t>
      </w:r>
      <w:proofErr w:type="spellStart"/>
      <w:r>
        <w:t>Michalek</w:t>
      </w:r>
      <w:proofErr w:type="spellEnd"/>
      <w:r>
        <w:t xml:space="preserve"> iz Beča te ovjerenog prijevoda sa Njemačkog jezika ovjerenog kod Marine </w:t>
      </w:r>
      <w:proofErr w:type="spellStart"/>
      <w:r>
        <w:t>Tomaš</w:t>
      </w:r>
      <w:proofErr w:type="spellEnd"/>
      <w:r>
        <w:t xml:space="preserve"> </w:t>
      </w:r>
      <w:proofErr w:type="spellStart"/>
      <w:r>
        <w:t>dipl.iur</w:t>
      </w:r>
      <w:proofErr w:type="spellEnd"/>
      <w:r>
        <w:t xml:space="preserve">. iz Zagreba pod </w:t>
      </w:r>
      <w:proofErr w:type="spellStart"/>
      <w:r>
        <w:t>posl.broj</w:t>
      </w:r>
      <w:proofErr w:type="spellEnd"/>
      <w:r>
        <w:t xml:space="preserve">: OV-75/2008 u Zagrebu dana 02. travnja 2008. godine, i Specijalne Punomoći sklopljene u </w:t>
      </w:r>
      <w:proofErr w:type="spellStart"/>
      <w:r>
        <w:t>Villach</w:t>
      </w:r>
      <w:proofErr w:type="spellEnd"/>
      <w:r>
        <w:t xml:space="preserve">, dana 28. ožujka 2008. godine, ovjerene kod Javnog bilježnika </w:t>
      </w:r>
      <w:proofErr w:type="spellStart"/>
      <w:r>
        <w:t>Dr.Thomas</w:t>
      </w:r>
      <w:proofErr w:type="spellEnd"/>
      <w:r>
        <w:t xml:space="preserve"> </w:t>
      </w:r>
      <w:proofErr w:type="spellStart"/>
      <w:r>
        <w:t>Krampl</w:t>
      </w:r>
      <w:proofErr w:type="spellEnd"/>
      <w:r>
        <w:t xml:space="preserve"> pod </w:t>
      </w:r>
      <w:proofErr w:type="spellStart"/>
      <w:r>
        <w:t>posl.broj</w:t>
      </w:r>
      <w:proofErr w:type="spellEnd"/>
      <w:r>
        <w:t xml:space="preserve">: OV-519/2008 te ovjerenog prijevoda s njemačkog jezika kod Marine </w:t>
      </w:r>
      <w:proofErr w:type="spellStart"/>
      <w:r>
        <w:t>Tomaš</w:t>
      </w:r>
      <w:proofErr w:type="spellEnd"/>
      <w:r>
        <w:t xml:space="preserve">, </w:t>
      </w:r>
      <w:proofErr w:type="spellStart"/>
      <w:r>
        <w:t>dipl.iur</w:t>
      </w:r>
      <w:proofErr w:type="spellEnd"/>
      <w:r>
        <w:t xml:space="preserve"> iz Zagreba pod </w:t>
      </w:r>
      <w:proofErr w:type="spellStart"/>
      <w:r>
        <w:t>posl.broj</w:t>
      </w:r>
      <w:proofErr w:type="spellEnd"/>
      <w:r>
        <w:t xml:space="preserve">: 74/08 i prijedloga, uknjižuje se založno pravo radi osiguranja novčane tražbine na teret nekretnine u A- </w:t>
      </w:r>
      <w:proofErr w:type="spellStart"/>
      <w:r>
        <w:t>posjedovnici</w:t>
      </w:r>
      <w:proofErr w:type="spellEnd"/>
      <w:r>
        <w:t>, uknjiženog prava vlasništva PVN Zagreb d.o.o.Zagreb, za 170/323 dijela, do iznosa od najviše 21.000.000,00 EUR (slovima:</w:t>
      </w:r>
      <w:proofErr w:type="spellStart"/>
      <w:r>
        <w:t>dvadesetjedanmiljun</w:t>
      </w:r>
      <w:proofErr w:type="spellEnd"/>
      <w:r>
        <w:t xml:space="preserve"> eura) sve u korist:</w:t>
      </w:r>
    </w:p>
    <w:p w:rsidRDefault="002178AB" w:rsidP="002178AB" w:rsidR="002178AB">
      <w:pPr>
        <w:jc w:val="both"/>
      </w:pPr>
      <w:r>
        <w:t xml:space="preserve">  BKS BANK AG, REPUBLIKA AUSTRIJA, KLAGENFURT, FN 91810   </w:t>
      </w:r>
    </w:p>
    <w:p w:rsidRDefault="002178AB" w:rsidP="002178AB" w:rsidR="002178AB">
      <w:pPr>
        <w:jc w:val="both"/>
      </w:pPr>
      <w:r>
        <w:t xml:space="preserve"> </w:t>
      </w:r>
    </w:p>
    <w:p w:rsidRDefault="002178AB" w:rsidP="002178AB" w:rsidR="002178AB">
      <w:pPr>
        <w:jc w:val="both"/>
      </w:pPr>
      <w:r>
        <w:t xml:space="preserve"> 1.2 Zaprimljeno 06.12.2016.g. pod brojem Z-26313/2016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lastRenderedPageBreak/>
        <w:t xml:space="preserve">PREDBILJEŽBA, USTUPANJE ZALOŽNOG PRAVA, UGOVOR O USTUPU TRAŽBINE OVJEREN POD OV-3282/16 KOD JAVNOG BILJEŽNIKA TIHANE SUDAR U ZAGREBU 02.12.2016, PUNOMOĆ OVJERENA POD BR. 3894/16 KOD JAVNOG BILJEŽNIKA </w:t>
      </w:r>
      <w:proofErr w:type="spellStart"/>
      <w:r>
        <w:t>MAG.JUTTE</w:t>
      </w:r>
      <w:proofErr w:type="spellEnd"/>
      <w:r>
        <w:t xml:space="preserve"> FRIEBNEGGER U KLAGENFURTU  28.11.2016  </w:t>
      </w:r>
    </w:p>
    <w:p w:rsidRDefault="002178AB" w:rsidP="002178AB" w:rsidR="002178AB">
      <w:pPr>
        <w:jc w:val="both"/>
      </w:pPr>
      <w:r>
        <w:t xml:space="preserve">  PEVEC D.O.O., OIB: 73660371074, SAVSKA CESTA 84, SESVETE   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1.3 Zaprimljeno 06.12.2016.g. pod brojem Z-26313/2016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UGOVOR O USTUPU TRAŽBINE OVJEREN POD OV-3282/16 KOD JAVNOG BILJEŽNIKA TIHANE SUDAR U ZAGREBU 02.12.2016, PUNOMOĆ OVJERENA POD BR. 3894/16 KOD JAVNOG BILJEŽNIKA </w:t>
      </w:r>
      <w:proofErr w:type="spellStart"/>
      <w:r>
        <w:t>MAG.JUTTE</w:t>
      </w:r>
      <w:proofErr w:type="spellEnd"/>
      <w:r>
        <w:t xml:space="preserve"> FRIEBNEGGER U KLAGENFURTU  28.11.2016, uvjeta opravdanja predbilježbe </w:t>
      </w:r>
      <w:proofErr w:type="spellStart"/>
      <w:r>
        <w:t>Tabularnom</w:t>
      </w:r>
      <w:proofErr w:type="spellEnd"/>
      <w:r>
        <w:t xml:space="preserve"> ispravom sukladno čl. 6 Ugovora o ustupu tražbine. </w:t>
      </w:r>
    </w:p>
    <w:p w:rsidRDefault="002178AB" w:rsidP="002178AB" w:rsidR="002178AB">
      <w:pPr>
        <w:jc w:val="both"/>
      </w:pPr>
      <w:r>
        <w:t xml:space="preserve"> </w:t>
      </w:r>
    </w:p>
    <w:p w:rsidRDefault="002178AB" w:rsidP="002178AB" w:rsidR="002178AB">
      <w:pPr>
        <w:jc w:val="both"/>
      </w:pPr>
      <w:r>
        <w:t xml:space="preserve"> 1.4 Zaprimljeno 14.12.2016.g. pod brojem Z-27008/2016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USTUPANJE ZALOŽNOG PRAVA, Na temelju </w:t>
      </w:r>
      <w:proofErr w:type="spellStart"/>
      <w:r>
        <w:t>Tabularne</w:t>
      </w:r>
      <w:proofErr w:type="spellEnd"/>
      <w:r>
        <w:t xml:space="preserve"> izjave (</w:t>
      </w:r>
      <w:proofErr w:type="spellStart"/>
      <w:r>
        <w:t>clausula</w:t>
      </w:r>
      <w:proofErr w:type="spellEnd"/>
      <w:r>
        <w:t xml:space="preserve"> </w:t>
      </w:r>
      <w:proofErr w:type="spellStart"/>
      <w:r>
        <w:t>intabulandi</w:t>
      </w:r>
      <w:proofErr w:type="spellEnd"/>
      <w:r>
        <w:t xml:space="preserve">) izdana u </w:t>
      </w:r>
      <w:proofErr w:type="spellStart"/>
      <w:r>
        <w:t>u</w:t>
      </w:r>
      <w:proofErr w:type="spellEnd"/>
      <w:r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>
        <w:t>Mag.Jutte</w:t>
      </w:r>
      <w:proofErr w:type="spellEnd"/>
      <w:r>
        <w:t xml:space="preserve"> </w:t>
      </w:r>
      <w:proofErr w:type="spellStart"/>
      <w:r>
        <w:t>Friebnegger</w:t>
      </w:r>
      <w:proofErr w:type="spellEnd"/>
      <w:r>
        <w:t xml:space="preserve"> u </w:t>
      </w:r>
      <w:proofErr w:type="spellStart"/>
      <w:r>
        <w:t>Klagenfurtu</w:t>
      </w:r>
      <w:proofErr w:type="spellEnd"/>
      <w:r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>
      <w:pPr>
        <w:jc w:val="both"/>
      </w:pPr>
      <w:r>
        <w:t xml:space="preserve">  PEVEC D.D., OIB: 73660371074, SAVSKA CESTA 84, SESVETE  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3.   </w:t>
      </w:r>
    </w:p>
    <w:p w:rsidRDefault="002178AB" w:rsidP="002178AB" w:rsidR="002178AB">
      <w:pPr>
        <w:jc w:val="both"/>
      </w:pPr>
      <w:r>
        <w:t xml:space="preserve"> 3.1 Zaprimljeno 21.12.2009. broj Z-12767/09</w:t>
      </w:r>
    </w:p>
    <w:p w:rsidRDefault="002178AB" w:rsidP="002178AB" w:rsidR="002178AB">
      <w:pPr>
        <w:jc w:val="both"/>
      </w:pPr>
      <w:r>
        <w:t xml:space="preserve">Na temelju Sporazuma radi osiguranja novčane tražbine zasnivanjem zajedničkog založnog prava na nekretninama </w:t>
      </w:r>
      <w:proofErr w:type="spellStart"/>
      <w:r>
        <w:t>solemniziranog</w:t>
      </w:r>
      <w:proofErr w:type="spellEnd"/>
      <w:r>
        <w:t xml:space="preserve"> kod javnog bilježnika Vesne </w:t>
      </w:r>
      <w:proofErr w:type="spellStart"/>
      <w:r>
        <w:t>Pučar</w:t>
      </w:r>
      <w:proofErr w:type="spellEnd"/>
      <w:r>
        <w:t xml:space="preserve"> iz Zagreba pod br. OV-23809/09-1, ovjerenog prijevoda s njemačkog jezika Izvatka iz sudskog registra br. OV-270/09 po sudskom tumaču za njemački jezik Marini </w:t>
      </w:r>
      <w:proofErr w:type="spellStart"/>
      <w:r>
        <w:t>Tomaš</w:t>
      </w:r>
      <w:proofErr w:type="spellEnd"/>
      <w:r>
        <w:t xml:space="preserve"> iz Zagreba i Izvatka iz sudskog registra Trgovačkog suda u Zagrebu od 02.prosinca 2009.godine i prijedloga, uknjižuje se založno pravo do iznosa od najviše 3.500.000,00 EUR-a (</w:t>
      </w:r>
      <w:proofErr w:type="spellStart"/>
      <w:r>
        <w:t>trimilijunapetstotisuća</w:t>
      </w:r>
      <w:proofErr w:type="spellEnd"/>
      <w:r>
        <w:t xml:space="preserve"> eura) radi osiguranja novčane tražbine s kamatnom stopom po kreditu preko 6-mjesečnog EURIBOR-a, a na dan sklapanja ugovora 3,88% godišnje, fiksno do 03. veljače 2010. godine, uvećano za kamatu, sve naknade i troškove, prema Ugovoru - račun br.150-013178, s rokom otplate do 01. lipnja 2014. godine, na teret nekretnina u A, u korist: 3.500.000,00 EUR SPOREDNI ULOŽAK  </w:t>
      </w:r>
    </w:p>
    <w:p w:rsidRDefault="002178AB" w:rsidP="002178AB" w:rsidR="002178AB">
      <w:pPr>
        <w:jc w:val="both"/>
      </w:pPr>
      <w:r>
        <w:t xml:space="preserve">  BKS BANK AG, REPUBLIKA AUSTRIJA, KLAGENFURT, FN 91810, OIB: 95202348925, REPUBLIKA AUSTRIJA, ST. VEITER RING 43, 9020 KLAGENFURT, FN 91810 S DIREKTION VILLACH, HAUPTPLATZ 18, 9500 VILLACH   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3.2 Zaprimljeno 06.12.2016.g. pod brojem Z-26313/2016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PREDBILJEŽBA, USTUPANJE ZALOŽNOG PRAVA, UGOVOR O USTUPU TRAŽBINE OVJEREN POD OV-3282/16 KOD JAVNOG BILJEŽNIKA TIHANE SUDAR U ZAGREBU 02.12.2016, PUNOMOĆ OVJERENA POD BR. 3894/16 KOD JAVNOG BILJEŽNIKA </w:t>
      </w:r>
      <w:proofErr w:type="spellStart"/>
      <w:r>
        <w:t>MAG.JUTTE</w:t>
      </w:r>
      <w:proofErr w:type="spellEnd"/>
      <w:r>
        <w:t xml:space="preserve"> FRIEBNEGGER U KLAGENFURTU  28.11.2016  </w:t>
      </w:r>
    </w:p>
    <w:p w:rsidRDefault="002178AB" w:rsidP="002178AB" w:rsidR="002178AB">
      <w:pPr>
        <w:jc w:val="both"/>
      </w:pPr>
      <w:r>
        <w:t xml:space="preserve">  PEVEC D.O.O., OIB: 73660371074, SAVSKA CESTA 84, SESVETE   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3.3 Zaprimljeno 06.12.2016.g. pod brojem Z-26313/2016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lastRenderedPageBreak/>
        <w:t xml:space="preserve">ZABILJEŽBA, UGOVOR O USTUPU TRAŽBINE OVJEREN POD OV-3282/16 KOD JAVNOG BILJEŽNIKA TIHANE SUDAR U ZAGREBU 02.12.2016, PUNOMOĆ OVJERENA POD BR. 3894/16 KOD JAVNOG BILJEŽNIKA </w:t>
      </w:r>
      <w:proofErr w:type="spellStart"/>
      <w:r>
        <w:t>MAG.JUTTE</w:t>
      </w:r>
      <w:proofErr w:type="spellEnd"/>
      <w:r>
        <w:t xml:space="preserve"> FRIEBNEGGER U KLAGENFURTU  28.11.2016, uvjeta opravdanja predbilježbe </w:t>
      </w:r>
      <w:proofErr w:type="spellStart"/>
      <w:r>
        <w:t>Tabularnom</w:t>
      </w:r>
      <w:proofErr w:type="spellEnd"/>
      <w:r>
        <w:t xml:space="preserve"> ispravom sukladno čl. 6 Ugovora o ustupu tražbine. 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3.4 Zaprimljeno 14.12.2016.g. pod brojem Z-27008/2016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USTUPANJE ZALOŽNOG PRAVA, Na temelju </w:t>
      </w:r>
      <w:proofErr w:type="spellStart"/>
      <w:r>
        <w:t>Tabularne</w:t>
      </w:r>
      <w:proofErr w:type="spellEnd"/>
      <w:r>
        <w:t xml:space="preserve"> izjave (</w:t>
      </w:r>
      <w:proofErr w:type="spellStart"/>
      <w:r>
        <w:t>clausula</w:t>
      </w:r>
      <w:proofErr w:type="spellEnd"/>
      <w:r>
        <w:t xml:space="preserve"> </w:t>
      </w:r>
      <w:proofErr w:type="spellStart"/>
      <w:r>
        <w:t>intabulandi</w:t>
      </w:r>
      <w:proofErr w:type="spellEnd"/>
      <w:r>
        <w:t xml:space="preserve">) izdana u </w:t>
      </w:r>
      <w:proofErr w:type="spellStart"/>
      <w:r>
        <w:t>u</w:t>
      </w:r>
      <w:proofErr w:type="spellEnd"/>
      <w:r>
        <w:t xml:space="preserve"> Zagrebu dana 13.prosinca 2016. ovjerena kod javnog bilježnika Tihane Sudar u Zagrebu dana 13.prosinca 2016. pod br.OV.3549/16 , Punomoći ovjerene pod br. 3894/16 kod javnog bilježnika </w:t>
      </w:r>
      <w:proofErr w:type="spellStart"/>
      <w:r>
        <w:t>Mag.Jutte</w:t>
      </w:r>
      <w:proofErr w:type="spellEnd"/>
      <w:r>
        <w:t xml:space="preserve"> </w:t>
      </w:r>
      <w:proofErr w:type="spellStart"/>
      <w:r>
        <w:t>Friebnegger</w:t>
      </w:r>
      <w:proofErr w:type="spellEnd"/>
      <w:r>
        <w:t xml:space="preserve"> u </w:t>
      </w:r>
      <w:proofErr w:type="spellStart"/>
      <w:r>
        <w:t>Klagenfurtu</w:t>
      </w:r>
      <w:proofErr w:type="spellEnd"/>
      <w:r>
        <w:t xml:space="preserve"> od 28.studenog 2016., Ugovora o ustupu tražbine ovjerenog kod javnog bilježnika Tihane Sudar u Zagrebu dana 2.prosinca 2016. pod br.OV.3282/16 ( u zbirci isprava pod Z.26313/16) ,  </w:t>
      </w:r>
    </w:p>
    <w:p w:rsidRDefault="002178AB" w:rsidP="002178AB" w:rsidR="002178AB">
      <w:pPr>
        <w:jc w:val="both"/>
      </w:pPr>
      <w:r>
        <w:t xml:space="preserve">  PEVEC D.D., OIB: 73660371074, SAVSKA CESTA 84, SESVETE  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4.   </w:t>
      </w:r>
    </w:p>
    <w:p w:rsidRDefault="002178AB" w:rsidP="002178AB" w:rsidR="002178AB">
      <w:pPr>
        <w:jc w:val="both"/>
      </w:pPr>
      <w:r>
        <w:t xml:space="preserve"> 4.1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SPORAZUM RADI OSIGURANJA NOVČANE TRAŽBINE ZASNIVANJEM ZALOŽNOG PRAVA NA NEKRETNINAMA KOJE SU UPISANE U ZEMLJIŠNIM KNJIGAMA POTVRĐEN KOD JAVNOG BILJEŽNIKA OBRENIJE RIBARIĆ IZ ZAGREBA POD BROJEM OV-5712/2013 17.09.2013, radi osiguranja novčane tražbine predlagatelja iz Ugovora o kreditu broj 501725 u iznosu EUR 5.000,000,00 (</w:t>
      </w:r>
      <w:proofErr w:type="spellStart"/>
      <w:r>
        <w:t>petmilijunaeura</w:t>
      </w:r>
      <w:proofErr w:type="spellEnd"/>
      <w:r>
        <w:t xml:space="preserve">),te svih ugovorenih kamata, naknada, troškova i drugih potraživanja sukladno uvjetima i rokovima iz i u vezi s navedenim Ugovorom, za korist:  </w:t>
      </w:r>
    </w:p>
    <w:p w:rsidRDefault="002178AB" w:rsidP="002178AB" w:rsidR="002178AB">
      <w:pPr>
        <w:jc w:val="both"/>
      </w:pPr>
      <w:r>
        <w:t xml:space="preserve">  SBERBANK D.D. ZAGREB, OIB: 78427478595, VARŠAVSKA 9, ZAGREB   </w:t>
      </w:r>
    </w:p>
    <w:p w:rsidRDefault="002178AB" w:rsidP="002178AB" w:rsidR="002178AB">
      <w:pPr>
        <w:jc w:val="both"/>
      </w:pPr>
      <w:r>
        <w:t xml:space="preserve"> </w:t>
      </w:r>
    </w:p>
    <w:p w:rsidRDefault="002178AB" w:rsidP="002178AB" w:rsidR="002178AB">
      <w:pPr>
        <w:jc w:val="both"/>
      </w:pPr>
      <w:r>
        <w:t xml:space="preserve"> 4.2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GLAVNI ULOŽAK, zk.ul.br. 3839 k.o. Sisak Stari. 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4.3 Zaprimljeno 19.09.2013.g. pod brojem Z-12278/2013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OBVEZA BRISANJA HIPOTEKE, da se </w:t>
      </w:r>
      <w:proofErr w:type="spellStart"/>
      <w:r>
        <w:t>Protustranka</w:t>
      </w:r>
      <w:proofErr w:type="spellEnd"/>
      <w:r>
        <w:t xml:space="preserve">, kao vlasnik nekretnine obvezala prema </w:t>
      </w:r>
      <w:proofErr w:type="spellStart"/>
      <w:r>
        <w:t>Prelagatelju</w:t>
      </w:r>
      <w:proofErr w:type="spellEnd"/>
      <w:r>
        <w:t xml:space="preserve"> brisati hipoteke upisane pod poslovnim brojem Z-3946/08 i pod poslovnim brojem Z-12767/09 kao i hipoteku upisanu po predmetnom Ugovoru o kreditu br. 501725 i pripadajućem Sporazumu na predmetnoj nekretnini, kad prestanu tražbine koje su tim hipotekama osigurane, kao i da ne može nakon prestanka tih hipotekarnih tražbina raspolagati neizbrisanim hipotekama, odnosno mjestom koje te tražbine imaju u prvenstvenom redu, sukladno odredbi čl. 347 st. 3 Zakona o vlasništvu i drugim stvarnim pravima.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 xml:space="preserve"> 5.   </w:t>
      </w:r>
    </w:p>
    <w:p w:rsidRDefault="002178AB" w:rsidP="002178AB" w:rsidR="002178AB">
      <w:pPr>
        <w:jc w:val="both"/>
      </w:pPr>
      <w:r>
        <w:t xml:space="preserve"> 5.1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20. listopada 2014. godine po stopi od 12 % godišnje, a u slučaju promjene stope zateznih kamata prema eskontnoj stopi HNB koja je </w:t>
      </w:r>
      <w:r>
        <w:lastRenderedPageBreak/>
        <w:t xml:space="preserve">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5.2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520,00 kn sa zakonskom zateznom kamatom koja teče na taj iznos od 01.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500,00 kn sa zakonskom zateznom kamatom koja teče na taj iznos od 9. rujna.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5.4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800,00 kn sa zakonskom zateznom kamatom koja teče na taj iznos od 20. listopada.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5.5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7.512,32 kn (glavnica u iznosu od 7.429,38 kn i zatezne kamate u iznosu od 82,94 kn) sa zakonskom zateznom kamatom koja teče na taj iznos od 25. kolovoza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5.6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7.991,72 kn (glavnica u iznosu od 7.946,00 kn i zatezne kamate u iznosu od 45,772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5.7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623.460,27 kn ( glavnica u </w:t>
      </w:r>
      <w:r>
        <w:lastRenderedPageBreak/>
        <w:t xml:space="preserve">iznosu od 622.528,97 kn i zatezne kamate u visini od 931,30 kn) sa zakonskom zateznom kamatom koja teče na taj iznos od 6. listopada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5.8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3. 997,82 kn (glavnica u iznosu od 3.973,00 kn i zatezne kamate u iznosu od 24,82 kn) sa zakonskom zateznom kamatom koja teče na taj iznos od 1. prosinca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5.9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17.530,62 kn (glavnica u iznosu od 17.425,13 kn i zatezne kamate u iznosu od 105,49 kn) sa zakonskom zateznom kamatom koja teče na taj iznos od 24. studenog 2014.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5.10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8.045,28 kn (glavnica u iznosu od 7.946,00 kn i zatezne kamate u iznosu od 99,28 kn) sa zakonskom zateznom kamatom koja teče na taj iznos od 4.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5.11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839.483,62 kn ( glavnica u iznosu od 838.317,43 kn i zatezne kamate u iznosu od 1.616,19 kn sa zakonskom zateznom kamatom koja teče na taj iznos od 16. veljače 2015. godine po stopi od 12 % godišnje, a u slučaju promjene stope zateznih kamata prema eskontnoj stopi HNB koja je vrijedila 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5.12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UKNJIŽBA, ZALOŽNO PRAVO, RJEŠENJE POSLOVNI BROJ OVR-556/2015 OPĆINSKOG SUDA U ZADRU 31.03.2015, - za iznos od 14.811,06 kn (</w:t>
      </w:r>
      <w:proofErr w:type="spellStart"/>
      <w:r>
        <w:t>glalvnica</w:t>
      </w:r>
      <w:proofErr w:type="spellEnd"/>
      <w:r>
        <w:t xml:space="preserve"> u iznosu od 14.753,64 kn i zatezne kamate u iznosu od 57,42 kn) sa zakonskom zateznom kamatom koja teče na taj iznos od 13. ožujka 2015. godine po stopi od 12 % godišnje, a u slučaju promjene stope zateznih kamata prema eskontnoj stopi HNB koja je vrijedila </w:t>
      </w:r>
      <w:r>
        <w:lastRenderedPageBreak/>
        <w:t xml:space="preserve">zadnjeg dana polugodišta koje je prethodilo tekućem polugodištu uvećano za 5% poena, pa do isplate 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 5.13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UKNJIŽBA, ZALOŽNO PRAVO, RJEŠENJE POSLOVNI BROJ OVR-556/2015 OPĆINSKOG SUDA U ZADRU 31.03.2015, - za iznos od 8.013,92 kn (glavnica u iznosu od 7.946,00 kn i zatezne kamate u iznosu od 67,92 kn) sa zakonskom zateznom kamatom koja teče na taj iznos od 13. ožujka2015. godine po stopi od 12 % godišnje, a u slučaju promjene stope zateznih kamata prema eskontnoj stopi HNB koja je vrijedila zadnjeg dana polugodišta koje je prethodilo tekućem polugodištu uvećano za 5% poena, pa do isplate, kao i troškove ovog postupka, kao i radi naknade troškova ovog postupka osiguranja u iznosu od 8.350,00 kuna, sve u korist: </w:t>
      </w:r>
    </w:p>
    <w:p w:rsidRDefault="002178AB" w:rsidP="002178AB" w:rsidR="002178AB">
      <w:pPr>
        <w:jc w:val="both"/>
      </w:pPr>
      <w:r>
        <w:t>REPUBLIKA HRVATSKA, MINISTARSTVO FINANCIJA - POREZNA UPRAVA, URED ZA VELIKE POREZNE OBVEZNIKE, ZAGREB</w:t>
      </w:r>
    </w:p>
    <w:p w:rsidRDefault="002178AB" w:rsidP="002178AB" w:rsidR="002178AB">
      <w:pPr>
        <w:jc w:val="both"/>
      </w:pPr>
    </w:p>
    <w:p w:rsidRDefault="002178AB" w:rsidP="002178AB" w:rsidR="002178AB">
      <w:pPr>
        <w:pStyle w:val="Bezproreda"/>
      </w:pPr>
    </w:p>
    <w:p w:rsidRDefault="002178AB" w:rsidP="002178AB" w:rsidR="002178AB" w:rsidRPr="00496121">
      <w:pPr>
        <w:jc w:val="both"/>
      </w:pPr>
      <w:r>
        <w:t xml:space="preserve">4. </w:t>
      </w:r>
      <w:r w:rsidRPr="00496121">
        <w:t>Nalaže se brisanje zabilježbi upisnih na listu B (</w:t>
      </w:r>
      <w:proofErr w:type="spellStart"/>
      <w:r w:rsidRPr="00496121">
        <w:t>vlastovnica</w:t>
      </w:r>
      <w:proofErr w:type="spellEnd"/>
      <w:r w:rsidRPr="00496121">
        <w:t xml:space="preserve"> list) u zemljišnim knjigama Zemljišnoknjižnog odjela Općinskog suda u </w:t>
      </w:r>
      <w:r>
        <w:t>Zadru</w:t>
      </w:r>
      <w:r w:rsidRPr="00496121">
        <w:t xml:space="preserve"> i to: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  <w:rPr>
          <w:b/>
        </w:rPr>
      </w:pPr>
      <w:r w:rsidRPr="002B2649">
        <w:rPr>
          <w:b/>
        </w:rPr>
        <w:t>A)</w:t>
      </w:r>
      <w:r w:rsidRPr="002B2649">
        <w:rPr>
          <w:b/>
        </w:rPr>
        <w:tab/>
        <w:t xml:space="preserve">Suvlasnički dio: 222/454 kat. čestice 7897/3, Oranica površine 454 m2, upisano u </w:t>
      </w:r>
      <w:proofErr w:type="spellStart"/>
      <w:r w:rsidRPr="002B2649">
        <w:rPr>
          <w:b/>
        </w:rPr>
        <w:t>zk.ul</w:t>
      </w:r>
      <w:proofErr w:type="spellEnd"/>
      <w:r w:rsidRPr="002B2649">
        <w:rPr>
          <w:b/>
        </w:rPr>
        <w:t>. 3302 k.o. 335193 Zadar</w:t>
      </w:r>
    </w:p>
    <w:p w:rsidRDefault="002178AB" w:rsidP="002178AB" w:rsidR="002178AB">
      <w:pPr>
        <w:jc w:val="both"/>
        <w:rPr>
          <w:b/>
        </w:rPr>
      </w:pPr>
    </w:p>
    <w:p w:rsidRDefault="002178AB" w:rsidP="002178AB" w:rsidR="002178AB">
      <w:pPr>
        <w:jc w:val="both"/>
      </w:pPr>
      <w:r>
        <w:t>-</w:t>
      </w:r>
      <w:r>
        <w:tab/>
        <w:t>2.4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</w:t>
      </w:r>
      <w:proofErr w:type="spellStart"/>
      <w:r>
        <w:t>ovršivosti</w:t>
      </w:r>
      <w:proofErr w:type="spellEnd"/>
      <w:r>
        <w:t xml:space="preserve"> tražbina pod C-5.1., 5.2., 5.3., 5.4., 5.5., 5.6., 5.7., 5.8., 5.9., 5.10, 5.11, 5.12, 5.13. </w:t>
      </w:r>
    </w:p>
    <w:p w:rsidRDefault="002178AB" w:rsidP="002178AB" w:rsidR="002178AB">
      <w:pPr>
        <w:jc w:val="both"/>
      </w:pPr>
      <w:r>
        <w:t xml:space="preserve">na 2 (2.2)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>-</w:t>
      </w:r>
      <w:r>
        <w:tab/>
        <w:t>2.5 Zaprimljeno 20.05.2016.g. pod brojem Z-10318/2016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RJEŠENJE TRGOVAČKOG SUDA U ZAGREBU POSLOVNI BROJ 72. ST-255/2015-117 17.05.2016, o prodaji nekretnina stečajnog dužnika na teret nekretnina uknjiženog vlasništva u korist </w:t>
      </w:r>
      <w:proofErr w:type="spellStart"/>
      <w:r>
        <w:t>BauMax</w:t>
      </w:r>
      <w:proofErr w:type="spellEnd"/>
      <w:r>
        <w:t xml:space="preserve"> Zagreb d.o.o., OIB: 09126225915, Zagreb, </w:t>
      </w:r>
      <w:proofErr w:type="spellStart"/>
      <w:r>
        <w:t>Škorpikova</w:t>
      </w:r>
      <w:proofErr w:type="spellEnd"/>
      <w:r>
        <w:t xml:space="preserve"> 11.</w:t>
      </w:r>
    </w:p>
    <w:p w:rsidRDefault="002178AB" w:rsidP="002178AB" w:rsidR="002178AB" w:rsidRPr="002B2649">
      <w:pPr>
        <w:jc w:val="both"/>
        <w:rPr>
          <w:b/>
        </w:rPr>
      </w:pPr>
    </w:p>
    <w:p w:rsidRDefault="002178AB" w:rsidP="002178AB" w:rsidR="002178AB" w:rsidRPr="002B2649">
      <w:pPr>
        <w:jc w:val="both"/>
        <w:rPr>
          <w:b/>
        </w:rPr>
      </w:pPr>
      <w:r w:rsidRPr="002B2649">
        <w:rPr>
          <w:b/>
        </w:rPr>
        <w:t>B)</w:t>
      </w:r>
      <w:r w:rsidRPr="002B2649">
        <w:rPr>
          <w:b/>
        </w:rPr>
        <w:tab/>
        <w:t>vlasnički dio 1/</w:t>
      </w:r>
      <w:proofErr w:type="spellStart"/>
      <w:r w:rsidRPr="002B2649">
        <w:rPr>
          <w:b/>
        </w:rPr>
        <w:t>1</w:t>
      </w:r>
      <w:proofErr w:type="spellEnd"/>
      <w:r w:rsidRPr="002B2649">
        <w:rPr>
          <w:b/>
        </w:rPr>
        <w:t xml:space="preserve"> </w:t>
      </w:r>
      <w:proofErr w:type="spellStart"/>
      <w:r w:rsidRPr="002B2649">
        <w:rPr>
          <w:b/>
        </w:rPr>
        <w:t>kat.čest</w:t>
      </w:r>
      <w:proofErr w:type="spellEnd"/>
      <w:r w:rsidRPr="002B2649">
        <w:rPr>
          <w:b/>
        </w:rPr>
        <w:t xml:space="preserve">. 7823/1, Oranica površine 39 m2, upisano u </w:t>
      </w:r>
      <w:proofErr w:type="spellStart"/>
      <w:r w:rsidRPr="002B2649">
        <w:rPr>
          <w:b/>
        </w:rPr>
        <w:t>zk.ul</w:t>
      </w:r>
      <w:proofErr w:type="spellEnd"/>
      <w:r w:rsidRPr="002B2649">
        <w:rPr>
          <w:b/>
        </w:rPr>
        <w:t>. broj 4205, k.o. 335193 Zadar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>-</w:t>
      </w:r>
      <w:r>
        <w:tab/>
        <w:t>4.3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</w:t>
      </w:r>
      <w:proofErr w:type="spellStart"/>
      <w:r>
        <w:t>ovršivosti</w:t>
      </w:r>
      <w:proofErr w:type="spellEnd"/>
      <w:r>
        <w:t xml:space="preserve"> tražbina pod C-5.1., 5.2., 5.3., 5.4., 5.5., 5.6., 5.7., 5.8., 5.9., 5.10, 5.11, 5.12, 5.13. </w:t>
      </w:r>
    </w:p>
    <w:p w:rsidRDefault="002178AB" w:rsidP="002178AB" w:rsidR="002178AB">
      <w:pPr>
        <w:jc w:val="both"/>
      </w:pPr>
      <w:r>
        <w:t xml:space="preserve">na 2 (2.2)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jc w:val="both"/>
      </w:pPr>
      <w:r>
        <w:t>-</w:t>
      </w:r>
      <w:r>
        <w:tab/>
        <w:t>4.4 Zaprimljeno 20.05.2016.g. pod brojem Z-10318/2016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RJEŠENJE TRGOVAČKOG SUDA U ZAGREBU POSLOVNI BROJ 72. ST-255/2015-117 17.05.2016, o prodaji nekretnina stečajnog dužnika na teret nekretnina uknjiženog vlasništva u korist </w:t>
      </w:r>
      <w:proofErr w:type="spellStart"/>
      <w:r>
        <w:t>BauMax</w:t>
      </w:r>
      <w:proofErr w:type="spellEnd"/>
      <w:r>
        <w:t xml:space="preserve"> Zagreb d.o.o., OIB: 09126225915, Zagreb, </w:t>
      </w:r>
      <w:proofErr w:type="spellStart"/>
      <w:r>
        <w:t>Škorpikova</w:t>
      </w:r>
      <w:proofErr w:type="spellEnd"/>
      <w:r>
        <w:t xml:space="preserve"> 11.</w:t>
      </w:r>
    </w:p>
    <w:p w:rsidRDefault="002178AB" w:rsidP="002178AB" w:rsidR="002178AB">
      <w:pPr>
        <w:jc w:val="both"/>
      </w:pPr>
    </w:p>
    <w:p w:rsidRDefault="002178AB" w:rsidP="002178AB" w:rsidR="002178AB" w:rsidRPr="002B2649">
      <w:pPr>
        <w:jc w:val="both"/>
        <w:rPr>
          <w:b/>
        </w:rPr>
      </w:pPr>
      <w:r w:rsidRPr="002B2649">
        <w:rPr>
          <w:b/>
        </w:rPr>
        <w:lastRenderedPageBreak/>
        <w:t>C)</w:t>
      </w:r>
      <w:r w:rsidRPr="002B2649">
        <w:rPr>
          <w:b/>
        </w:rPr>
        <w:tab/>
        <w:t>vlasnički dio 1/</w:t>
      </w:r>
      <w:proofErr w:type="spellStart"/>
      <w:r w:rsidRPr="002B2649">
        <w:rPr>
          <w:b/>
        </w:rPr>
        <w:t>1</w:t>
      </w:r>
      <w:proofErr w:type="spellEnd"/>
      <w:r w:rsidRPr="002B2649">
        <w:rPr>
          <w:b/>
        </w:rPr>
        <w:t xml:space="preserve"> </w:t>
      </w:r>
      <w:proofErr w:type="spellStart"/>
      <w:r w:rsidRPr="002B2649">
        <w:rPr>
          <w:b/>
        </w:rPr>
        <w:t>kat.čest</w:t>
      </w:r>
      <w:proofErr w:type="spellEnd"/>
      <w:r w:rsidRPr="002B2649">
        <w:rPr>
          <w:b/>
        </w:rPr>
        <w:t xml:space="preserve">. 7824/1, Oranica površine 44 m2, upisano u </w:t>
      </w:r>
      <w:proofErr w:type="spellStart"/>
      <w:r w:rsidRPr="002B2649">
        <w:rPr>
          <w:b/>
        </w:rPr>
        <w:t>zk.ul</w:t>
      </w:r>
      <w:proofErr w:type="spellEnd"/>
      <w:r w:rsidRPr="002B2649">
        <w:rPr>
          <w:b/>
        </w:rPr>
        <w:t>. broj 4982, k.o. 335193 Zadar</w:t>
      </w:r>
    </w:p>
    <w:p w:rsidRDefault="002178AB" w:rsidP="002178AB" w:rsidR="002178AB">
      <w:pPr>
        <w:jc w:val="both"/>
      </w:pP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4.3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</w:t>
      </w:r>
      <w:proofErr w:type="spellStart"/>
      <w:r>
        <w:t>ovršivosti</w:t>
      </w:r>
      <w:proofErr w:type="spellEnd"/>
      <w:r>
        <w:t xml:space="preserve"> tražbine pod C- 9.1., 9.2., 9.3., 9.4., 9.5., 9.6., 9.7., 9.8., 9.9., 9.10. 9.11., 9.12., 9.13.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4.4 Zaprimljeno 20.05.2016.g. pod brojem Z-10318/2016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RJEŠENJE TRGOVAČKOG SUDA U ZAGREBU POSLOVNI BROJ 72. ST-255/2015-117 17.05.2016, o prodaji nekretnina stečajnog dužnika na teret nekretnina uknjiženog vlasništva u korist </w:t>
      </w:r>
      <w:proofErr w:type="spellStart"/>
      <w:r>
        <w:t>BauMax</w:t>
      </w:r>
      <w:proofErr w:type="spellEnd"/>
      <w:r>
        <w:t xml:space="preserve"> Zagreb d.o.o., OIB: 09126225915, Zagreb, </w:t>
      </w:r>
      <w:proofErr w:type="spellStart"/>
      <w:r>
        <w:t>Škorpikova</w:t>
      </w:r>
      <w:proofErr w:type="spellEnd"/>
      <w:r>
        <w:t xml:space="preserve"> 11.</w:t>
      </w:r>
    </w:p>
    <w:p w:rsidRDefault="002178AB" w:rsidP="002178AB" w:rsidR="002178AB" w:rsidRPr="002B2649">
      <w:pPr>
        <w:jc w:val="both"/>
        <w:rPr>
          <w:b/>
        </w:rPr>
      </w:pPr>
    </w:p>
    <w:p w:rsidRDefault="002178AB" w:rsidP="002178AB" w:rsidR="002178AB" w:rsidRPr="002B2649">
      <w:pPr>
        <w:jc w:val="both"/>
        <w:rPr>
          <w:b/>
        </w:rPr>
      </w:pPr>
      <w:r w:rsidRPr="002B2649">
        <w:rPr>
          <w:b/>
        </w:rPr>
        <w:t>D)</w:t>
      </w:r>
      <w:r w:rsidRPr="002B2649">
        <w:rPr>
          <w:b/>
        </w:rPr>
        <w:tab/>
        <w:t>vlasnički dio 1/</w:t>
      </w:r>
      <w:proofErr w:type="spellStart"/>
      <w:r w:rsidRPr="002B2649">
        <w:rPr>
          <w:b/>
        </w:rPr>
        <w:t>1</w:t>
      </w:r>
      <w:proofErr w:type="spellEnd"/>
      <w:r w:rsidRPr="002B2649">
        <w:rPr>
          <w:b/>
        </w:rPr>
        <w:t xml:space="preserve"> </w:t>
      </w:r>
      <w:proofErr w:type="spellStart"/>
      <w:r w:rsidRPr="002B2649">
        <w:rPr>
          <w:b/>
        </w:rPr>
        <w:t>kat.čest</w:t>
      </w:r>
      <w:proofErr w:type="spellEnd"/>
      <w:r w:rsidRPr="002B2649">
        <w:rPr>
          <w:b/>
        </w:rPr>
        <w:t xml:space="preserve">. 7832, Oranica površine 26 m2, upisano u </w:t>
      </w:r>
      <w:proofErr w:type="spellStart"/>
      <w:r w:rsidRPr="002B2649">
        <w:rPr>
          <w:b/>
        </w:rPr>
        <w:t>zk.ul</w:t>
      </w:r>
      <w:proofErr w:type="spellEnd"/>
      <w:r w:rsidRPr="002B2649">
        <w:rPr>
          <w:b/>
        </w:rPr>
        <w:t>. broj 10562, k.o. 335193 Zadar</w:t>
      </w:r>
    </w:p>
    <w:p w:rsidRDefault="002178AB" w:rsidP="002178AB" w:rsidR="002178AB">
      <w:pPr>
        <w:jc w:val="both"/>
      </w:pP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8.3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</w:t>
      </w:r>
      <w:proofErr w:type="spellStart"/>
      <w:r>
        <w:t>ovršivosti</w:t>
      </w:r>
      <w:proofErr w:type="spellEnd"/>
      <w:r>
        <w:t xml:space="preserve"> tražbine pod C- 9.1., 9.2., 9.3., 9.4., 9.5., 9.6., 9.7., 9.8., 9.9., 9.10., 9.11., 9.12., 9.13. </w:t>
      </w:r>
    </w:p>
    <w:p w:rsidRDefault="002178AB" w:rsidP="002178AB" w:rsidR="002178AB">
      <w:pPr>
        <w:jc w:val="both"/>
      </w:pPr>
      <w:r>
        <w:t xml:space="preserve">na 8 (8.1) 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8.4 Zaprimljeno 20.05.2016.g. pod brojem Z-10318/2016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RJEŠENJE TRGOVAČKOG SUDA U ZAGREBU POSLOVNI BROJ 72. ST-255/2015-117 17.05.2016, o prodaji nekretnina stečajnog dužnika na teret nekretnina uknjiženog vlasništva u korist </w:t>
      </w:r>
      <w:proofErr w:type="spellStart"/>
      <w:r>
        <w:t>BauMax</w:t>
      </w:r>
      <w:proofErr w:type="spellEnd"/>
      <w:r>
        <w:t xml:space="preserve"> Zagreb d.o.o., OIB: 09126225915, Zagreb, </w:t>
      </w:r>
      <w:proofErr w:type="spellStart"/>
      <w:r>
        <w:t>Škorpikova</w:t>
      </w:r>
      <w:proofErr w:type="spellEnd"/>
      <w:r>
        <w:t xml:space="preserve"> 11.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</w:p>
    <w:p w:rsidRDefault="002178AB" w:rsidP="002178AB" w:rsidR="002178AB" w:rsidRPr="002B2649">
      <w:pPr>
        <w:jc w:val="both"/>
        <w:rPr>
          <w:b/>
        </w:rPr>
      </w:pPr>
      <w:r w:rsidRPr="002B2649">
        <w:rPr>
          <w:b/>
        </w:rPr>
        <w:t>E)</w:t>
      </w:r>
      <w:r w:rsidRPr="002B2649">
        <w:rPr>
          <w:b/>
        </w:rPr>
        <w:tab/>
        <w:t>vlasnički dio 1/</w:t>
      </w:r>
      <w:proofErr w:type="spellStart"/>
      <w:r w:rsidRPr="002B2649">
        <w:rPr>
          <w:b/>
        </w:rPr>
        <w:t>1</w:t>
      </w:r>
      <w:proofErr w:type="spellEnd"/>
      <w:r w:rsidRPr="002B2649">
        <w:rPr>
          <w:b/>
        </w:rPr>
        <w:t xml:space="preserve"> </w:t>
      </w:r>
      <w:proofErr w:type="spellStart"/>
      <w:r w:rsidRPr="002B2649">
        <w:rPr>
          <w:b/>
        </w:rPr>
        <w:t>kat.čest</w:t>
      </w:r>
      <w:proofErr w:type="spellEnd"/>
      <w:r w:rsidRPr="002B2649">
        <w:rPr>
          <w:b/>
        </w:rPr>
        <w:t xml:space="preserve">. 7820/1, Oranica površine 63 m2, upisano u </w:t>
      </w:r>
      <w:proofErr w:type="spellStart"/>
      <w:r w:rsidRPr="002B2649">
        <w:rPr>
          <w:b/>
        </w:rPr>
        <w:t>zk.ul</w:t>
      </w:r>
      <w:proofErr w:type="spellEnd"/>
      <w:r w:rsidRPr="002B2649">
        <w:rPr>
          <w:b/>
        </w:rPr>
        <w:t>. broj 12511, k.o. 335193 Zadar</w:t>
      </w:r>
    </w:p>
    <w:p w:rsidRDefault="002178AB" w:rsidP="002178AB" w:rsidR="002178AB">
      <w:pPr>
        <w:jc w:val="both"/>
      </w:pP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4.3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</w:t>
      </w:r>
      <w:proofErr w:type="spellStart"/>
      <w:r>
        <w:t>ovršivosti</w:t>
      </w:r>
      <w:proofErr w:type="spellEnd"/>
      <w:r>
        <w:t xml:space="preserve"> tražbine pod C- 9.1., 9.2., 9.3., 9.4., 9.5., 9.6., 9.7., 9.8., 9.9., 9.10., 9.11., 9.12., 9.13.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4.4 Zaprimljeno 20.05.2016.g. pod brojem Z-10318/2016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RJEŠENJE TRGOVAČKOG SUDA U ZAGREBU POSLOVNI BROJ 72. ST-255/2015-117 17.05.2016, o prodaji nekretnina stečajnog dužnika na teret nekretnina uknjiženog vlasništva u korist </w:t>
      </w:r>
      <w:proofErr w:type="spellStart"/>
      <w:r>
        <w:t>BauMax</w:t>
      </w:r>
      <w:proofErr w:type="spellEnd"/>
      <w:r>
        <w:t xml:space="preserve"> Zagreb d.o.o., OIB: 09126225915, Zagreb, </w:t>
      </w:r>
      <w:proofErr w:type="spellStart"/>
      <w:r>
        <w:t>Škorpikova</w:t>
      </w:r>
      <w:proofErr w:type="spellEnd"/>
      <w:r>
        <w:t xml:space="preserve"> 11.</w:t>
      </w:r>
    </w:p>
    <w:p w:rsidRDefault="002178AB" w:rsidP="002178AB" w:rsidR="002178AB">
      <w:pPr>
        <w:jc w:val="both"/>
      </w:pPr>
    </w:p>
    <w:p w:rsidRDefault="002178AB" w:rsidP="002178AB" w:rsidR="002178AB" w:rsidRPr="002B2649">
      <w:pPr>
        <w:jc w:val="both"/>
        <w:rPr>
          <w:b/>
        </w:rPr>
      </w:pPr>
      <w:r w:rsidRPr="002B2649">
        <w:rPr>
          <w:b/>
        </w:rPr>
        <w:t>F)</w:t>
      </w:r>
      <w:r w:rsidRPr="002B2649">
        <w:rPr>
          <w:b/>
        </w:rPr>
        <w:tab/>
        <w:t>vlasnički dio 1/</w:t>
      </w:r>
      <w:proofErr w:type="spellStart"/>
      <w:r w:rsidRPr="002B2649">
        <w:rPr>
          <w:b/>
        </w:rPr>
        <w:t>1</w:t>
      </w:r>
      <w:proofErr w:type="spellEnd"/>
      <w:r w:rsidRPr="002B2649">
        <w:rPr>
          <w:b/>
        </w:rPr>
        <w:t xml:space="preserve"> </w:t>
      </w:r>
      <w:proofErr w:type="spellStart"/>
      <w:r w:rsidRPr="002B2649">
        <w:rPr>
          <w:b/>
        </w:rPr>
        <w:t>kat.čest</w:t>
      </w:r>
      <w:proofErr w:type="spellEnd"/>
      <w:r w:rsidRPr="002B2649">
        <w:rPr>
          <w:b/>
        </w:rPr>
        <w:t xml:space="preserve">. 7830, Oranica površine 70 m2, upisano u </w:t>
      </w:r>
      <w:proofErr w:type="spellStart"/>
      <w:r w:rsidRPr="002B2649">
        <w:rPr>
          <w:b/>
        </w:rPr>
        <w:t>zk.ul</w:t>
      </w:r>
      <w:proofErr w:type="spellEnd"/>
      <w:r w:rsidRPr="002B2649">
        <w:rPr>
          <w:b/>
        </w:rPr>
        <w:t>. broj 12559, k.o. 335193 Zadar</w:t>
      </w:r>
    </w:p>
    <w:p w:rsidRDefault="002178AB" w:rsidP="002178AB" w:rsidR="002178AB">
      <w:pPr>
        <w:jc w:val="both"/>
      </w:pP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2.3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lastRenderedPageBreak/>
        <w:t xml:space="preserve">ZABILJEŽBA, </w:t>
      </w:r>
      <w:proofErr w:type="spellStart"/>
      <w:r>
        <w:t>ovršivosti</w:t>
      </w:r>
      <w:proofErr w:type="spellEnd"/>
      <w:r>
        <w:t xml:space="preserve"> tražbine pod C- 9.1., 9.2., 9.3., 9.4., 9.5., 9.6., 9.7., 9.8., 9.9., 9.10., 9.11., 9.12., 9.13.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2.4 Zaprimljeno 20.05.2016.g. pod brojem Z-10318/2016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RJEŠENJE TRGOVAČKOG SUDA U ZAGREBU POSLOVNI BROJ 72. ST-255/2015-117 17.05.2016, o prodaji nekretnina stečajnog dužnika na teret nekretnina uknjiženog vlasništva u korist </w:t>
      </w:r>
      <w:proofErr w:type="spellStart"/>
      <w:r>
        <w:t>BauMax</w:t>
      </w:r>
      <w:proofErr w:type="spellEnd"/>
      <w:r>
        <w:t xml:space="preserve"> Zagreb d.o.o., OIB: 09126225915, Zagreb, </w:t>
      </w:r>
      <w:proofErr w:type="spellStart"/>
      <w:r>
        <w:t>Škorpikova</w:t>
      </w:r>
      <w:proofErr w:type="spellEnd"/>
      <w:r>
        <w:t xml:space="preserve"> 11.</w:t>
      </w:r>
    </w:p>
    <w:p w:rsidRDefault="002178AB" w:rsidP="002178AB" w:rsidR="002178AB">
      <w:pPr>
        <w:jc w:val="both"/>
      </w:pPr>
    </w:p>
    <w:p w:rsidRDefault="002178AB" w:rsidP="002178AB" w:rsidR="002178AB" w:rsidRPr="002B2649">
      <w:pPr>
        <w:jc w:val="both"/>
        <w:rPr>
          <w:b/>
        </w:rPr>
      </w:pPr>
      <w:r w:rsidRPr="002B2649">
        <w:rPr>
          <w:b/>
        </w:rPr>
        <w:t>G)</w:t>
      </w:r>
      <w:r w:rsidRPr="002B2649">
        <w:rPr>
          <w:b/>
        </w:rPr>
        <w:tab/>
        <w:t>vlasnički dio 1/</w:t>
      </w:r>
      <w:proofErr w:type="spellStart"/>
      <w:r w:rsidRPr="002B2649">
        <w:rPr>
          <w:b/>
        </w:rPr>
        <w:t>1</w:t>
      </w:r>
      <w:proofErr w:type="spellEnd"/>
      <w:r w:rsidRPr="002B2649">
        <w:rPr>
          <w:b/>
        </w:rPr>
        <w:t xml:space="preserve"> </w:t>
      </w:r>
      <w:proofErr w:type="spellStart"/>
      <w:r w:rsidRPr="002B2649">
        <w:rPr>
          <w:b/>
        </w:rPr>
        <w:t>kat.čest</w:t>
      </w:r>
      <w:proofErr w:type="spellEnd"/>
      <w:r w:rsidRPr="002B2649">
        <w:rPr>
          <w:b/>
        </w:rPr>
        <w:t xml:space="preserve">. 7831, Oranica površine 34 m2, upisano u </w:t>
      </w:r>
      <w:proofErr w:type="spellStart"/>
      <w:r w:rsidRPr="002B2649">
        <w:rPr>
          <w:b/>
        </w:rPr>
        <w:t>zk.ul</w:t>
      </w:r>
      <w:proofErr w:type="spellEnd"/>
      <w:r w:rsidRPr="002B2649">
        <w:rPr>
          <w:b/>
        </w:rPr>
        <w:t>. broj 12567, k.o. 335193 Zadar</w:t>
      </w:r>
    </w:p>
    <w:p w:rsidRDefault="002178AB" w:rsidP="002178AB" w:rsidR="002178AB">
      <w:pPr>
        <w:jc w:val="both"/>
      </w:pP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2.3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</w:t>
      </w:r>
      <w:proofErr w:type="spellStart"/>
      <w:r>
        <w:t>ovršivosti</w:t>
      </w:r>
      <w:proofErr w:type="spellEnd"/>
      <w:r>
        <w:t xml:space="preserve"> tražbine pod C- 9.1., 9.2., 9.3., 9.4., 9.5., 9.6., 9.7., 9.8., 9.9., 9.10., 9.11., 9.12., 9.13.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2.4 Zaprimljeno 20.05.2016.g. pod brojem Z-10318/2016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RJEŠENJE TRGOVAČKOG SUDA U ZAGREBU POSLOVNI BROJ 72. ST-255/2015-117 17.05.2016, o prodaji nekretnina stečajnog dužnika na teret nekretnina uknjiženog vlasništva u korist </w:t>
      </w:r>
      <w:proofErr w:type="spellStart"/>
      <w:r>
        <w:t>BauMax</w:t>
      </w:r>
      <w:proofErr w:type="spellEnd"/>
      <w:r>
        <w:t xml:space="preserve"> Zagreb d.o.o., OIB: 09126225915, Zagreb, </w:t>
      </w:r>
      <w:proofErr w:type="spellStart"/>
      <w:r>
        <w:t>Škorpikova</w:t>
      </w:r>
      <w:proofErr w:type="spellEnd"/>
      <w:r>
        <w:t xml:space="preserve"> 11.</w:t>
      </w:r>
    </w:p>
    <w:p w:rsidRDefault="002178AB" w:rsidP="002178AB" w:rsidR="002178AB">
      <w:pPr>
        <w:jc w:val="both"/>
      </w:pPr>
    </w:p>
    <w:p w:rsidRDefault="002178AB" w:rsidP="002178AB" w:rsidR="002178AB" w:rsidRPr="002B2649">
      <w:pPr>
        <w:jc w:val="both"/>
        <w:rPr>
          <w:b/>
        </w:rPr>
      </w:pPr>
      <w:r w:rsidRPr="002B2649">
        <w:rPr>
          <w:b/>
        </w:rPr>
        <w:t>H)</w:t>
      </w:r>
      <w:r w:rsidRPr="002B2649">
        <w:rPr>
          <w:b/>
        </w:rPr>
        <w:tab/>
        <w:t>vlasnički dio 1/</w:t>
      </w:r>
      <w:proofErr w:type="spellStart"/>
      <w:r w:rsidRPr="002B2649">
        <w:rPr>
          <w:b/>
        </w:rPr>
        <w:t>1</w:t>
      </w:r>
      <w:proofErr w:type="spellEnd"/>
      <w:r w:rsidRPr="002B2649">
        <w:rPr>
          <w:b/>
        </w:rPr>
        <w:t xml:space="preserve"> </w:t>
      </w:r>
      <w:proofErr w:type="spellStart"/>
      <w:r w:rsidRPr="002B2649">
        <w:rPr>
          <w:b/>
        </w:rPr>
        <w:t>kat.čest</w:t>
      </w:r>
      <w:proofErr w:type="spellEnd"/>
      <w:r w:rsidRPr="002B2649">
        <w:rPr>
          <w:b/>
        </w:rPr>
        <w:t xml:space="preserve">. 7817, Oranica i voćnjak, sveukupne površine 12 m2, upisano u </w:t>
      </w:r>
      <w:proofErr w:type="spellStart"/>
      <w:r w:rsidRPr="002B2649">
        <w:rPr>
          <w:b/>
        </w:rPr>
        <w:t>zk.ul</w:t>
      </w:r>
      <w:proofErr w:type="spellEnd"/>
      <w:r w:rsidRPr="002B2649">
        <w:rPr>
          <w:b/>
        </w:rPr>
        <w:t>. broj 12593,  k.o. 335193 Zadar</w:t>
      </w:r>
    </w:p>
    <w:p w:rsidRDefault="002178AB" w:rsidP="002178AB" w:rsidR="002178AB">
      <w:pPr>
        <w:jc w:val="both"/>
      </w:pP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2.3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</w:t>
      </w:r>
      <w:proofErr w:type="spellStart"/>
      <w:r>
        <w:t>ovršivosti</w:t>
      </w:r>
      <w:proofErr w:type="spellEnd"/>
      <w:r>
        <w:t xml:space="preserve"> tražbine pod C- 9.1., 9.2., 9.3., 9.4., 9.5., 9.6., 9.7., 9.8., 9.9., 9.10., 9.11., 9.12., 9.13.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2.4 Zaprimljeno 20.05.2016.g. pod brojem Z-10318/2016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RJEŠENJE TRGOVAČKOG SUDA U ZAGREBU POSLOVNI BROJ 72. ST-255/2015-117 17.05.2016, o prodaji nekretnina stečajnog dužnika na teret nekretnina uknjiženog vlasništva u korist </w:t>
      </w:r>
      <w:proofErr w:type="spellStart"/>
      <w:r>
        <w:t>BauMax</w:t>
      </w:r>
      <w:proofErr w:type="spellEnd"/>
      <w:r>
        <w:t xml:space="preserve"> Zagreb d.o.o., OIB: 09126225915, Zagreb, </w:t>
      </w:r>
      <w:proofErr w:type="spellStart"/>
      <w:r>
        <w:t>Škorpikova</w:t>
      </w:r>
      <w:proofErr w:type="spellEnd"/>
      <w:r>
        <w:t xml:space="preserve"> 11.</w:t>
      </w:r>
    </w:p>
    <w:p w:rsidRDefault="002178AB" w:rsidP="002178AB" w:rsidR="002178AB">
      <w:pPr>
        <w:jc w:val="both"/>
      </w:pPr>
    </w:p>
    <w:p w:rsidRDefault="002178AB" w:rsidP="002178AB" w:rsidR="002178AB" w:rsidRPr="002B2649">
      <w:pPr>
        <w:jc w:val="both"/>
        <w:rPr>
          <w:b/>
        </w:rPr>
      </w:pPr>
      <w:r w:rsidRPr="002B2649">
        <w:rPr>
          <w:b/>
        </w:rPr>
        <w:t>I)</w:t>
      </w:r>
      <w:r w:rsidRPr="002B2649">
        <w:rPr>
          <w:b/>
        </w:rPr>
        <w:tab/>
        <w:t>vlasnički dio 1/</w:t>
      </w:r>
      <w:proofErr w:type="spellStart"/>
      <w:r w:rsidRPr="002B2649">
        <w:rPr>
          <w:b/>
        </w:rPr>
        <w:t>1</w:t>
      </w:r>
      <w:proofErr w:type="spellEnd"/>
      <w:r w:rsidRPr="002B2649">
        <w:rPr>
          <w:b/>
        </w:rPr>
        <w:t xml:space="preserve"> </w:t>
      </w:r>
      <w:proofErr w:type="spellStart"/>
      <w:r w:rsidRPr="002B2649">
        <w:rPr>
          <w:b/>
        </w:rPr>
        <w:t>kat.čest</w:t>
      </w:r>
      <w:proofErr w:type="spellEnd"/>
      <w:r w:rsidRPr="002B2649">
        <w:rPr>
          <w:b/>
        </w:rPr>
        <w:t xml:space="preserve">. 7818, Oranica površine 49 m2, upisano u </w:t>
      </w:r>
      <w:proofErr w:type="spellStart"/>
      <w:r w:rsidRPr="002B2649">
        <w:rPr>
          <w:b/>
        </w:rPr>
        <w:t>zk.ul</w:t>
      </w:r>
      <w:proofErr w:type="spellEnd"/>
      <w:r w:rsidRPr="002B2649">
        <w:rPr>
          <w:b/>
        </w:rPr>
        <w:t>. broj 12603, k.o. 335193 Zadar</w:t>
      </w:r>
    </w:p>
    <w:p w:rsidRDefault="002178AB" w:rsidP="002178AB" w:rsidR="002178AB">
      <w:pPr>
        <w:jc w:val="both"/>
      </w:pP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2.3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</w:t>
      </w:r>
      <w:proofErr w:type="spellStart"/>
      <w:r>
        <w:t>ovršivosti</w:t>
      </w:r>
      <w:proofErr w:type="spellEnd"/>
      <w:r>
        <w:t xml:space="preserve"> tražbine pod C- 9.1., 9.2., 9.3., 9.4., 9.5., 9.6., 9.7., 9.8., 9.9., 9.10., 9.11., 9.12., 9.13.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2.4 Zaprimljeno 20.05.2016.g. pod brojem Z-10318/2016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RJEŠENJE TRGOVAČKOG SUDA U ZAGREBU POSLOVNI BROJ 72. ST-255/2015-117 17.05.2016, o prodaji nekretnina stečajnog dužnika na teret </w:t>
      </w:r>
      <w:r>
        <w:lastRenderedPageBreak/>
        <w:t xml:space="preserve">nekretnina uknjiženog vlasništva u korist </w:t>
      </w:r>
      <w:proofErr w:type="spellStart"/>
      <w:r>
        <w:t>BauMax</w:t>
      </w:r>
      <w:proofErr w:type="spellEnd"/>
      <w:r>
        <w:t xml:space="preserve"> Zagreb d.o.o., OIB: 09126225915, Zagreb, </w:t>
      </w:r>
      <w:proofErr w:type="spellStart"/>
      <w:r>
        <w:t>Škorpikova</w:t>
      </w:r>
      <w:proofErr w:type="spellEnd"/>
      <w:r>
        <w:t xml:space="preserve"> 11.</w:t>
      </w:r>
    </w:p>
    <w:p w:rsidRDefault="002178AB" w:rsidP="002178AB" w:rsidR="002178AB">
      <w:pPr>
        <w:jc w:val="both"/>
      </w:pPr>
    </w:p>
    <w:p w:rsidRDefault="002178AB" w:rsidP="002178AB" w:rsidR="002178AB" w:rsidRPr="002B2649">
      <w:pPr>
        <w:jc w:val="both"/>
        <w:rPr>
          <w:b/>
        </w:rPr>
      </w:pPr>
      <w:r w:rsidRPr="002B2649">
        <w:rPr>
          <w:b/>
        </w:rPr>
        <w:t>J)</w:t>
      </w:r>
      <w:r w:rsidRPr="002B2649">
        <w:rPr>
          <w:b/>
        </w:rPr>
        <w:tab/>
        <w:t>vlasnički dio 1/</w:t>
      </w:r>
      <w:proofErr w:type="spellStart"/>
      <w:r w:rsidRPr="002B2649">
        <w:rPr>
          <w:b/>
        </w:rPr>
        <w:t>1</w:t>
      </w:r>
      <w:proofErr w:type="spellEnd"/>
      <w:r w:rsidRPr="002B2649">
        <w:rPr>
          <w:b/>
        </w:rPr>
        <w:t xml:space="preserve"> </w:t>
      </w:r>
      <w:proofErr w:type="spellStart"/>
      <w:r w:rsidRPr="002B2649">
        <w:rPr>
          <w:b/>
        </w:rPr>
        <w:t>kat.čest</w:t>
      </w:r>
      <w:proofErr w:type="spellEnd"/>
      <w:r w:rsidRPr="002B2649">
        <w:rPr>
          <w:b/>
        </w:rPr>
        <w:t xml:space="preserve">. 7816/1, Poslovna zgrada i dvorište, 7816/2 Oranica,  površine 121, odnosno sveukupne površine 25115 m2, upisano u </w:t>
      </w:r>
      <w:proofErr w:type="spellStart"/>
      <w:r w:rsidRPr="002B2649">
        <w:rPr>
          <w:b/>
        </w:rPr>
        <w:t>zk.ul</w:t>
      </w:r>
      <w:proofErr w:type="spellEnd"/>
      <w:r w:rsidRPr="002B2649">
        <w:rPr>
          <w:b/>
        </w:rPr>
        <w:t>. broj 14414, k.o. 335193 Zadar</w:t>
      </w:r>
    </w:p>
    <w:p w:rsidRDefault="002178AB" w:rsidP="002178AB" w:rsidR="002178AB">
      <w:pPr>
        <w:jc w:val="both"/>
      </w:pP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2.3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</w:t>
      </w:r>
      <w:proofErr w:type="spellStart"/>
      <w:r>
        <w:t>ovršivosti</w:t>
      </w:r>
      <w:proofErr w:type="spellEnd"/>
      <w:r>
        <w:t xml:space="preserve"> tražbine pod C- 9.1., 9.2., 9.3., 9.4., 9.5., 9.6., 9.7., 9.8., 9.9., 9.10., 9.11., 9.12., 9.13.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2.4 Zaprimljeno 20.05.2016.g. pod brojem Z-10318/2016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RJEŠENJE TRGOVAČKOG SUDA U ZAGREBU POSLOVNI BROJ 72. ST-255/2015-117 17.05.2016, o prodaji nekretnina stečajnog dužnika na teret nekretnina uknjiženog vlasništva u korist </w:t>
      </w:r>
      <w:proofErr w:type="spellStart"/>
      <w:r>
        <w:t>BauMax</w:t>
      </w:r>
      <w:proofErr w:type="spellEnd"/>
      <w:r>
        <w:t xml:space="preserve"> Zagreb d.o.o., OIB: 09126225915, Zagreb, </w:t>
      </w:r>
      <w:proofErr w:type="spellStart"/>
      <w:r>
        <w:t>Škorpikova</w:t>
      </w:r>
      <w:proofErr w:type="spellEnd"/>
      <w:r>
        <w:t xml:space="preserve"> 11.</w:t>
      </w:r>
    </w:p>
    <w:p w:rsidRDefault="002178AB" w:rsidP="002178AB" w:rsidR="002178AB">
      <w:pPr>
        <w:jc w:val="both"/>
      </w:pPr>
    </w:p>
    <w:p w:rsidRDefault="002178AB" w:rsidP="002178AB" w:rsidR="002178AB" w:rsidRPr="002B2649">
      <w:pPr>
        <w:jc w:val="both"/>
        <w:rPr>
          <w:b/>
        </w:rPr>
      </w:pPr>
      <w:r w:rsidRPr="002B2649">
        <w:rPr>
          <w:b/>
        </w:rPr>
        <w:t>K)</w:t>
      </w:r>
      <w:r w:rsidRPr="002B2649">
        <w:rPr>
          <w:b/>
        </w:rPr>
        <w:tab/>
        <w:t>vlasnički dio 1/</w:t>
      </w:r>
      <w:proofErr w:type="spellStart"/>
      <w:r w:rsidRPr="002B2649">
        <w:rPr>
          <w:b/>
        </w:rPr>
        <w:t>1</w:t>
      </w:r>
      <w:proofErr w:type="spellEnd"/>
      <w:r w:rsidRPr="002B2649">
        <w:rPr>
          <w:b/>
        </w:rPr>
        <w:t xml:space="preserve"> </w:t>
      </w:r>
      <w:proofErr w:type="spellStart"/>
      <w:r w:rsidRPr="002B2649">
        <w:rPr>
          <w:b/>
        </w:rPr>
        <w:t>kat.čest</w:t>
      </w:r>
      <w:proofErr w:type="spellEnd"/>
      <w:r w:rsidRPr="002B2649">
        <w:rPr>
          <w:b/>
        </w:rPr>
        <w:t xml:space="preserve">. 7827/1, Oranica površine 62 m2, upisano u </w:t>
      </w:r>
      <w:proofErr w:type="spellStart"/>
      <w:r w:rsidRPr="002B2649">
        <w:rPr>
          <w:b/>
        </w:rPr>
        <w:t>zk.ul</w:t>
      </w:r>
      <w:proofErr w:type="spellEnd"/>
      <w:r w:rsidRPr="002B2649">
        <w:rPr>
          <w:b/>
        </w:rPr>
        <w:t>. broj 15027, k.o. 335193 Zadar</w:t>
      </w:r>
    </w:p>
    <w:p w:rsidRDefault="002178AB" w:rsidP="002178AB" w:rsidR="002178AB" w:rsidRPr="002B2649">
      <w:pPr>
        <w:jc w:val="both"/>
        <w:rPr>
          <w:b/>
        </w:rPr>
      </w:pP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3.3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</w:t>
      </w:r>
      <w:proofErr w:type="spellStart"/>
      <w:r>
        <w:t>ovršivosti</w:t>
      </w:r>
      <w:proofErr w:type="spellEnd"/>
      <w:r>
        <w:t xml:space="preserve"> tražbine pod C- 9.1., 9.2., 9.3., 9.4., 9.5., 9.6., 9.7., 9.8., 9.9., 9.10., 9.11., 9.12., 9.13.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3.4 Zaprimljeno 20.05.2016.g. pod brojem Z-10318/2016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RJEŠENJE TRGOVAČKOG SUDA U ZAGREBU POSLOVNI BROJ 72. ST-255/2015-117 17.05.2016, o prodaji nekretnina stečajnog dužnika na teret nekretnina uknjiženog vlasništva u korist </w:t>
      </w:r>
      <w:proofErr w:type="spellStart"/>
      <w:r>
        <w:t>BauMax</w:t>
      </w:r>
      <w:proofErr w:type="spellEnd"/>
      <w:r>
        <w:t xml:space="preserve"> Zagreb d.o.o., OIB: 09126225915, Zagreb, </w:t>
      </w:r>
      <w:proofErr w:type="spellStart"/>
      <w:r>
        <w:t>Škorpikova</w:t>
      </w:r>
      <w:proofErr w:type="spellEnd"/>
      <w:r>
        <w:t xml:space="preserve"> 11.</w:t>
      </w:r>
    </w:p>
    <w:p w:rsidRDefault="002178AB" w:rsidP="002178AB" w:rsidR="002178AB">
      <w:pPr>
        <w:jc w:val="both"/>
      </w:pPr>
    </w:p>
    <w:p w:rsidRDefault="002178AB" w:rsidP="002178AB" w:rsidR="002178AB" w:rsidRPr="002B2649">
      <w:pPr>
        <w:jc w:val="both"/>
        <w:rPr>
          <w:b/>
        </w:rPr>
      </w:pPr>
      <w:r w:rsidRPr="002B2649">
        <w:rPr>
          <w:b/>
        </w:rPr>
        <w:t>L)</w:t>
      </w:r>
      <w:r w:rsidRPr="002B2649">
        <w:rPr>
          <w:b/>
        </w:rPr>
        <w:tab/>
        <w:t>vlasnički dio 1/</w:t>
      </w:r>
      <w:proofErr w:type="spellStart"/>
      <w:r w:rsidRPr="002B2649">
        <w:rPr>
          <w:b/>
        </w:rPr>
        <w:t>1</w:t>
      </w:r>
      <w:proofErr w:type="spellEnd"/>
      <w:r w:rsidRPr="002B2649">
        <w:rPr>
          <w:b/>
        </w:rPr>
        <w:t xml:space="preserve"> </w:t>
      </w:r>
      <w:proofErr w:type="spellStart"/>
      <w:r w:rsidRPr="002B2649">
        <w:rPr>
          <w:b/>
        </w:rPr>
        <w:t>kat.čest</w:t>
      </w:r>
      <w:proofErr w:type="spellEnd"/>
      <w:r w:rsidRPr="002B2649">
        <w:rPr>
          <w:b/>
        </w:rPr>
        <w:t xml:space="preserve">. 7828/1, Voćnjak površine 76 m2, upisano u </w:t>
      </w:r>
      <w:proofErr w:type="spellStart"/>
      <w:r w:rsidRPr="002B2649">
        <w:rPr>
          <w:b/>
        </w:rPr>
        <w:t>zk.ul</w:t>
      </w:r>
      <w:proofErr w:type="spellEnd"/>
      <w:r w:rsidRPr="002B2649">
        <w:rPr>
          <w:b/>
        </w:rPr>
        <w:t>. broj 15028, k.o. 335193 Zadar</w:t>
      </w:r>
    </w:p>
    <w:p w:rsidRDefault="002178AB" w:rsidP="002178AB" w:rsidR="002178AB">
      <w:pPr>
        <w:jc w:val="both"/>
      </w:pP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3.3 Zaprimljeno 10.04.2015.g. pod brojem Z-4900/2015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</w:t>
      </w:r>
      <w:proofErr w:type="spellStart"/>
      <w:r>
        <w:t>ovršivosti</w:t>
      </w:r>
      <w:proofErr w:type="spellEnd"/>
      <w:r>
        <w:t xml:space="preserve"> tražbine pod C- 9.1., 9.2., 9.3., 9.4., 9.5., 9.6., 9.7., 9.8., 9.9., 9.10., 9.11., 9.12., 9.13. </w:t>
      </w:r>
    </w:p>
    <w:p w:rsidRDefault="002178AB" w:rsidP="002178AB" w:rsidR="002178AB">
      <w:pPr>
        <w:jc w:val="both"/>
      </w:pPr>
      <w:r>
        <w:t xml:space="preserve">   </w:t>
      </w:r>
    </w:p>
    <w:p w:rsidRDefault="002178AB" w:rsidP="002178AB" w:rsidR="002178AB">
      <w:pPr>
        <w:pStyle w:val="Odlomakpopisa"/>
        <w:numPr>
          <w:ilvl w:val="0"/>
          <w:numId w:val="25"/>
        </w:numPr>
        <w:jc w:val="both"/>
      </w:pPr>
      <w:r>
        <w:t>3.4 Zaprimljeno 20.05.2016.g. pod brojem Z-10318/2016</w:t>
      </w:r>
    </w:p>
    <w:p w:rsidRDefault="002178AB" w:rsidP="002178AB" w:rsidR="002178AB">
      <w:pPr>
        <w:jc w:val="both"/>
      </w:pPr>
    </w:p>
    <w:p w:rsidRDefault="002178AB" w:rsidP="002178AB" w:rsidR="002178AB">
      <w:pPr>
        <w:jc w:val="both"/>
      </w:pPr>
      <w:r>
        <w:t xml:space="preserve">ZABILJEŽBA, RJEŠENJE TRGOVAČKOG SUDA U ZAGREBU POSLOVNI BROJ 72. ST-255/2015-117 17.05.2016, o prodaji nekretnina stečajnog dužnika na teret nekretnina uknjiženog vlasništva u korist </w:t>
      </w:r>
      <w:proofErr w:type="spellStart"/>
      <w:r>
        <w:t>BauMax</w:t>
      </w:r>
      <w:proofErr w:type="spellEnd"/>
      <w:r>
        <w:t xml:space="preserve"> Zagreb d.o.o., OIB: 09126225915, Zagreb, </w:t>
      </w:r>
      <w:proofErr w:type="spellStart"/>
      <w:r>
        <w:t>Škorpikova</w:t>
      </w:r>
      <w:proofErr w:type="spellEnd"/>
      <w:r>
        <w:t xml:space="preserve"> 11.</w:t>
      </w:r>
    </w:p>
    <w:p w:rsidRDefault="002178AB" w:rsidP="002178AB" w:rsidR="002178AB">
      <w:pPr>
        <w:jc w:val="both"/>
      </w:pPr>
    </w:p>
    <w:p w:rsidRDefault="00960A71" w:rsidP="002178AB" w:rsidR="00960A71">
      <w:pPr>
        <w:pStyle w:val="Bezproreda"/>
      </w:pPr>
    </w:p>
    <w:p w:rsidRDefault="00960A71" w:rsidP="00960A71" w:rsidR="00171D6A">
      <w:pPr>
        <w:pStyle w:val="Bezproreda"/>
      </w:pPr>
      <w:r>
        <w:t>5</w:t>
      </w:r>
      <w:r w:rsidR="008B6460" w:rsidRPr="00473F36">
        <w:t>. Određuje se upis prava vlasništ</w:t>
      </w:r>
      <w:r w:rsidR="005269B9" w:rsidRPr="00473F36">
        <w:t>va nekretnin</w:t>
      </w:r>
      <w:r>
        <w:t>a označenih</w:t>
      </w:r>
      <w:r w:rsidR="005269B9" w:rsidRPr="00473F36">
        <w:t xml:space="preserve"> u točki 1</w:t>
      </w:r>
      <w:r w:rsidR="008B6460" w:rsidRPr="00473F36">
        <w:t>. u korist kup</w:t>
      </w:r>
      <w:r w:rsidR="00227A8C" w:rsidRPr="00473F36">
        <w:t>ca</w:t>
      </w:r>
      <w:r w:rsidR="00ED6C13" w:rsidRPr="00473F36">
        <w:t xml:space="preserve"> </w:t>
      </w:r>
      <w:r>
        <w:t>PEVEC d.d., Sesvete, Savska cesta 84, OIB: 73660371074.</w:t>
      </w:r>
    </w:p>
    <w:p w:rsidRDefault="008B6460" w:rsidP="00473F36" w:rsidR="00BF3B0B" w:rsidRPr="00473F36">
      <w:pPr>
        <w:ind w:right="505"/>
        <w:jc w:val="both"/>
      </w:pPr>
      <w:r w:rsidRPr="00473F36">
        <w:lastRenderedPageBreak/>
        <w:t xml:space="preserve"> </w:t>
      </w:r>
      <w:r w:rsidR="00BF3B0B" w:rsidRPr="00473F36">
        <w:tab/>
      </w: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BF3B0B" w:rsidP="00BF3B0B" w:rsidR="00BF3B0B" w:rsidRPr="00473F36">
      <w:pPr>
        <w:jc w:val="center"/>
      </w:pPr>
    </w:p>
    <w:p w:rsidRDefault="00BF3B0B" w:rsidP="00473F36" w:rsidR="00473F36" w:rsidRPr="00473F36">
      <w:pPr>
        <w:jc w:val="both"/>
      </w:pPr>
      <w:r w:rsidRPr="00473F36">
        <w:tab/>
        <w:t>Kako je rješenje o dosudi n</w:t>
      </w:r>
      <w:r w:rsidR="00933EEB" w:rsidRPr="00473F36">
        <w:t>ekre</w:t>
      </w:r>
      <w:r w:rsidR="006D3950" w:rsidRPr="00473F36">
        <w:t>t</w:t>
      </w:r>
      <w:r w:rsidR="00933EEB" w:rsidRPr="00473F36">
        <w:t>nine</w:t>
      </w:r>
      <w:r w:rsidR="00960A71">
        <w:t xml:space="preserve"> od 25. siječnja 2017. postalo pravomoćno dana 28. veljače 2017.,</w:t>
      </w:r>
      <w:r w:rsidR="00933EEB" w:rsidRPr="00473F36">
        <w:t xml:space="preserve"> a kupac je </w:t>
      </w:r>
      <w:r w:rsidR="00E9247C" w:rsidRPr="00473F36">
        <w:t>u cijelosti plati</w:t>
      </w:r>
      <w:r w:rsidR="00933EEB" w:rsidRPr="00473F36">
        <w:t>o</w:t>
      </w:r>
      <w:r w:rsidR="00E9247C" w:rsidRPr="00473F36">
        <w:t xml:space="preserve"> </w:t>
      </w:r>
      <w:r w:rsidR="00960A71">
        <w:t>troškove unovčenja nekretnina</w:t>
      </w:r>
      <w:r w:rsidR="00473F36" w:rsidRPr="00473F36">
        <w:t xml:space="preserve">, </w:t>
      </w:r>
      <w:r w:rsidRPr="00473F36">
        <w:t xml:space="preserve">to je u skladu s odredbama </w:t>
      </w:r>
      <w:r w:rsidR="00473F36" w:rsidRPr="00473F36">
        <w:t xml:space="preserve">čl. </w:t>
      </w:r>
      <w:smartTag w:element="metricconverter" w:uri="urn:schemas-microsoft-com:office:smarttags">
        <w:smartTagPr>
          <w:attr w:val="86 st" w:name="ProductID"/>
        </w:smartTagPr>
        <w:r w:rsidR="00473F36" w:rsidRPr="00473F36">
          <w:t>86 st</w:t>
        </w:r>
      </w:smartTag>
      <w:r w:rsidR="00473F36" w:rsidRPr="00473F36">
        <w:t xml:space="preserve">. 2 Ovršnog zakona u svezi s čl. </w:t>
      </w:r>
      <w:smartTag w:element="metricconverter" w:uri="urn:schemas-microsoft-com:office:smarttags">
        <w:smartTagPr>
          <w:attr w:val="108. st" w:name="ProductID"/>
        </w:smartTagPr>
        <w:r w:rsidR="00473F36" w:rsidRPr="00473F36">
          <w:t>108. st</w:t>
        </w:r>
      </w:smartTag>
      <w:r w:rsidR="00473F36" w:rsidRPr="00473F36">
        <w:t>. 1. i 2. Ovršnog zakona, valjalo donijeti zaključak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2516ED" w:rsidR="002516ED" w:rsidRPr="00473F36">
      <w:pPr>
        <w:jc w:val="center"/>
      </w:pPr>
      <w:r w:rsidRPr="00473F36">
        <w:t xml:space="preserve">Zagreb, </w:t>
      </w:r>
      <w:r w:rsidR="00960A71">
        <w:t>24</w:t>
      </w:r>
      <w:r w:rsidR="00681643" w:rsidRPr="00473F36">
        <w:t>.</w:t>
      </w:r>
      <w:r w:rsidR="00960A71">
        <w:t xml:space="preserve"> </w:t>
      </w:r>
      <w:r w:rsidR="00811EC8">
        <w:t>travnja</w:t>
      </w:r>
      <w:r w:rsidR="00681643" w:rsidRPr="00473F36">
        <w:t xml:space="preserve"> 201</w:t>
      </w:r>
      <w:r w:rsidR="00960A71">
        <w:t>7</w:t>
      </w:r>
      <w:r w:rsidR="00681643" w:rsidRPr="00473F36">
        <w:t>.</w:t>
      </w:r>
    </w:p>
    <w:p w:rsidRDefault="002516ED" w:rsidP="002516ED" w:rsidR="002516ED" w:rsidRPr="00473F36">
      <w:pPr>
        <w:jc w:val="both"/>
      </w:pPr>
    </w:p>
    <w:p w:rsidRDefault="002516ED" w:rsidP="006E3869" w:rsidR="006E38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6E386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E3869" w:rsidP="006E3869" w:rsidR="006E38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E3869" w:rsidP="006E3869" w:rsidR="006E386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E3869" w:rsidP="006E3869" w:rsidR="006E386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E3869" w:rsidP="006E3869" w:rsidR="006E386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75046" w:rsidP="006E3869" w:rsidR="0087504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444B4" w:rsidP="00875046" w:rsidR="00A444B4" w:rsidRPr="00473F36">
      <w:pPr>
        <w:jc w:val="both"/>
      </w:pPr>
    </w:p>
    <w:p w:rsidRDefault="001C7FB2" w:rsidP="002516ED" w:rsidR="002516ED" w:rsidRPr="00473F36">
      <w:pPr>
        <w:jc w:val="both"/>
      </w:pPr>
      <w:r w:rsidRPr="00473F36">
        <w:t>POUKA O PRAVNOM LIJEKU:</w:t>
      </w:r>
    </w:p>
    <w:p w:rsidRDefault="001C7FB2" w:rsidP="002516ED" w:rsidR="001C7FB2" w:rsidRPr="00473F36">
      <w:pPr>
        <w:jc w:val="both"/>
      </w:pPr>
      <w:r w:rsidRPr="00473F36">
        <w:t>Protiv zaključka nije dopušten pravni lijek.</w:t>
      </w:r>
    </w:p>
    <w:p w:rsidRDefault="001C7FB2" w:rsidP="002516ED" w:rsidR="001C7FB2" w:rsidRPr="00473F36">
      <w:pPr>
        <w:jc w:val="both"/>
      </w:pPr>
    </w:p>
    <w:p w:rsidRDefault="00875046" w:rsidP="00227A8C" w:rsidR="00875046">
      <w:pPr>
        <w:jc w:val="both"/>
      </w:pPr>
    </w:p>
    <w:p w:rsidRDefault="00875046" w:rsidP="00227A8C" w:rsidR="00875046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</w:p>
    <w:p w:rsidRDefault="006E3869" w:rsidP="00227A8C" w:rsidR="006E3869">
      <w:pPr>
        <w:jc w:val="both"/>
      </w:pPr>
      <w:bookmarkStart w:name="_GoBack" w:id="0"/>
      <w:bookmarkEnd w:id="0"/>
    </w:p>
    <w:sectPr w:rsidSect="000D3836" w:rsidR="006E3869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1134" w:right="1151" w:top="124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869" w:rsidR="006E3869">
      <w:r>
        <w:separator/>
      </w:r>
    </w:p>
  </w:endnote>
  <w:endnote w:id="0" w:type="continuationSeparator">
    <w:p w:rsidRDefault="006E3869" w:rsidR="006E3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869" w:rsidR="006E3869">
      <w:r>
        <w:separator/>
      </w:r>
    </w:p>
  </w:footnote>
  <w:footnote w:id="0" w:type="continuationSeparator">
    <w:p w:rsidRDefault="006E3869" w:rsidR="006E38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3869" w:rsidP="00681643" w:rsidR="006E38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3869" w:rsidR="006E38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3869" w:rsidP="00365404" w:rsidR="006E38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6E3869" w:rsidP="00365404" w:rsidR="006E3869" w:rsidRPr="004002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72 St-255/15</w:t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7709904"/>
      <w:docPartObj>
        <w:docPartGallery w:val="Page Numbers (Top of Page)"/>
        <w:docPartUnique/>
      </w:docPartObj>
    </w:sdtPr>
    <w:sdtEndPr/>
    <w:sdtContent>
      <w:p w:rsidRDefault="006E3869" w:rsidR="006E3869">
        <w:pPr>
          <w:pStyle w:val="Zaglavlje"/>
        </w:pPr>
        <w:r>
          <w:t>1</w:t>
        </w:r>
      </w:p>
    </w:sdtContent>
  </w:sdt>
  <w:p w:rsidRDefault="006E3869" w:rsidR="006E38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4">
    <w:nsid w:val="1CFC2D72"/>
    <w:multiLevelType w:val="hybridMultilevel"/>
    <w:tmpl w:val="A14C86E0"/>
    <w:lvl w:tplc="B1769EA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E23F80"/>
    <w:multiLevelType w:val="hybridMultilevel"/>
    <w:tmpl w:val="A14C86E0"/>
    <w:lvl w:tplc="B1769EA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3B2F9A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489055D"/>
    <w:multiLevelType w:val="hybridMultilevel"/>
    <w:tmpl w:val="8B84EFBA"/>
    <w:lvl w:tplc="1AAED8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1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2847B3"/>
    <w:multiLevelType w:val="hybridMultilevel"/>
    <w:tmpl w:val="59741A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112D52"/>
    <w:multiLevelType w:val="hybridMultilevel"/>
    <w:tmpl w:val="57BE92DC"/>
    <w:lvl w:tplc="78FE0F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FDB4561"/>
    <w:multiLevelType w:val="hybridMultilevel"/>
    <w:tmpl w:val="A14C86E0"/>
    <w:lvl w:tplc="B1769EA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17">
    <w:nsid w:val="5B410AEA"/>
    <w:multiLevelType w:val="hybridMultilevel"/>
    <w:tmpl w:val="0F8CD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19">
    <w:nsid w:val="600B4AC9"/>
    <w:multiLevelType w:val="hybridMultilevel"/>
    <w:tmpl w:val="2F5419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4BA7239"/>
    <w:multiLevelType w:val="hybridMultilevel"/>
    <w:tmpl w:val="65CE20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22">
    <w:nsid w:val="7133001F"/>
    <w:multiLevelType w:val="hybridMultilevel"/>
    <w:tmpl w:val="ED127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26B3E93"/>
    <w:multiLevelType w:val="hybridMultilevel"/>
    <w:tmpl w:val="A14C86E0"/>
    <w:lvl w:tplc="B1769EA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1"/>
  </w:num>
  <w:num w:numId="2">
    <w:abstractNumId w:val="18"/>
  </w:num>
  <w:num w:numId="3">
    <w:abstractNumId w:val="16"/>
  </w:num>
  <w:num w:numId="4">
    <w:abstractNumId w:val="3"/>
  </w:num>
  <w:num w:numId="5">
    <w:abstractNumId w:val="1"/>
  </w:num>
  <w:num w:numId="6">
    <w:abstractNumId w:val="11"/>
  </w:num>
  <w:num w:numId="7">
    <w:abstractNumId w:val="5"/>
  </w:num>
  <w:num w:numId="8">
    <w:abstractNumId w:val="24"/>
  </w:num>
  <w:num w:numId="9">
    <w:abstractNumId w:val="20"/>
  </w:num>
  <w:num w:numId="10">
    <w:abstractNumId w:val="13"/>
  </w:num>
  <w:num w:numId="11">
    <w:abstractNumId w:val="22"/>
  </w:num>
  <w:num w:numId="12">
    <w:abstractNumId w:val="6"/>
  </w:num>
  <w:num w:numId="13">
    <w:abstractNumId w:val="19"/>
  </w:num>
  <w:num w:numId="14">
    <w:abstractNumId w:val="17"/>
  </w:num>
  <w:num w:numId="15">
    <w:abstractNumId w:val="12"/>
  </w:num>
  <w:num w:numId="16">
    <w:abstractNumId w:val="2"/>
  </w:num>
  <w:num w:numId="17">
    <w:abstractNumId w:val="9"/>
  </w:num>
  <w:num w:numId="18">
    <w:abstractNumId w:val="7"/>
  </w:num>
  <w:num w:numId="19">
    <w:abstractNumId w:val="14"/>
  </w:num>
  <w:num w:numId="20">
    <w:abstractNumId w:val="8"/>
  </w:num>
  <w:num w:numId="21">
    <w:abstractNumId w:val="0"/>
  </w:num>
  <w:num w:numId="22">
    <w:abstractNumId w:val="15"/>
  </w:num>
  <w:num w:numId="23">
    <w:abstractNumId w:val="23"/>
  </w:num>
  <w:num w:numId="24">
    <w:abstractNumId w:val="4"/>
  </w:num>
  <w:num w:numId="2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81D9A"/>
    <w:rsid w:val="00081FB5"/>
    <w:rsid w:val="00083F09"/>
    <w:rsid w:val="00094415"/>
    <w:rsid w:val="000D31C3"/>
    <w:rsid w:val="000D3836"/>
    <w:rsid w:val="000E3820"/>
    <w:rsid w:val="000E39C3"/>
    <w:rsid w:val="00127BEB"/>
    <w:rsid w:val="00171D6A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178AB"/>
    <w:rsid w:val="00222C71"/>
    <w:rsid w:val="00225686"/>
    <w:rsid w:val="00227A8C"/>
    <w:rsid w:val="002338B0"/>
    <w:rsid w:val="0023552F"/>
    <w:rsid w:val="00237784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1585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A67F2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6165C2"/>
    <w:rsid w:val="00621BFC"/>
    <w:rsid w:val="0064012B"/>
    <w:rsid w:val="00665DE7"/>
    <w:rsid w:val="00671B8F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3869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6EE7"/>
    <w:rsid w:val="00762664"/>
    <w:rsid w:val="007776E1"/>
    <w:rsid w:val="00781072"/>
    <w:rsid w:val="007911C5"/>
    <w:rsid w:val="00794D71"/>
    <w:rsid w:val="007D7E8B"/>
    <w:rsid w:val="007E0366"/>
    <w:rsid w:val="007E4B35"/>
    <w:rsid w:val="007F3894"/>
    <w:rsid w:val="007F5DA1"/>
    <w:rsid w:val="008051C8"/>
    <w:rsid w:val="00810AAD"/>
    <w:rsid w:val="00811EC8"/>
    <w:rsid w:val="00817116"/>
    <w:rsid w:val="00830102"/>
    <w:rsid w:val="008313AE"/>
    <w:rsid w:val="00854511"/>
    <w:rsid w:val="008568FC"/>
    <w:rsid w:val="00866C20"/>
    <w:rsid w:val="00875046"/>
    <w:rsid w:val="00875C21"/>
    <w:rsid w:val="0088629D"/>
    <w:rsid w:val="00897211"/>
    <w:rsid w:val="008A14B7"/>
    <w:rsid w:val="008B6460"/>
    <w:rsid w:val="008C3ECA"/>
    <w:rsid w:val="008E3633"/>
    <w:rsid w:val="00922739"/>
    <w:rsid w:val="00933EEB"/>
    <w:rsid w:val="00942506"/>
    <w:rsid w:val="009448D8"/>
    <w:rsid w:val="00951878"/>
    <w:rsid w:val="009548F5"/>
    <w:rsid w:val="00960A71"/>
    <w:rsid w:val="009803AC"/>
    <w:rsid w:val="009B7633"/>
    <w:rsid w:val="009D65C8"/>
    <w:rsid w:val="009E74ED"/>
    <w:rsid w:val="009F2342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5036"/>
    <w:rsid w:val="00A737AE"/>
    <w:rsid w:val="00A85775"/>
    <w:rsid w:val="00AA5642"/>
    <w:rsid w:val="00AB2957"/>
    <w:rsid w:val="00AB56E1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16DD9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92150"/>
    <w:rsid w:val="00DA218E"/>
    <w:rsid w:val="00DA2BC4"/>
    <w:rsid w:val="00DA3B30"/>
    <w:rsid w:val="00DB0764"/>
    <w:rsid w:val="00DC0893"/>
    <w:rsid w:val="00DC5C9A"/>
    <w:rsid w:val="00DD3EF2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5964"/>
    <w:rsid w:val="00ED61E4"/>
    <w:rsid w:val="00ED6C13"/>
    <w:rsid w:val="00EE5101"/>
    <w:rsid w:val="00EF34F3"/>
    <w:rsid w:val="00F12E46"/>
    <w:rsid w:val="00F2372C"/>
    <w:rsid w:val="00F31C4E"/>
    <w:rsid w:val="00F5294A"/>
    <w:rsid w:val="00F81236"/>
    <w:rsid w:val="00F82416"/>
    <w:rsid w:val="00F83BD7"/>
    <w:rsid w:val="00F94C70"/>
    <w:rsid w:val="00FA4F2F"/>
    <w:rsid w:val="00FC56D7"/>
    <w:rsid w:val="00FC69D2"/>
    <w:rsid w:val="00FD03B1"/>
    <w:rsid w:val="00FF196A"/>
    <w:rsid w:val="00FF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7504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75046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750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7504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8AB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2178AB"/>
    <w:rPr>
      <w:rFonts w:cs="Arial" w:hAnsi="Arial" w:ascii="Arial"/>
      <w:sz w:val="22"/>
      <w:szCs w:val="24"/>
    </w:rPr>
  </w:style>
  <w:style w:customStyle="true" w:styleId="Odlomakpopisa1" w:type="paragraph">
    <w:name w:val="Odlomak popisa1"/>
    <w:basedOn w:val="Normal"/>
    <w:qFormat/>
    <w:rsid w:val="002178AB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customStyle="true" w:styleId="PodnojeChar" w:type="character">
    <w:name w:val="Podnožje Char"/>
    <w:basedOn w:val="Zadanifontodlomka"/>
    <w:link w:val="Podnoje"/>
    <w:rsid w:val="002178AB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E38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77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7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7504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75046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750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7504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8AB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2178AB"/>
    <w:rPr>
      <w:rFonts w:ascii="Arial" w:cs="Arial" w:hAnsi="Arial"/>
      <w:sz w:val="22"/>
      <w:szCs w:val="24"/>
    </w:rPr>
  </w:style>
  <w:style w:customStyle="1" w:styleId="Odlomakpopisa1" w:type="paragraph">
    <w:name w:val="Odlomak popisa1"/>
    <w:basedOn w:val="Normal"/>
    <w:qFormat/>
    <w:rsid w:val="002178AB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customStyle="1" w:styleId="PodnojeChar" w:type="character">
    <w:name w:val="Podnožje Char"/>
    <w:basedOn w:val="Zadanifontodlomka"/>
    <w:link w:val="Podnoje"/>
    <w:rsid w:val="002178AB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E38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77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7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>St-255/2015-167</izvorni_sadrzaj>
    <derivirana_varijabla naziv="DomainObject.Oznaka_1">St-255/2015-167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54</izvorni_sadrzaj>
    <derivirana_varijabla naziv="DomainObject.BrojStranica_1">54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XVIII dio u kancelu</izvorni_sadrzaj>
    <derivirana_varijabla naziv="DomainObject.Predmet.PrimjedbaSuca_1">Samo XVIII dio u kancelu</derivirana_varijabla>
  </DomainObject.Predmet.PrimjedbaSuca>
  <DomainObject.Predmet.ProtustrankaFormated>
    <izvorni_sadrzaj>  bauMax Zagreb d.o.o. za trgovinu i usluge</izvorni_sadrzaj>
    <derivirana_varijabla naziv="DomainObject.Predmet.ProtustrankaFormated_1">  bauMax Zagreb d.o.o. za trgovinu i usluge</derivirana_varijabla>
  </DomainObject.Predmet.ProtustrankaFormated>
  <DomainObject.Predmet.ProtustrankaFormatedOIB>
    <izvorni_sadrzaj>  bauMax Zagreb d.o.o. za trgovinu i usluge, OIB 09126225915</izvorni_sadrzaj>
    <derivirana_varijabla naziv="DomainObject.Predmet.ProtustrankaFormatedOIB_1">  bauMax Zagreb d.o.o. za trgovinu i usluge, OIB 09126225915</derivirana_varijabla>
  </DomainObject.Predmet.ProtustrankaFormatedOIB>
  <DomainObject.Predmet.ProtustrankaFormatedWithAdress>
    <izvorni_sadrzaj> bauMax Zagreb d.o.o. za trgovinu i usluge, Škorpikova 11, 10000 Zagreb</izvorni_sadrzaj>
    <derivirana_varijabla naziv="DomainObject.Predmet.ProtustrankaFormatedWithAdress_1"> bauMax Zagreb d.o.o. za trgovinu i usluge, Škorpikova 11, 10000 Zagreb</derivirana_varijabla>
  </DomainObject.Predmet.ProtustrankaFormatedWithAdress>
  <DomainObject.Predmet.ProtustrankaFormatedWithAdressOIB>
    <izvorni_sadrzaj> bauMax Zagreb d.o.o. za trgovinu i usluge, OIB 09126225915, Škorpikova 11, 10000 Zagreb</izvorni_sadrzaj>
    <derivirana_varijabla naziv="DomainObject.Predmet.ProtustrankaFormatedWithAdressOIB_1"> bauMax Zagreb d.o.o. za trgovinu i usluge, OIB 09126225915, Škorpikova 11, 10000 Zagreb</derivirana_varijabla>
  </DomainObject.Predmet.ProtustrankaFormatedWithAdressOIB>
  <DomainObject.Predmet.ProtustrankaWithAdress>
    <izvorni_sadrzaj>bauMax Zagreb d.o.o. za trgovinu i usluge Škorpikova 11, 10000 Zagreb</izvorni_sadrzaj>
    <derivirana_varijabla naziv="DomainObject.Predmet.ProtustrankaWithAdress_1">bauMax Zagreb d.o.o. za trgovinu i usluge Škorpikova 11, 10000 Zagreb</derivirana_varijabla>
  </DomainObject.Predmet.ProtustrankaWithAdress>
  <DomainObject.Predmet.ProtustrankaWithAdressOIB>
    <izvorni_sadrzaj>bauMax Zagreb d.o.o. za trgovinu i usluge, OIB 09126225915, Škorpikova 11, 10000 Zagreb</izvorni_sadrzaj>
    <derivirana_varijabla naziv="DomainObject.Predmet.ProtustrankaWithAdressOIB_1">bauMax Zagreb d.o.o. za trgovinu i usluge, OIB 09126225915, Škorpikova 11, 10000 Zagreb</derivirana_varijabla>
  </DomainObject.Predmet.ProtustrankaWithAdressOIB>
  <DomainObject.Predmet.ProtustrankaNazivFormated>
    <izvorni_sadrzaj>bauMax Zagreb d.o.o. za trgovinu i usluge</izvorni_sadrzaj>
    <derivirana_varijabla naziv="DomainObject.Predmet.ProtustrankaNazivFormated_1">bauMax Zagreb d.o.o. za trgovinu i usluge</derivirana_varijabla>
  </DomainObject.Predmet.ProtustrankaNazivFormated>
  <DomainObject.Predmet.ProtustrankaNazivFormatedOIB>
    <izvorni_sadrzaj>bauMax Zagreb d.o.o. za trgovinu i usluge, OIB 09126225915</izvorni_sadrzaj>
    <derivirana_varijabla naziv="DomainObject.Predmet.ProtustrankaNazivFormatedOIB_1">bauMax Zagreb d.o.o. za trgovinu i usluge, OIB 09126225915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FLIBA, društvo s ograničenom odgovornošću za trgovinu; PEVEC maloprodaja neprehrambene robe dioničko društvo</izvorni_sadrzaj>
    <derivirana_varijabla naziv="DomainObject.Predmet.StrankaFormated_1">  FINA Regionalni centar Zagreb; FLIBA, društvo s ograničenom odgovornošću za trgovinu; PEVEC maloprodaja neprehrambene robe dioničko društvo</derivirana_varijabla>
  </DomainObject.Predmet.StrankaFormated>
  <DomainObject.Predmet.StrankaFormatedOIB>
    <izvorni_sadrzaj>  FINA Regionalni centar Zagreb, OIB 85821130368; FLIBA, društvo s ograničenom odgovornošću za trgovinu, OIB 30777726033; PEVEC maloprodaja neprehrambene robe dioničko društvo, OIB 73660371074</izvorni_sadrzaj>
    <derivirana_varijabla naziv="DomainObject.Predmet.StrankaFormatedOIB_1">  FINA Regionalni centar Zagreb, OIB 85821130368; FLIBA, društvo s ograničenom odgovornošću za trgovinu, OIB 30777726033; PEVEC maloprodaja neprehrambene robe dioničko društvo, OIB 73660371074</derivirana_varijabla>
  </DomainObject.Predmet.StrankaFormatedOIB>
  <DomainObject.Predmet.StrankaFormatedWithAdress>
    <izvorni_sadrzaj> FINA Regionalni centar Zagreb, Koturaška 43, 10000 Zagreb; FLIBA, društvo s ograničenom odgovornošću za trgovinu, Gospodarska ulica 5, 10255 Donji Stupnik; PEVEC maloprodaja neprehrambene robe dioničko društvo, Savska cesta 84, 10360 Sesvete</izvorni_sadrzaj>
    <derivirana_varijabla naziv="DomainObject.Predmet.StrankaFormatedWithAdress_1"> FINA Regionalni centar Zagreb, Koturaška 43, 10000 Zagreb; FLIBA, društvo s ograničenom odgovornošću za trgovinu, Gospodarska ulica 5, 10255 Donji Stupnik; PEVEC maloprodaja neprehrambene robe dioničko društvo, Savska cesta 84, 10360 Sesvete</derivirana_varijabla>
  </DomainObject.Predmet.StrankaFormatedWithAdress>
  <DomainObject.Predmet.StrankaFormatedWithAdressOIB>
    <izvorni_sadrzaj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izvorni_sadrzaj>
    <derivirana_varijabla naziv="DomainObject.Predmet.StrankaFormatedWithAdressOIB_1"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derivirana_varijabla>
  </DomainObject.Predmet.StrankaFormatedWithAdressOIB>
  <DomainObject.Predmet.StrankaWithAdress>
    <izvorni_sadrzaj>FINA Regionalni centar Zagreb Koturaška 43,10000 Zagreb,FLIBA, društvo s ograničenom odgovornošću za trgovinu Gospodarska ulica 5,10255 Donji Stupnik,PEVEC maloprodaja neprehrambene robe dioničko društvo Savska cesta 84,10360 Sesvete</izvorni_sadrzaj>
    <derivirana_varijabla naziv="DomainObject.Predmet.StrankaWithAdress_1">FINA Regionalni centar Zagreb Koturaška 43,10000 Zagreb,FLIBA, društvo s ograničenom odgovornošću za trgovinu Gospodarska ulica 5,10255 Donji Stupnik,PEVEC maloprodaja neprehrambene robe dioničko društvo Savska cesta 84,10360 Sesvete</derivirana_varijabla>
  </DomainObject.Predmet.StrankaWithAdress>
  <DomainObject.Predmet.StrankaWithAdressOIB>
    <izvorni_sadrzaj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izvorni_sadrzaj>
    <derivirana_varijabla naziv="DomainObject.Predmet.StrankaWithAdressOIB_1"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derivirana_varijabla>
  </DomainObject.Predmet.StrankaWithAdressOIB>
  <DomainObject.Predmet.StrankaNazivFormated>
    <izvorni_sadrzaj>FINA Regionalni centar Zagreb,FLIBA, društvo s ograničenom odgovornošću za trgovinu,PEVEC maloprodaja neprehrambene robe dioničko društvo</izvorni_sadrzaj>
    <derivirana_varijabla naziv="DomainObject.Predmet.StrankaNazivFormated_1">FINA Regionalni centar Zagreb,FLIBA, društvo s ograničenom odgovornošću za trgovinu,PEVEC maloprodaja neprehrambene robe dioničko društvo</derivirana_varijabla>
  </DomainObject.Predmet.StrankaNazivFormated>
  <DomainObject.Predmet.StrankaNazivFormatedOIB>
    <izvorni_sadrzaj>FINA Regionalni centar Zagreb, OIB 85821130368,FLIBA, društvo s ograničenom odgovornošću za trgovinu, OIB 30777726033,PEVEC maloprodaja neprehrambene robe dioničko društvo, OIB 73660371074</izvorni_sadrzaj>
    <derivirana_varijabla naziv="DomainObject.Predmet.StrankaNazivFormatedOIB_1">FINA Regionalni centar Zagreb, OIB 85821130368,FLIBA, društvo s ograničenom odgovornošću za trgovinu, OIB 30777726033,PEVEC maloprodaja neprehrambene robe dioničko društvo, OIB 73660371074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Formated_1">
      <item>FINA Regionalni centar Zagreb</item>
      <item>FLIBA, društvo s ograničenom odgovornošću za trgovinu</item>
      <item>PEVEC maloprodaja neprehrambene robe dioničko društvo</item>
    </derivirana_varijabla>
  </DomainObject.Predmet.StrankaListFormated>
  <DomainObject.Predmet.StrankaList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FormatedOIB>
  <DomainObject.Predmet.StrankaListFormatedWithAdress>
    <izvorni_sadrzaj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izvorni_sadrzaj>
    <derivirana_varijabla naziv="DomainObject.Predmet.StrankaListFormatedWithAdress_1"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derivirana_varijabla>
  </DomainObject.Predmet.StrankaListFormatedWithAdress>
  <DomainObject.Predmet.StrankaListFormatedWithAdressOIB>
    <izvorni_sadrzaj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izvorni_sadrzaj>
    <derivirana_varijabla naziv="DomainObject.Predmet.StrankaListFormatedWithAdressOIB_1"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derivirana_varijabla>
  </DomainObject.Predmet.StrankaListFormatedWithAdressOIB>
  <DomainObject.Predmet.StrankaListNaziv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NazivFormated_1">
      <item>FINA Regionalni centar Zagreb</item>
      <item>FLIBA, društvo s ograničenom odgovornošću za trgovinu</item>
      <item>PEVEC maloprodaja neprehrambene robe dioničko društvo</item>
    </derivirana_varijabla>
  </DomainObject.Predmet.StrankaListNazivFormated>
  <DomainObject.Predmet.StrankaListNaziv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Naziv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NazivFormatedOIB>
  <DomainObject.Predmet.ProtuStrankaListFormated>
    <izvorni_sadrzaj>
      <item>bauMax Zagreb d.o.o. za trgovinu i usluge</item>
    </izvorni_sadrzaj>
    <derivirana_varijabla naziv="DomainObject.Predmet.ProtuStrankaListFormated_1">
      <item>bauMax Zagreb d.o.o. za trgovinu i usluge</item>
    </derivirana_varijabla>
  </DomainObject.Predmet.ProtuStrankaListFormated>
  <DomainObject.Predmet.ProtuStrankaListFormatedOIB>
    <izvorni_sadrzaj>
      <item>bauMax Zagreb d.o.o. za trgovinu i usluge, OIB 09126225915</item>
    </izvorni_sadrzaj>
    <derivirana_varijabla naziv="DomainObject.Predmet.ProtuStrankaListFormatedOIB_1">
      <item>bauMax Zagreb d.o.o. za trgovinu i usluge, OIB 09126225915</item>
    </derivirana_varijabla>
  </DomainObject.Predmet.ProtuStrankaListFormatedOIB>
  <DomainObject.Predmet.ProtuStrankaListFormatedWithAdress>
    <izvorni_sadrzaj>
      <item>bauMax Zagreb d.o.o. za trgovinu i usluge, Škorpikova 11, 10000 Zagreb</item>
    </izvorni_sadrzaj>
    <derivirana_varijabla naziv="DomainObject.Predmet.ProtuStrankaListFormatedWithAdress_1">
      <item>bauMax Zagreb d.o.o. za trgovinu i usluge, Škorpikova 11, 10000 Zagreb</item>
    </derivirana_varijabla>
  </DomainObject.Predmet.ProtuStrankaListFormatedWithAdress>
  <DomainObject.Predmet.ProtuStrankaListFormatedWithAdressOIB>
    <izvorni_sadrzaj>
      <item>bauMax Zagreb d.o.o. za trgovinu i usluge, OIB 09126225915, Škorpikova 11, 10000 Zagreb</item>
    </izvorni_sadrzaj>
    <derivirana_varijabla naziv="DomainObject.Predmet.ProtuStrankaListFormatedWithAdressOIB_1">
      <item>bauMax Zagreb d.o.o. za trgovinu i usluge, OIB 09126225915, Škorpikova 11, 10000 Zagreb</item>
    </derivirana_varijabla>
  </DomainObject.Predmet.ProtuStrankaListFormatedWithAdressOIB>
  <DomainObject.Predmet.ProtuStrankaListNazivFormated>
    <izvorni_sadrzaj>
      <item>bauMax Zagreb d.o.o. za trgovinu i usluge</item>
    </izvorni_sadrzaj>
    <derivirana_varijabla naziv="DomainObject.Predmet.ProtuStrankaListNazivFormated_1">
      <item>bauMax Zagreb d.o.o. za trgovinu i usluge</item>
    </derivirana_varijabla>
  </DomainObject.Predmet.ProtuStrankaListNazivFormated>
  <DomainObject.Predmet.ProtuStrankaListNazivFormatedOIB>
    <izvorni_sadrzaj>
      <item>bauMax Zagreb d.o.o. za trgovinu i usluge, OIB 09126225915</item>
    </izvorni_sadrzaj>
    <derivirana_varijabla naziv="DomainObject.Predmet.ProtuStrankaListNazivFormatedOIB_1">
      <item>bauMax Zagreb d.o.o. za trgovinu i usluge, OIB 09126225915</item>
    </derivirana_varijabla>
  </DomainObject.Predmet.ProtuStrankaListNazivFormatedOIB>
  <DomainObject.Predmet.OstaliList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izvorni_sadrzaj>
    <derivirana_varijabla naziv="DomainObject.Predmet.OstaliList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derivirana_varijabla>
  </DomainObject.Predmet.OstaliListFormated>
  <DomainObject.Predmet.OstaliList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izvorni_sadrzaj>
    <derivirana_varijabla naziv="DomainObject.Predmet.OstaliList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derivirana_varijabla>
  </DomainObject.Predmet.OstaliListFormatedOIB>
  <DomainObject.Predmet.OstaliListFormatedWithAdress>
    <izvorni_sadrzaj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HEP-Operator distribucijskog sustava d.o.o. za distribuciju i opskrbu električne energije,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</izvorni_sadrzaj>
    <derivirana_varijabla naziv="DomainObject.Predmet.OstaliListFormatedWithAdress_1"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HEP-Operator distribucijskog sustava d.o.o. za distribuciju i opskrbu električne energije,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</derivirana_varijabla>
  </DomainObject.Predmet.OstaliListFormatedWithAdress>
  <DomainObject.Predmet.OstaliListFormatedWithAdressOIB>
    <izvorni_sadrzaj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HEP-Operator distribucijskog sustava d.o.o. za distribuciju i opskrbu električne energije, OIB 46830600751,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</izvorni_sadrzaj>
    <derivirana_varijabla naziv="DomainObject.Predmet.OstaliListFormatedWithAdressOIB_1"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HEP-Operator distribucijskog sustava d.o.o. za distribuciju i opskrbu električne energije, OIB 46830600751,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</derivirana_varijabla>
  </DomainObject.Predmet.OstaliListFormatedWithAdressOIB>
  <DomainObject.Predmet.OstaliListNaziv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izvorni_sadrzaj>
    <derivirana_varijabla naziv="DomainObject.Predmet.OstaliListNaziv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derivirana_varijabla>
  </DomainObject.Predmet.OstaliListNazivFormated>
  <DomainObject.Predmet.OstaliListNaziv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izvorni_sadrzaj>
    <derivirana_varijabla naziv="DomainObject.Predmet.OstaliListNaziv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St-255/2015-167</izvorni_sadrzaj>
    <derivirana_varijabla naziv="DomainObject.PoslovniBrojDokumenta_1">St-255/2015-167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bauMax Zagreb d.o.o. za trgovinu i usluge</izvorni_sadrzaj>
    <derivirana_varijabla naziv="DomainObject.Predmet.ProtustrankaIDrugi_1">bauMax Zagreb d.o.o. za trgovinu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bauMax Zagreb d.o.o. za trgovinu i usluge, OIB 09126225915, Škorpikova 11, 10000 Zagreb</izvorni_sadrzaj>
    <derivirana_varijabla naziv="DomainObject.Predmet.ProtustrankaIDrugiAdressOIB_1">bauMax Zagreb d.o.o. za trgovinu i usluge, OIB 09126225915,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</izvorni_sadrzaj>
    <derivirana_varijabla naziv="DomainObject.Predmet.SudioniciListNaziv_1"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</derivirana_varijabla>
  </DomainObject.Predmet.SudioniciListNaziv>
  <DomainObject.Predmet.SudioniciListAdressOIB>
    <izvorni_sadrzaj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HEP-Operator distribucijskog sustava d.o.o. za distribuciju i opskrbu električne energije, OIB 46830600751,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</izvorni_sadrzaj>
    <derivirana_varijabla naziv="DomainObject.Predmet.SudioniciListAdressOIB_1"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HEP-Operator distribucijskog sustava d.o.o. za distribuciju i opskrbu električne energije, OIB 46830600751,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46830600751</item>
      <item>, OIB 78866932443</item>
      <item>, OIB 30777726033</item>
      <item>, OIB 44071613559</item>
      <item>, OIB 73660371074</item>
      <item>, OIB null</item>
    </izvorni_sadrzaj>
    <derivirana_varijabla naziv="DomainObject.Predmet.SudioniciListNazivOIB_1"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46830600751</item>
      <item>, OIB 78866932443</item>
      <item>, OIB 30777726033</item>
      <item>, OIB 44071613559</item>
      <item>, OIB 73660371074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55</properties:Pages>
  <properties:Words>23083</properties:Words>
  <properties:Characters>130609</properties:Characters>
  <properties:Lines>2799</properties:Lines>
  <properties:Paragraphs>708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2017-04-24T11:38:00Z</dcterms:created>
  <dc:creator>Korisnik</dc:creator>
  <cp:lastModifiedBy>Jadranka Zelić</cp:lastModifiedBy>
  <cp:lastPrinted>2017-04-24T11:24:00Z</cp:lastPrinted>
  <dcterms:modified xmlns:xsi="http://www.w3.org/2001/XMLSchema-instance" xsi:type="dcterms:W3CDTF">2017-04-24T12:35:00Z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St-255/2015-167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55</vt:i4>
  </prop:property>
</prop:Properties>
</file>