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f532" w14:paraId="aaaf53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316F7">
        <w:t>621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F32497">
        <w:t>ZLATKO NIKŠIĆ jednostavno društvo s ograničenom odgovornošću za ugostiteljstvo, Zagreb, Ivankovačka ulica 14 (OIB: 11402943620)</w:t>
      </w:r>
      <w:r w:rsidR="002E6A10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F32497">
        <w:t>18.930,93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64F42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316F7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St-621/2019</izvorni_sadrzaj>
    <derivirana_varijabla naziv="DomainObject.Predmet.OznakaBroj_1">St-621/2019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NIKŠIĆ jednostavno društvo s ograničenom odgovornošću za ugostiteljstvo</izvorni_sadrzaj>
    <derivirana_varijabla naziv="DomainObject.Predmet.ProtustrankaFormated_1">  ZLATKO NIKŠIĆ jednostavno društvo s ograničenom odgovornošću za ugostiteljstvo</derivirana_varijabla>
  </DomainObject.Predmet.ProtustrankaFormated>
  <DomainObject.Predmet.ProtustrankaFormatedOIB>
    <izvorni_sadrzaj>  ZLATKO NIKŠIĆ jednostavno društvo s ograničenom odgovornošću za ugostiteljstvo, OIB 11402943620</izvorni_sadrzaj>
    <derivirana_varijabla naziv="DomainObject.Predmet.ProtustrankaFormatedOIB_1">  ZLATKO NIKŠIĆ jednostavno društvo s ograničenom odgovornošću za ugostiteljstvo, OIB 11402943620</derivirana_varijabla>
  </DomainObject.Predmet.ProtustrankaFormatedOIB>
  <DomainObject.Predmet.ProtustrankaFormatedWithAdress>
    <izvorni_sadrzaj> ZLATKO NIKŠIĆ jednostavno društvo s ograničenom odgovornošću za ugostiteljstvo, Ivankovačka ulica 14, 10000 Zagreb</izvorni_sadrzaj>
    <derivirana_varijabla naziv="DomainObject.Predmet.ProtustrankaFormatedWithAdress_1"> ZLATKO NIKŠIĆ jednostavno društvo s ograničenom odgovornošću za ugostiteljstvo, Ivankovačka ulica 14, 10000 Zagreb</derivirana_varijabla>
  </DomainObject.Predmet.ProtustrankaFormatedWithAdress>
  <DomainObject.Predmet.ProtustrankaFormatedWithAdressOIB>
    <izvorni_sadrzaj> ZLATKO NIKŠIĆ jednostavno društvo s ograničenom odgovornošću za ugostiteljstvo, OIB 11402943620, Ivankovačka ulica 14, 10000 Zagreb</izvorni_sadrzaj>
    <derivirana_varijabla naziv="DomainObject.Predmet.ProtustrankaFormatedWithAdressOIB_1"> ZLATKO NIKŠIĆ jednostavno društvo s ograničenom odgovornošću za ugostiteljstvo, OIB 11402943620, Ivankovačka ulica 14, 10000 Zagreb</derivirana_varijabla>
  </DomainObject.Predmet.ProtustrankaFormatedWithAdressOIB>
  <DomainObject.Predmet.ProtustrankaWithAdress>
    <izvorni_sadrzaj>ZLATKO NIKŠIĆ jednostavno društvo s ograničenom odgovornošću za ugostiteljstvo Ivankovačka ulica 14, 10000 Zagreb</izvorni_sadrzaj>
    <derivirana_varijabla naziv="DomainObject.Predmet.ProtustrankaWithAdress_1">ZLATKO NIKŠIĆ jednostavno društvo s ograničenom odgovornošću za ugostiteljstvo Ivankovačka ulica 14, 10000 Zagreb</derivirana_varijabla>
  </DomainObject.Predmet.ProtustrankaWithAdress>
  <DomainObject.Predmet.ProtustrankaWithAdressOIB>
    <izvorni_sadrzaj>ZLATKO NIKŠIĆ jednostavno društvo s ograničenom odgovornošću za ugostiteljstvo, OIB 11402943620, Ivankovačka ulica 14, 10000 Zagreb</izvorni_sadrzaj>
    <derivirana_varijabla naziv="DomainObject.Predmet.ProtustrankaWithAdressOIB_1">ZLATKO NIKŠIĆ jednostavno društvo s ograničenom odgovornošću za ugostiteljstvo, OIB 11402943620, Ivankovačka ulica 14, 10000 Zagreb</derivirana_varijabla>
  </DomainObject.Predmet.ProtustrankaWithAdressOIB>
  <DomainObject.Predmet.ProtustrankaNazivFormated>
    <izvorni_sadrzaj>ZLATKO NIKŠIĆ jednostavno društvo s ograničenom odgovornošću za ugostiteljstvo</izvorni_sadrzaj>
    <derivirana_varijabla naziv="DomainObject.Predmet.ProtustrankaNazivFormated_1">ZLATKO NIKŠIĆ jednostavno društvo s ograničenom odgovornošću za ugostiteljstvo</derivirana_varijabla>
  </DomainObject.Predmet.ProtustrankaNazivFormated>
  <DomainObject.Predmet.ProtustrankaNazivFormatedOIB>
    <izvorni_sadrzaj>ZLATKO NIKŠIĆ jednostavno društvo s ograničenom odgovornošću za ugostiteljstvo, OIB 11402943620</izvorni_sadrzaj>
    <derivirana_varijabla naziv="DomainObject.Predmet.ProtustrankaNazivFormatedOIB_1">ZLATKO NIKŠIĆ jednostavno društvo s ograničenom odgovornošću za ugostiteljstvo, OIB 11402943620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NIKŠIĆ jednostavno društvo s ograničenom odgovornošću za ugostiteljstvo</item>
    </izvorni_sadrzaj>
    <derivirana_varijabla naziv="DomainObject.Predmet.ProtuStrankaListFormated_1">
      <item>ZLATKO NIKŠIĆ jednostavno društvo s ograničenom odgovornošću za ugostiteljstvo</item>
    </derivirana_varijabla>
  </DomainObject.Predmet.ProtuStrankaListFormated>
  <DomainObject.Predmet.ProtuStrankaListFormatedOIB>
    <izvorni_sadrzaj>
      <item>ZLATKO NIKŠIĆ jednostavno društvo s ograničenom odgovornošću za ugostiteljstvo, OIB 11402943620</item>
    </izvorni_sadrzaj>
    <derivirana_varijabla naziv="DomainObject.Predmet.ProtuStrankaListFormatedOIB_1">
      <item>ZLATKO NIKŠIĆ jednostavno društvo s ograničenom odgovornošću za ugostiteljstvo, OIB 11402943620</item>
    </derivirana_varijabla>
  </DomainObject.Predmet.ProtuStrankaListFormatedOIB>
  <DomainObject.Predmet.ProtuStrankaListFormatedWithAdress>
    <izvorni_sadrzaj>
      <item>ZLATKO NIKŠIĆ jednostavno društvo s ograničenom odgovornošću za ugostiteljstvo, Ivankovačka ulica 14, 10000 Zagreb</item>
    </izvorni_sadrzaj>
    <derivirana_varijabla naziv="DomainObject.Predmet.ProtuStrankaListFormatedWithAdress_1">
      <item>ZLATKO NIKŠIĆ jednostavno društvo s ograničenom odgovornošću za ugostiteljstvo, Ivankovačka ulica 14, 10000 Zagreb</item>
    </derivirana_varijabla>
  </DomainObject.Predmet.ProtuStrankaListFormatedWithAdress>
  <DomainObject.Predmet.ProtuStrankaListFormatedWithAdressOIB>
    <izvorni_sadrzaj>
      <item>ZLATKO NIKŠIĆ jednostavno društvo s ograničenom odgovornošću za ugostiteljstvo, OIB 11402943620, Ivankovačka ulica 14, 10000 Zagreb</item>
    </izvorni_sadrzaj>
    <derivirana_varijabla naziv="DomainObject.Predmet.ProtuStrankaListFormatedWithAdressOIB_1">
      <item>ZLATKO NIKŠIĆ jednostavno društvo s ograničenom odgovornošću za ugostiteljstvo, OIB 11402943620, Ivankovačka ulica 14, 10000 Zagreb</item>
    </derivirana_varijabla>
  </DomainObject.Predmet.ProtuStrankaListFormatedWithAdressOIB>
  <DomainObject.Predmet.ProtuStrankaListNazivFormated>
    <izvorni_sadrzaj>
      <item>ZLATKO NIKŠIĆ jednostavno društvo s ograničenom odgovornošću za ugostiteljstvo</item>
    </izvorni_sadrzaj>
    <derivirana_varijabla naziv="DomainObject.Predmet.ProtuStrankaListNazivFormated_1">
      <item>ZLATKO NIKŠIĆ jednostavno društvo s ograničenom odgovornošću za ugostiteljstvo</item>
    </derivirana_varijabla>
  </DomainObject.Predmet.ProtuStrankaListNazivFormated>
  <DomainObject.Predmet.ProtuStrankaListNazivFormatedOIB>
    <izvorni_sadrzaj>
      <item>ZLATKO NIKŠIĆ jednostavno društvo s ograničenom odgovornošću za ugostiteljstvo, OIB 11402943620</item>
    </izvorni_sadrzaj>
    <derivirana_varijabla naziv="DomainObject.Predmet.ProtuStrankaListNazivFormatedOIB_1">
      <item>ZLATKO NIKŠIĆ jednostavno društvo s ograničenom odgovornošću za ugostiteljstvo, OIB 11402943620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NIKŠIĆ jednostavno društvo s ograničenom odgovornošću za ugostiteljstvo</izvorni_sadrzaj>
    <derivirana_varijabla naziv="DomainObject.Predmet.ProtustrankaIDrugi_1">ZLATKO NIKŠIĆ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ZLATKO NIKŠIĆ jednostavno društvo s ograničenom odgovornošću za ugostiteljstvo, OIB 11402943620, Ivankovačka ulica 14, 10000 Zagreb</izvorni_sadrzaj>
    <derivirana_varijabla naziv="DomainObject.Predmet.ProtustrankaIDrugiAdressOIB_1">ZLATKO NIKŠIĆ jednostavno društvo s ograničenom odgovornošću za ugostiteljstvo, OIB 11402943620, Ivankovačka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NIKŠIĆ jednostavno društvo s ograničenom odgovornošću za ugostiteljstvo</item>
    </izvorni_sadrzaj>
    <derivirana_varijabla naziv="DomainObject.Predmet.SudioniciListNaziv_1">
      <item>FINA Regionalni centar Zagreb</item>
      <item>ZLATKO NIKŠIĆ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ZLATKO NIKŠIĆ jednostavno društvo s ograničenom odgovornošću za ugostiteljstvo, OIB 11402943620, Ivankovačka ulica 14,10000 Zagreb</item>
    </izvorni_sadrzaj>
    <derivirana_varijabla naziv="DomainObject.Predmet.SudioniciListAdressOIB_1">
      <item>FINA Regionalni centar Zagreb, OIB 85821130368, Trg svibanjskih žrtava 1995. 1,10000 Zagreb</item>
      <item>ZLATKO NIKŠIĆ jednostavno društvo s ograničenom odgovornošću za ugostiteljstvo, OIB 11402943620, Ivankovačka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11402943620</item>
    </izvorni_sadrzaj>
    <derivirana_varijabla naziv="DomainObject.Predmet.SudioniciListNazivOIB_1">
      <item>, OIB 85821130368</item>
      <item>, OIB 11402943620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0B7B5-16BE-4708-A69D-C7A84EBB9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1379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2019-07-12T08:36:00Z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2019-07-15T05:57:00Z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(st-621-2019.docx)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