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7b67" w14:paraId="a157b67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CB4CC4">
        <w:rPr>
          <w:lang w:val="hr-HR"/>
        </w:rPr>
        <w:t>St-807/15-4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B4CC4">
        <w:t>ŽIVOTINJSKA FARMA VARAŽDIN d.o.o., OIB:24358556053 sa sjedištem u Belska 1 A, 42201 Beretinec</w:t>
      </w:r>
      <w:r w:rsidR="001E75D3">
        <w:t>, dana 1</w:t>
      </w:r>
      <w:r w:rsidR="0054001D">
        <w:t>8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B4CC4">
        <w:t>ŽIVOTINJSKA FARMA VARAŽDIN d.o.o., OIB:24358556053 sa sjedištem u Belska 1 A, 42201 Beretinec</w:t>
      </w:r>
      <w:r w:rsidR="00830E49">
        <w:t xml:space="preserve">, iznosi </w:t>
      </w:r>
      <w:r w:rsidR="00CB4CC4">
        <w:t>27.756,75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B4CC4">
        <w:t>direktor</w:t>
      </w:r>
      <w:r w:rsidR="002E00D7">
        <w:t xml:space="preserve"> dužnika </w:t>
      </w:r>
      <w:r w:rsidR="00CB4CC4">
        <w:t>Robert Vlah, OIB: 28138454505 iz Zagreba, Hrvoja Macanovića 11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B4CC4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CB4CC4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B4CC4">
        <w:rPr>
          <w:lang w:val="hr-HR"/>
        </w:rPr>
        <w:t>16.11.2015.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B4CC4">
        <w:t>ŽIVOTINJSKA FARMA VARAŽDIN d.o.o., OIB:24358556053 sa sjedištem u Belska 1 A, 42201 Beretinec</w:t>
      </w:r>
      <w:r>
        <w:t>, navodeći da du</w:t>
      </w:r>
      <w:r w:rsidR="00715C85">
        <w:t xml:space="preserve">žnik na dan </w:t>
      </w:r>
      <w:r w:rsidR="00CB4CC4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B4CC4">
        <w:t>27.756,75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4001D">
        <w:rPr>
          <w:lang w:val="hr-HR"/>
        </w:rPr>
        <w:t>8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568" w:rsidP="007F64E0" w:rsidR="007A4568">
      <w:r>
        <w:separator/>
      </w:r>
    </w:p>
  </w:endnote>
  <w:endnote w:id="0" w:type="continuationSeparator">
    <w:p w:rsidRDefault="007A4568" w:rsidP="007F64E0" w:rsidR="007A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568" w:rsidP="007F64E0" w:rsidR="007A4568">
      <w:r>
        <w:separator/>
      </w:r>
    </w:p>
  </w:footnote>
  <w:footnote w:id="0" w:type="continuationSeparator">
    <w:p w:rsidRDefault="007A4568" w:rsidP="007F64E0" w:rsidR="007A4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2AA7" w:rsidRPr="00652AA7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CB4CC4">
      <w:rPr>
        <w:lang w:val="hr-HR"/>
      </w:rPr>
      <w:t>St-807/15-4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001D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2AA7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13E8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568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4CC4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ŽIVOTINJSKA FARMA VARAŽDIN d.o.o. za trgovinu i usluge</izvorni_sadrzaj>
    <derivirana_varijabla naziv="DomainObject.Predmet.ProtustrankaFormated_1">  ŽIVOTINJSKA FARMA VARAŽDIN d.o.o. za trgovinu i usluge</derivirana_varijabla>
  </DomainObject.Predmet.ProtustrankaFormated>
  <DomainObject.Predmet.ProtustrankaFormatedOIB>
    <izvorni_sadrzaj>  ŽIVOTINJSKA FARMA VARAŽDIN d.o.o. za trgovinu i usluge, OIB 24358556053</izvorni_sadrzaj>
    <derivirana_varijabla naziv="DomainObject.Predmet.ProtustrankaFormatedOIB_1">  ŽIVOTINJSKA FARMA VARAŽDIN d.o.o. za trgovinu i usluge, OIB 24358556053</derivirana_varijabla>
  </DomainObject.Predmet.ProtustrankaFormatedOIB>
  <DomainObject.Predmet.ProtustrankaFormatedWithAdress>
    <izvorni_sadrzaj> ŽIVOTINJSKA FARMA VARAŽDIN d.o.o. za trgovinu i usluge, Belska 1/A, 42204 Beretinec</izvorni_sadrzaj>
    <derivirana_varijabla naziv="DomainObject.Predmet.ProtustrankaFormatedWithAdress_1"> ŽIVOTINJSKA FARMA VARAŽDIN d.o.o. za trgovinu i usluge, Belska 1/A, 42204 Beretinec</derivirana_varijabla>
  </DomainObject.Predmet.ProtustrankaFormatedWithAdress>
  <DomainObject.Predmet.ProtustrankaFormatedWithAdressOIB>
    <izvorni_sadrzaj> ŽIVOTINJSKA FARMA VARAŽDIN d.o.o. za trgovinu i usluge, OIB 24358556053, Belska 1/A, 42204 Beretinec</izvorni_sadrzaj>
    <derivirana_varijabla naziv="DomainObject.Predmet.ProtustrankaFormatedWithAdressOIB_1"> ŽIVOTINJSKA FARMA VARAŽDIN d.o.o. za trgovinu i usluge, OIB 24358556053, Belska 1/A, 42204 Beretinec</derivirana_varijabla>
  </DomainObject.Predmet.ProtustrankaFormatedWithAdressOIB>
  <DomainObject.Predmet.ProtustrankaWithAdress>
    <izvorni_sadrzaj>ŽIVOTINJSKA FARMA VARAŽDIN d.o.o. za trgovinu i usluge Belska 1/A, 42204 Beretinec</izvorni_sadrzaj>
    <derivirana_varijabla naziv="DomainObject.Predmet.ProtustrankaWithAdress_1">ŽIVOTINJSKA FARMA VARAŽDIN d.o.o. za trgovinu i usluge Belska 1/A, 42204 Beretinec</derivirana_varijabla>
  </DomainObject.Predmet.ProtustrankaWithAdress>
  <DomainObject.Predmet.ProtustrankaWithAdressOIB>
    <izvorni_sadrzaj>ŽIVOTINJSKA FARMA VARAŽDIN d.o.o. za trgovinu i usluge, OIB 24358556053, Belska 1/A, 42204 Beretinec</izvorni_sadrzaj>
    <derivirana_varijabla naziv="DomainObject.Predmet.ProtustrankaWithAdressOIB_1">ŽIVOTINJSKA FARMA VARAŽDIN d.o.o. za trgovinu i usluge, OIB 24358556053, Belska 1/A, 42204 Beretinec</derivirana_varijabla>
  </DomainObject.Predmet.ProtustrankaWithAdressOIB>
  <DomainObject.Predmet.ProtustrankaNazivFormated>
    <izvorni_sadrzaj>ŽIVOTINJSKA FARMA VARAŽDIN d.o.o. za trgovinu i usluge</izvorni_sadrzaj>
    <derivirana_varijabla naziv="DomainObject.Predmet.ProtustrankaNazivFormated_1">ŽIVOTINJSKA FARMA VARAŽDIN d.o.o. za trgovinu i usluge</derivirana_varijabla>
  </DomainObject.Predmet.ProtustrankaNazivFormated>
  <DomainObject.Predmet.ProtustrankaNazivFormatedOIB>
    <izvorni_sadrzaj>ŽIVOTINJSKA FARMA VARAŽDIN d.o.o. za trgovinu i usluge, OIB 24358556053</izvorni_sadrzaj>
    <derivirana_varijabla naziv="DomainObject.Predmet.ProtustrankaNazivFormatedOIB_1">ŽIVOTINJSKA FARMA VARAŽDIN d.o.o. za trgovinu i usluge, OIB 24358556053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27756.75</izvorni_sadrzaj>
    <derivirana_varijabla naziv="DomainObject.Predmet.TrenutnaVrijednost_1">27756.75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ŽIVOTINJSKA FARMA VARAŽDIN d.o.o. za trgovinu i usluge</item>
    </izvorni_sadrzaj>
    <derivirana_varijabla naziv="DomainObject.Predmet.ProtuStrankaListFormated_1">
      <item>ŽIVOTINJSKA FARMA VARAŽDIN d.o.o. za trgovinu i usluge</item>
    </derivirana_varijabla>
  </DomainObject.Predmet.ProtuStrankaListFormated>
  <DomainObject.Predmet.ProtuStrankaListFormatedOIB>
    <izvorni_sadrzaj>
      <item>ŽIVOTINJSKA FARMA VARAŽDIN d.o.o. za trgovinu i usluge, OIB 24358556053</item>
    </izvorni_sadrzaj>
    <derivirana_varijabla naziv="DomainObject.Predmet.ProtuStrankaListFormatedOIB_1">
      <item>ŽIVOTINJSKA FARMA VARAŽDIN d.o.o. za trgovinu i usluge, OIB 24358556053</item>
    </derivirana_varijabla>
  </DomainObject.Predmet.ProtuStrankaListFormatedOIB>
  <DomainObject.Predmet.ProtuStrankaListFormatedWithAdress>
    <izvorni_sadrzaj>
      <item>ŽIVOTINJSKA FARMA VARAŽDIN d.o.o. za trgovinu i usluge, Belska 1/A, 42204 Beretinec</item>
    </izvorni_sadrzaj>
    <derivirana_varijabla naziv="DomainObject.Predmet.ProtuStrankaListFormatedWithAdress_1">
      <item>ŽIVOTINJSKA FARMA VARAŽDIN d.o.o. za trgovinu i usluge, Belska 1/A, 42204 Beretinec</item>
    </derivirana_varijabla>
  </DomainObject.Predmet.ProtuStrankaListFormatedWithAdress>
  <DomainObject.Predmet.ProtuStrankaListFormatedWithAdressOIB>
    <izvorni_sadrzaj>
      <item>ŽIVOTINJSKA FARMA VARAŽDIN d.o.o. za trgovinu i usluge, OIB 24358556053, Belska 1/A, 42204 Beretinec</item>
    </izvorni_sadrzaj>
    <derivirana_varijabla naziv="DomainObject.Predmet.ProtuStrankaListFormatedWithAdressOIB_1">
      <item>ŽIVOTINJSKA FARMA VARAŽDIN d.o.o. za trgovinu i usluge, OIB 24358556053, Belska 1/A, 42204 Beretinec</item>
    </derivirana_varijabla>
  </DomainObject.Predmet.ProtuStrankaListFormatedWithAdressOIB>
  <DomainObject.Predmet.ProtuStrankaListNazivFormated>
    <izvorni_sadrzaj>
      <item>ŽIVOTINJSKA FARMA VARAŽDIN d.o.o. za trgovinu i usluge</item>
    </izvorni_sadrzaj>
    <derivirana_varijabla naziv="DomainObject.Predmet.ProtuStrankaListNazivFormated_1">
      <item>ŽIVOTINJSKA FARMA VARAŽDIN d.o.o. za trgovinu i usluge</item>
    </derivirana_varijabla>
  </DomainObject.Predmet.ProtuStrankaListNazivFormated>
  <DomainObject.Predmet.ProtuStrankaListNazivFormatedOIB>
    <izvorni_sadrzaj>
      <item>ŽIVOTINJSKA FARMA VARAŽDIN d.o.o. za trgovinu i usluge, OIB 24358556053</item>
    </izvorni_sadrzaj>
    <derivirana_varijabla naziv="DomainObject.Predmet.ProtuStrankaListNazivFormatedOIB_1">
      <item>ŽIVOTINJSKA FARMA VARAŽDIN d.o.o. za trgovinu i usluge, OIB 24358556053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ŽIVOTINJSKA FARMA VARAŽDIN d.o.o. za trgovinu i usluge</izvorni_sadrzaj>
    <derivirana_varijabla naziv="DomainObject.Predmet.ProtustrankaIDrugi_1">ŽIVOTINJSKA FARMA VARAŽDIN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ŽIVOTINJSKA FARMA VARAŽDIN d.o.o. za trgovinu i usluge, OIB 24358556053, Belska 1/A, 42204 Beretinec</izvorni_sadrzaj>
    <derivirana_varijabla naziv="DomainObject.Predmet.ProtustrankaIDrugiAdressOIB_1">ŽIVOTINJSKA FARMA VARAŽDIN d.o.o. za trgovinu i usluge, OIB 24358556053, Belska 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ŽIVOTINJSKA FARMA VARAŽDIN d.o.o. za trgovinu i usluge</item>
      <item>E-oglasna ploča</item>
      <item>Sudski registar</item>
    </izvorni_sadrzaj>
    <derivirana_varijabla naziv="DomainObject.Predmet.SudioniciListNaziv_1">
      <item>Financijska agencija</item>
      <item>ŽIVOTINJSKA FARMA VARAŽDIN d.o.o.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ŽIVOTINJSKA FARMA VARAŽDIN d.o.o. za trgovinu i usluge, OIB 24358556053, Belska 1/A,42204 Beretinec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ŽIVOTINJSKA FARMA VARAŽDIN d.o.o. za trgovinu i usluge, OIB 24358556053, Belska 1/A,42204 Beretinec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24358556053</item>
      <item>, OIB null</item>
    </izvorni_sadrzaj>
    <derivirana_varijabla naziv="DomainObject.Predmet.SudioniciListNazivOIB_1">
      <item>, OIB null</item>
      <item>, OIB 85821130368</item>
      <item>, OIB 24358556053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F8014-D621-430E-8F80-7EE6D0809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2544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2015-11-18T12:53:00Z</dcterms:created>
  <dc:creator>user</dc:creator>
  <cp:lastModifiedBy>Marko Makaj</cp:lastModifiedBy>
  <cp:lastPrinted>2015-11-18T12:49:00Z</cp:lastPrinted>
  <dcterms:modified xmlns:xsi="http://www.w3.org/2001/XMLSchema-instance" xsi:type="dcterms:W3CDTF">2015-11-18T12:53:00Z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