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42ab" w14:paraId="32442a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614567">
        <w:t>VARSATEX d.o.o., Varaždin, Zagrebačka 71/III, OIB: 22030548389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5E33DB" w:rsidP="005F7221" w:rsidR="005F7221" w:rsidRPr="00412CB1">
      <w:pPr>
        <w:jc w:val="center"/>
        <w:rPr>
          <w:b/>
        </w:rPr>
      </w:pPr>
      <w:r>
        <w:rPr>
          <w:b/>
        </w:rPr>
        <w:t>8. travnja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614567">
        <w:rPr>
          <w:b/>
        </w:rPr>
        <w:t>10,</w:t>
      </w:r>
      <w:r w:rsidR="00114F1F">
        <w:rPr>
          <w:b/>
        </w:rPr>
        <w:t>0</w:t>
      </w:r>
      <w:r w:rsidR="00614567">
        <w:rPr>
          <w:b/>
        </w:rPr>
        <w:t>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614567">
        <w:t>Denis Čatak, Turčin Lug 2,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614567">
        <w:t>VARSATEX d.o.o., Varaždin, Zagrebačka 71/III,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614567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614567">
        <w:t xml:space="preserve"> Denisu Čatak, Turčin Lug 2, OIB: 24664993022</w:t>
      </w:r>
      <w:r>
        <w:t xml:space="preserve">, </w:t>
      </w:r>
      <w:r w:rsidRPr="00412CB1">
        <w:t xml:space="preserve">da na zakazano ročište kod ovoga suda, </w:t>
      </w:r>
      <w:r w:rsidR="005E33DB">
        <w:t>8. travnja</w:t>
      </w:r>
      <w:r>
        <w:t xml:space="preserve"> 2016. u </w:t>
      </w:r>
      <w:r w:rsidR="00614567">
        <w:t>10,00</w:t>
      </w:r>
      <w:r w:rsidRPr="00412CB1">
        <w:t xml:space="preserve"> sati, dostavi javnobilježnički ovjerovljen prokazni popis imovine za dužnika</w:t>
      </w:r>
      <w:r w:rsidR="00614567">
        <w:t xml:space="preserve"> VARSATEX d.o.o., Varaždin, Zagrebačka 71/III, OIB: 22030548389</w:t>
      </w:r>
      <w:r w:rsidR="00114F1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614567">
        <w:t>VARSATEX d.o.o., Varaždin, Zagrebačka 71/III,</w:t>
      </w:r>
    </w:p>
    <w:p w:rsidRDefault="00D27615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614567">
        <w:t>Denis Čatak, Turčin Lug 2,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A98" w:rsidP="00BA0147" w:rsidR="00F65A98">
      <w:r>
        <w:separator/>
      </w:r>
    </w:p>
  </w:endnote>
  <w:endnote w:id="0" w:type="continuationSeparator">
    <w:p w:rsidRDefault="00F65A98" w:rsidP="00BA0147" w:rsidR="00F65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A98" w:rsidP="00BA0147" w:rsidR="00F65A98">
      <w:r>
        <w:separator/>
      </w:r>
    </w:p>
  </w:footnote>
  <w:footnote w:id="0" w:type="continuationSeparator">
    <w:p w:rsidRDefault="00F65A98" w:rsidP="00BA0147" w:rsidR="00F65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54A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614567">
      <w:t>419/16-4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614567">
      <w:t>419/16-4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17223"/>
    <w:rsid w:val="0035141E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14567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41C1C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54A9"/>
    <w:rsid w:val="00D36DC6"/>
    <w:rsid w:val="00D63D14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  <w:rsid w:val="00F27B2D"/>
    <w:rsid w:val="00F6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35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35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VARSATEX d.o.o. za promet robe na veliko i malo, uvoz-izvoz, konzalting, te proizvodnja tekstilnih i obućarskih proizvoda</izvorni_sadrzaj>
    <derivirana_varijabla naziv="DomainObject.Predmet.ProtustrankaFormated_1">  VARSATEX d.o.o. za promet robe na veliko i malo, uvoz-izvoz, konzalting, te proizvodnja tekstilnih i obućarskih proizvoda</derivirana_varijabla>
  </DomainObject.Predmet.ProtustrankaFormated>
  <DomainObject.Predmet.ProtustrankaFormatedOIB>
    <izvorni_sadrzaj>  VARSATEX d.o.o. za promet robe na veliko i malo, uvoz-izvoz, konzalting, te proizvodnja tekstilnih i obućarskih proizvoda, OIB 22030548389</izvorni_sadrzaj>
    <derivirana_varijabla naziv="DomainObject.Predmet.ProtustrankaFormatedOIB_1">  VARSATEX d.o.o. za promet robe na veliko i malo, uvoz-izvoz, konzalting, te proizvodnja tekstilnih i obućarskih proizvoda, OIB 22030548389</derivirana_varijabla>
  </DomainObject.Predmet.ProtustrankaFormatedOIB>
  <DomainObject.Predmet.ProtustrankaFormatedWithAdress>
    <izvorni_sadrzaj> VARSATEX d.o.o. za promet robe na veliko i malo, uvoz-izvoz, konzalting, te proizvodnja tekstilnih i obućarskih proizvoda, Zagrebačka 71/III, 42000 Varaždin</izvorni_sadrzaj>
    <derivirana_varijabla naziv="DomainObject.Predmet.ProtustrankaFormatedWithAdress_1"> VARSATEX d.o.o. za promet robe na veliko i malo, uvoz-izvoz, konzalting, te proizvodnja tekstilnih i obućarskih proizvoda, Zagrebačka 71/III, 42000 Varaždin</derivirana_varijabla>
  </DomainObject.Predmet.ProtustrankaFormatedWithAdress>
  <DomainObject.Predmet.ProtustrankaFormatedWithAdressOIB>
    <izvorni_sadrzaj> VARSATEX d.o.o. za promet robe na veliko i malo, uvoz-izvoz, konzalting, te proizvodnja tekstilnih i obućarskih proizvoda, OIB 22030548389, Zagrebačka 71/III, 42000 Varaždin</izvorni_sadrzaj>
    <derivirana_varijabla naziv="DomainObject.Predmet.ProtustrankaFormatedWithAdressOIB_1"> VARSATEX d.o.o. za promet robe na veliko i malo, uvoz-izvoz, konzalting, te proizvodnja tekstilnih i obućarskih proizvoda, OIB 22030548389, Zagrebačka 71/III, 42000 Varaždin</derivirana_varijabla>
  </DomainObject.Predmet.ProtustrankaFormatedWithAdressOIB>
  <DomainObject.Predmet.ProtustrankaWithAdress>
    <izvorni_sadrzaj>VARSATEX d.o.o. za promet robe na veliko i malo, uvoz-izvoz, konzalting, te proizvodnja tekstilnih i obućarskih proizvoda Zagrebačka 71/III, 42000 Varaždin</izvorni_sadrzaj>
    <derivirana_varijabla naziv="DomainObject.Predmet.ProtustrankaWithAdress_1">VARSATEX d.o.o. za promet robe na veliko i malo, uvoz-izvoz, konzalting, te proizvodnja tekstilnih i obućarskih proizvoda Zagrebačka 71/III, 42000 Varaždin</derivirana_varijabla>
  </DomainObject.Predmet.ProtustrankaWithAdress>
  <DomainObject.Predmet.ProtustrankaWith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WithAdressOIB_1">VARSATEX d.o.o. za promet robe na veliko i malo, uvoz-izvoz, konzalting, te proizvodnja tekstilnih i obućarskih proizvoda, OIB 22030548389, Zagrebačka 71/III, 42000 Varaždin</derivirana_varijabla>
  </DomainObject.Predmet.ProtustrankaWithAdressOIB>
  <DomainObject.Predmet.ProtustrankaNazivFormated>
    <izvorni_sadrzaj>VARSATEX d.o.o. za promet robe na veliko i malo, uvoz-izvoz, konzalting, te proizvodnja tekstilnih i obućarskih proizvoda</izvorni_sadrzaj>
    <derivirana_varijabla naziv="DomainObject.Predmet.ProtustrankaNazivFormated_1">VARSATEX d.o.o. za promet robe na veliko i malo, uvoz-izvoz, konzalting, te proizvodnja tekstilnih i obućarskih proizvoda</derivirana_varijabla>
  </DomainObject.Predmet.ProtustrankaNazivFormated>
  <DomainObject.Predmet.ProtustrankaNazivFormatedOIB>
    <izvorni_sadrzaj>VARSATEX d.o.o. za promet robe na veliko i malo, uvoz-izvoz, konzalting, te proizvodnja tekstilnih i obućarskih proizvoda, OIB 22030548389</izvorni_sadrzaj>
    <derivirana_varijabla naziv="DomainObject.Predmet.ProtustrankaNazivFormatedOIB_1">VARSATEX d.o.o. za promet robe na veliko i malo, uvoz-izvoz, konzalting, te proizvodnja tekstilnih i obućarskih proizvoda, OIB 22030548389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2661310.12</izvorni_sadrzaj>
    <derivirana_varijabla naziv="DomainObject.Predmet.TrenutnaVrijednost_1">2661310.12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VARSATEX d.o.o. za promet robe na veliko i malo, uvoz-izvoz, konzalting, te proizvodnja tekstilnih i obućarskih proizvoda</item>
    </izvorni_sadrzaj>
    <derivirana_varijabla naziv="DomainObject.Predmet.ProtuStrankaListFormated_1">
      <item>VARSATEX d.o.o. za promet robe na veliko i malo, uvoz-izvoz, konzalting, te proizvodnja tekstilnih i obućarskih proizvoda</item>
    </derivirana_varijabla>
  </DomainObject.Predmet.ProtuStrankaListFormated>
  <DomainObject.Predmet.ProtuStrankaList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FormatedOIB_1">
      <item>VARSATEX d.o.o. za promet robe na veliko i malo, uvoz-izvoz, konzalting, te proizvodnja tekstilnih i obućarskih proizvoda, OIB 22030548389</item>
    </derivirana_varijabla>
  </DomainObject.Predmet.ProtuStrankaListFormatedOIB>
  <DomainObject.Predmet.ProtuStrankaListFormatedWithAdress>
    <izvorni_sadrzaj>
      <item>VARSATEX d.o.o. za promet robe na veliko i malo, uvoz-izvoz, konzalting, te proizvodnja tekstilnih i obućarskih proizvoda, Zagrebačka 71/III, 42000 Varaždin</item>
    </izvorni_sadrzaj>
    <derivirana_varijabla naziv="DomainObject.Predmet.ProtuStrankaListFormatedWithAdress_1">
      <item>VARSATEX d.o.o. za promet robe na veliko i malo, uvoz-izvoz, konzalting, te proizvodnja tekstilnih i obućarskih proizvoda, Zagrebačka 71/III, 42000 Varaždin</item>
    </derivirana_varijabla>
  </DomainObject.Predmet.ProtuStrankaListFormatedWithAdress>
  <DomainObject.Predmet.ProtuStrankaListFormatedWithAdressOIB>
    <izvorni_sadrzaj>
      <item>VARSATEX d.o.o. za promet robe na veliko i malo, uvoz-izvoz, konzalting, te proizvodnja tekstilnih i obućarskih proizvoda, OIB 22030548389, Zagrebačka 71/III, 42000 Varaždin</item>
    </izvorni_sadrzaj>
    <derivirana_varijabla naziv="DomainObject.Predmet.ProtuStrankaListFormatedWithAdressOIB_1">
      <item>VARSATEX d.o.o. za promet robe na veliko i malo, uvoz-izvoz, konzalting, te proizvodnja tekstilnih i obućarskih proizvoda, OIB 22030548389, Zagrebačka 71/III, 42000 Varaždin</item>
    </derivirana_varijabla>
  </DomainObject.Predmet.ProtuStrankaListFormatedWithAdressOIB>
  <DomainObject.Predmet.ProtuStrankaListNazivFormated>
    <izvorni_sadrzaj>
      <item>VARSATEX d.o.o. za promet robe na veliko i malo, uvoz-izvoz, konzalting, te proizvodnja tekstilnih i obućarskih proizvoda</item>
    </izvorni_sadrzaj>
    <derivirana_varijabla naziv="DomainObject.Predmet.ProtuStrankaListNazivFormated_1">
      <item>VARSATEX d.o.o. za promet robe na veliko i malo, uvoz-izvoz, konzalting, te proizvodnja tekstilnih i obućarskih proizvoda</item>
    </derivirana_varijabla>
  </DomainObject.Predmet.ProtuStrankaListNazivFormated>
  <DomainObject.Predmet.Protu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NazivFormatedOIB_1">
      <item>VARSATEX d.o.o. za promet robe na veliko i malo, uvoz-izvoz, konzalting, te proizvodnja tekstilnih i obućarskih proizvoda, OIB 22030548389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VARSATEX d.o.o. za promet robe na veliko i malo, uvoz-izvoz, konzalting, te proizvodnja tekstilnih i obućarskih proizvoda</izvorni_sadrzaj>
    <derivirana_varijabla naziv="DomainObject.Predmet.ProtustrankaIDrugi_1">VARSATEX d.o.o. za promet robe na veliko i malo, uvoz-izvoz, konzalting, te proizvodnja tekstilnih i obućarskih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IDrugiAdressOIB_1">VARSATEX d.o.o. za promet robe na veliko i malo, uvoz-izvoz, konzalting, te proizvodnja tekstilnih i obućarskih proizvoda, OIB 22030548389, Zagrebačka 71/III,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VARSATEX d.o.o. za promet robe na veliko i malo, uvoz-izvoz, konzalting, te proizvodnja tekstilnih i obućarskih proizvoda</item>
      <item>E-oglasna ploča</item>
      <item>Sudski registar</item>
    </izvorni_sadrzaj>
    <derivirana_varijabla naziv="DomainObject.Predmet.SudioniciListNaziv_1">
      <item>Financijska agencija</item>
      <item>VARSATEX d.o.o. za promet robe na veliko i malo, uvoz-izvoz, konzalting, te proizvodnja tekstilnih i obućarskih proizvoda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22030548389</item>
      <item>, OIB null</item>
      <item>, OIB null</item>
    </izvorni_sadrzaj>
    <derivirana_varijabla naziv="DomainObject.Predmet.SudioniciListNazivOIB_1">
      <item>, OIB 85821130368</item>
      <item>, OIB 22030548389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DFE8D-6A19-44CB-B267-E3FCA5F16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1955</properties:Characters>
  <properties:Lines>64</properties:Lines>
  <properties:Paragraphs>28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2016-03-21T08:41:00Z</cp:lastPrinted>
  <dcterms:modified xmlns:xsi="http://www.w3.org/2001/XMLSchema-instance" xsi:type="dcterms:W3CDTF">2016-03-21T08:53:00Z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