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85c28" w14:paraId="8185c28" w:rsidRDefault="00B9254F" w:rsidP="00B9254F" w:rsidR="00B9254F" w:rsidRPr="003D00DF">
      <w:pPr>
        <w:jc w:val="right"/>
        <w15:collapsed w:val="false"/>
      </w:pPr>
      <w:bookmarkStart w:name="_GoBack" w:id="0"/>
      <w:bookmarkEnd w:id="0"/>
      <w:r w:rsidRPr="003D00DF">
        <w:t>Posl. br. 1 St-</w:t>
      </w:r>
      <w:r w:rsidR="00F67335">
        <w:t>411</w:t>
      </w:r>
      <w:r w:rsidR="00BC0FAC" w:rsidRPr="003D00DF">
        <w:t>/</w:t>
      </w:r>
      <w:r w:rsidR="00F67335">
        <w:t>20</w:t>
      </w:r>
      <w:r w:rsidR="006E7EC4" w:rsidRPr="003D00DF">
        <w:t>16</w:t>
      </w:r>
      <w:r w:rsidR="00866C93">
        <w:t>-</w:t>
      </w:r>
      <w:r w:rsidR="00E33C6D">
        <w:t>144</w:t>
      </w:r>
    </w:p>
    <w:p w:rsidRDefault="00B9254F" w:rsidP="00B9254F" w:rsidR="00B9254F" w:rsidRPr="003D00DF"/>
    <w:p w:rsidRDefault="00B9254F" w:rsidP="00B9254F" w:rsidR="00B9254F" w:rsidRPr="003D00DF"/>
    <w:p w:rsidRDefault="00AB7245" w:rsidP="00B9254F" w:rsidR="00B9254F" w:rsidRPr="003D00DF">
      <w:r w:rsidRPr="003D00DF">
        <w:t>REPUBLIKA HRVATSKA</w:t>
      </w:r>
    </w:p>
    <w:p w:rsidRDefault="00AB7245" w:rsidP="00AB7245" w:rsidR="00B9254F" w:rsidRPr="003D00DF">
      <w:r w:rsidRPr="003D00DF">
        <w:t>TRGOVAČKI SUD U ZADRU</w:t>
      </w:r>
    </w:p>
    <w:p w:rsidRDefault="00B9254F" w:rsidP="00B9254F" w:rsidR="00B9254F" w:rsidRPr="003D00DF">
      <w:pPr>
        <w:jc w:val="center"/>
      </w:pPr>
    </w:p>
    <w:p w:rsidRDefault="00B9254F" w:rsidP="00B9254F" w:rsidR="00B9254F" w:rsidRPr="003D00DF"/>
    <w:p w:rsidRDefault="00B9254F" w:rsidP="00B9254F" w:rsidR="00B9254F" w:rsidRPr="003D00DF">
      <w:pPr>
        <w:jc w:val="center"/>
      </w:pPr>
      <w:r w:rsidRPr="003D00DF">
        <w:t>R  J  E  Š  E  N  J  E</w:t>
      </w:r>
    </w:p>
    <w:p w:rsidRDefault="00B9254F" w:rsidP="00B9254F" w:rsidR="00B9254F" w:rsidRPr="003D00DF"/>
    <w:p w:rsidRDefault="00B9254F" w:rsidP="00B9254F" w:rsidR="00B9254F" w:rsidRPr="003D00DF">
      <w:pPr>
        <w:jc w:val="both"/>
      </w:pPr>
    </w:p>
    <w:p w:rsidRDefault="00B9254F" w:rsidP="00B9254F" w:rsidR="00B9254F" w:rsidRPr="003D00DF">
      <w:pPr>
        <w:ind w:firstLine="708"/>
        <w:jc w:val="both"/>
      </w:pPr>
      <w:r w:rsidRPr="003D00DF">
        <w:t xml:space="preserve">Trgovački </w:t>
      </w:r>
      <w:smartTag w:element="PersonName" w:uri="urn:schemas-microsoft-com:office:smarttags">
        <w:smartTagPr>
          <w:attr w:val="sud u" w:name="ProductID"/>
        </w:smartTagPr>
        <w:r w:rsidRPr="003D00DF">
          <w:t>sud u</w:t>
        </w:r>
      </w:smartTag>
      <w:r w:rsidRPr="003D00DF">
        <w:t xml:space="preserve"> Zadru u ime Republike Hrvatske, po </w:t>
      </w:r>
      <w:r w:rsidR="003D00DF" w:rsidRPr="003D00DF">
        <w:t>sutkinji</w:t>
      </w:r>
      <w:r w:rsidRPr="003D00DF">
        <w:t xml:space="preserve"> Ardeni Bajlo, u stečajnom postupku nad stečajnim dužnikom </w:t>
      </w:r>
      <w:r w:rsidR="00F67335" w:rsidRPr="00196208">
        <w:t>TLM TVORNICA LAKIH METALA d.d., Šibenik, Ulica Narodnog preporoda 12, OIB: 71112635487</w:t>
      </w:r>
      <w:r w:rsidR="00BB5604" w:rsidRPr="00976A50">
        <w:t>, zastupanom po stečajno</w:t>
      </w:r>
      <w:r w:rsidR="00F67335">
        <w:t>m</w:t>
      </w:r>
      <w:r w:rsidR="00BB5604" w:rsidRPr="00976A50">
        <w:t xml:space="preserve"> upravitelj</w:t>
      </w:r>
      <w:r w:rsidR="00F67335">
        <w:t>u Milanu Ljubičiću</w:t>
      </w:r>
      <w:r w:rsidR="006D0FA0" w:rsidRPr="003D00DF">
        <w:t>,</w:t>
      </w:r>
      <w:r w:rsidR="001635FF" w:rsidRPr="003D00DF">
        <w:t xml:space="preserve"> </w:t>
      </w:r>
      <w:r w:rsidR="00BC0FAC" w:rsidRPr="003D00DF">
        <w:t xml:space="preserve">dana </w:t>
      </w:r>
      <w:r w:rsidR="00A94012">
        <w:t>26.</w:t>
      </w:r>
      <w:r w:rsidR="00F67335">
        <w:t xml:space="preserve"> travnja</w:t>
      </w:r>
      <w:r w:rsidR="00BB5604">
        <w:t xml:space="preserve"> 2017.</w:t>
      </w:r>
    </w:p>
    <w:p w:rsidRDefault="00B9254F" w:rsidP="00B9254F" w:rsidR="00B9254F" w:rsidRPr="003D00DF"/>
    <w:p w:rsidRDefault="00B9254F" w:rsidP="00B9254F" w:rsidR="00B9254F" w:rsidRPr="003D00DF">
      <w:pPr>
        <w:jc w:val="center"/>
      </w:pPr>
      <w:r w:rsidRPr="003D00DF">
        <w:t>r i j e š i o   j e</w:t>
      </w:r>
    </w:p>
    <w:p w:rsidRDefault="00B9254F" w:rsidP="00B9254F" w:rsidR="00B9254F" w:rsidRPr="003D00DF"/>
    <w:p w:rsidRDefault="00B9254F" w:rsidP="00B9254F" w:rsidR="00B9254F" w:rsidRPr="003D00DF">
      <w:pPr>
        <w:jc w:val="both"/>
      </w:pPr>
      <w:r w:rsidRPr="003D00DF">
        <w:tab/>
        <w:t xml:space="preserve">Odbacuje se </w:t>
      </w:r>
      <w:r w:rsidR="00F67335">
        <w:t>prijava</w:t>
      </w:r>
      <w:r w:rsidR="00520259" w:rsidRPr="003D00DF">
        <w:t xml:space="preserve"> tražbine</w:t>
      </w:r>
      <w:r w:rsidR="006E7EC4" w:rsidRPr="003D00DF">
        <w:t xml:space="preserve"> </w:t>
      </w:r>
      <w:r w:rsidR="00F67335">
        <w:t>DRAGICE LALIĆ iz Šibenika</w:t>
      </w:r>
      <w:r w:rsidR="00866C93">
        <w:t xml:space="preserve"> zastupane po punomoćnicima odvjetnicima u OD </w:t>
      </w:r>
      <w:r w:rsidR="00F67335">
        <w:t>Žarko Čogelja i Dragica Čogelja</w:t>
      </w:r>
      <w:r w:rsidR="00A94012">
        <w:t xml:space="preserve"> od 15. rujna 2016.</w:t>
      </w:r>
    </w:p>
    <w:p w:rsidRDefault="00B9254F" w:rsidP="00B9254F" w:rsidR="00B9254F" w:rsidRPr="003D00DF">
      <w:pPr>
        <w:jc w:val="both"/>
      </w:pPr>
    </w:p>
    <w:p w:rsidRDefault="00B9254F" w:rsidP="00B9254F" w:rsidR="00B9254F" w:rsidRPr="003D00DF">
      <w:pPr>
        <w:jc w:val="center"/>
      </w:pPr>
      <w:r w:rsidRPr="003D00DF">
        <w:t>Obrazloženje</w:t>
      </w:r>
    </w:p>
    <w:p w:rsidRDefault="00B9254F" w:rsidP="00B9254F" w:rsidR="00B9254F" w:rsidRPr="003D00DF">
      <w:pPr>
        <w:jc w:val="right"/>
      </w:pPr>
    </w:p>
    <w:p w:rsidRDefault="00520259" w:rsidP="00B9254F" w:rsidR="00F67335">
      <w:pPr>
        <w:jc w:val="both"/>
      </w:pPr>
      <w:r w:rsidRPr="003D00DF">
        <w:t xml:space="preserve">            </w:t>
      </w:r>
      <w:r w:rsidR="00A94012">
        <w:t>Punomoćnik Dragice Lalić, odvjetnik Žarko Čogelja</w:t>
      </w:r>
      <w:r w:rsidR="00CA041E">
        <w:t xml:space="preserve"> iz Šibenika</w:t>
      </w:r>
      <w:r w:rsidR="00A94012">
        <w:t xml:space="preserve"> je 15. rujna 2016. sudu dostavio podnesak pod nazivom prigovor na popis tražbina protiv stečajnog dužnika i u istom naveo da je Dragica Lalić supruga pokojnoga Boška Lalića, nekada</w:t>
      </w:r>
      <w:r w:rsidR="00E40C70">
        <w:t xml:space="preserve">šnjeg radnika stečajnog dužnika, </w:t>
      </w:r>
      <w:r w:rsidR="00A94012">
        <w:t>tužiteljica u postupku protiv stečajnog dužnika koji se vodi pred Općinskim sudom u Šibeniku pod poslovnim brojem P-3974/2005, a predmet kojega je poništenje odluke o dodjeli stana. Prigovo</w:t>
      </w:r>
      <w:r w:rsidR="00CA041E">
        <w:t>r</w:t>
      </w:r>
      <w:r w:rsidR="00A94012">
        <w:t xml:space="preserve"> je podnio smatrajući da je stečajni upravitelj nakon otvaranja stečajnog postupka, a temeljem postojanja navedene parnice bio dužan ispitati navedenu tražbinu.</w:t>
      </w:r>
    </w:p>
    <w:p w:rsidRDefault="00CA041E" w:rsidP="00AF5AD6" w:rsidR="00CA041E">
      <w:pPr>
        <w:ind w:firstLine="708"/>
        <w:jc w:val="both"/>
      </w:pPr>
      <w:r>
        <w:t xml:space="preserve">Odredbom čl. 257. st. 3. Stečajnog zakona </w:t>
      </w:r>
      <w:r w:rsidRPr="003D00DF">
        <w:t>(Narodne novine br.71/15)</w:t>
      </w:r>
      <w:r>
        <w:t xml:space="preserve"> određeno je da će stečajni upravitelj sastaviti popis svih tražbina radnika i prijašnjih dužnikovih radnika dospjelih do otvaranja stečajnog postupka iskazujući ih u bruto i neto iznosu te predočiti ih na potpis radnicima u dva primjerka</w:t>
      </w:r>
      <w:r w:rsidR="00AF5AD6">
        <w:t>.</w:t>
      </w:r>
      <w:r w:rsidR="00FC0707">
        <w:t xml:space="preserve"> Odredbom st. 4. istog članka propisano je da će se smatrati da je radnik prijavio tražbinu u skladu s popisom iz st. 3. toga članka ukoliko nije samostalno prijavio tražbinu prema stečajnom dužniku. </w:t>
      </w:r>
    </w:p>
    <w:p w:rsidRDefault="00FC0707" w:rsidP="00AF5AD6" w:rsidR="00FC0707">
      <w:pPr>
        <w:ind w:firstLine="708"/>
        <w:jc w:val="both"/>
      </w:pPr>
      <w:r>
        <w:t>U konkretnom slučaju, dakle stečajni upravitelj nije detektirao postojanje tražbine Dragice Lalić iz razloga što nije ni riječ o tražbini već o eventualnom pravu na stjecanje stanarskog prava nad nedefiniranim stanom a temeljem odluke o dodjeli stanova iz 1989. godine, kojom odlukom suprugu Dragice Lalić stan nije dodijeljen. Pored toga u navedenom podnesku nije niti približno označena visina tražbine koju bi samostalno u smislu odredbe st. 4. čl. 257. Stečajnog zakona prijavila Dragica Lalić.</w:t>
      </w:r>
    </w:p>
    <w:p w:rsidRDefault="00E40C70" w:rsidP="00AF5AD6" w:rsidR="00FC0707">
      <w:pPr>
        <w:ind w:firstLine="708"/>
        <w:jc w:val="both"/>
      </w:pPr>
      <w:r>
        <w:t xml:space="preserve">Uz sve navedeno navedeni podnesak nije niti sačinjen na za to propisanom obrascu kako to određuje čl. 13. Stečajnog zakona, a koji obrazac je propisan Pravilnikom o sadržaju i obliku obrazaca na kojima se podnose podnesci u predstečajnom i stečajnom postupku i to čl. 1. st. 1. toč. 18. </w:t>
      </w:r>
    </w:p>
    <w:p w:rsidRDefault="00F37DF4" w:rsidP="00AF5AD6" w:rsidR="00E40C70">
      <w:pPr>
        <w:ind w:firstLine="708"/>
        <w:jc w:val="both"/>
      </w:pPr>
      <w:r>
        <w:t>Smisao odredbe čl. 257. st. 4. Stečajnog zakona je davanje mogućnosti radniku ili ranijem zaposleniku stečajnog dužnika da utječe na tražbinu ili dio tražbine koju je stečajni upravitelj propustio uvrstiti u popis iz st. 3. toga članka, pa je stoga predmetni podnesak punomoćnika ove vjerovnice i razmatran u smislu dopunjavanja navedenog popisa odnosno prijavljivanja tražbin</w:t>
      </w:r>
      <w:r w:rsidR="00BD25E6">
        <w:t>e</w:t>
      </w:r>
      <w:r>
        <w:t xml:space="preserve">. </w:t>
      </w:r>
    </w:p>
    <w:p w:rsidRDefault="00F37DF4" w:rsidP="00AF5AD6" w:rsidR="00F37DF4">
      <w:pPr>
        <w:ind w:firstLine="708"/>
        <w:jc w:val="both"/>
      </w:pPr>
      <w:r>
        <w:lastRenderedPageBreak/>
        <w:t xml:space="preserve">Međutim, obzirom da taj podnesak ne sadrži osnovne elemente propisanog obrasca, pa niti iznos tražbine koja se prijavljuje, to je primjenom odredbe čl. 13. st. 4. Stečajnog zakona takva prijava odbačena kao nedopuštena.  </w:t>
      </w:r>
    </w:p>
    <w:p w:rsidRDefault="005C65CF" w:rsidP="00B9254F" w:rsidR="00B9254F" w:rsidRPr="003D00DF">
      <w:pPr>
        <w:jc w:val="both"/>
      </w:pPr>
      <w:r>
        <w:tab/>
      </w:r>
      <w:r w:rsidR="00520259" w:rsidRPr="003D00DF">
        <w:t xml:space="preserve">Stoga je odlučeno kao u izreci. </w:t>
      </w:r>
    </w:p>
    <w:p w:rsidRDefault="00520259" w:rsidP="00B9254F" w:rsidR="00520259" w:rsidRPr="003D00DF">
      <w:pPr>
        <w:jc w:val="both"/>
      </w:pPr>
      <w:r w:rsidRPr="003D00DF">
        <w:t xml:space="preserve"> </w:t>
      </w:r>
    </w:p>
    <w:p w:rsidRDefault="00B9254F" w:rsidP="00B9254F" w:rsidR="00B9254F" w:rsidRPr="003D00DF">
      <w:pPr>
        <w:jc w:val="center"/>
      </w:pPr>
      <w:r w:rsidRPr="003D00DF">
        <w:t xml:space="preserve">U Zadru, dana </w:t>
      </w:r>
      <w:r w:rsidR="00A94012">
        <w:t>26.</w:t>
      </w:r>
      <w:r w:rsidR="00F67335">
        <w:t xml:space="preserve"> travnja</w:t>
      </w:r>
      <w:r w:rsidR="00BB5604">
        <w:t xml:space="preserve"> 2017</w:t>
      </w:r>
      <w:r w:rsidR="00BC0FAC" w:rsidRPr="003D00DF">
        <w:t xml:space="preserve">. </w:t>
      </w:r>
    </w:p>
    <w:p w:rsidRDefault="00B9254F" w:rsidP="00B9254F" w:rsidR="00B9254F" w:rsidRPr="003D00DF"/>
    <w:p w:rsidRDefault="00F67335" w:rsidP="003D00DF" w:rsidR="00B9254F" w:rsidRPr="003D00DF">
      <w:pPr>
        <w:jc w:val="right"/>
      </w:pPr>
      <w:r>
        <w:t>Sutkinja</w:t>
      </w:r>
      <w:r w:rsidR="00F616BD" w:rsidRPr="003D00DF">
        <w:t>:</w:t>
      </w:r>
    </w:p>
    <w:p w:rsidRDefault="00B9254F" w:rsidP="003D00DF" w:rsidR="00C81A8F" w:rsidRPr="003D00DF">
      <w:pPr>
        <w:jc w:val="right"/>
      </w:pPr>
      <w:r w:rsidRPr="003D00DF">
        <w:t>Ardena Bajl</w:t>
      </w:r>
      <w:r w:rsidR="00665A68" w:rsidRPr="003D00DF">
        <w:t>o</w:t>
      </w:r>
    </w:p>
    <w:p w:rsidRDefault="00C81A8F" w:rsidP="006E7EC4" w:rsidR="00606529" w:rsidRPr="003D00DF">
      <w:pPr>
        <w:ind w:left="6372"/>
      </w:pPr>
      <w:r w:rsidRPr="003D00DF">
        <w:t xml:space="preserve">        </w:t>
      </w:r>
    </w:p>
    <w:p w:rsidRDefault="00982A2D" w:rsidP="00606529" w:rsidR="00982A2D" w:rsidRPr="003D00DF">
      <w:pPr>
        <w:ind w:left="6372"/>
      </w:pPr>
      <w:r w:rsidRPr="003D00DF">
        <w:t xml:space="preserve"> </w:t>
      </w:r>
    </w:p>
    <w:p w:rsidRDefault="00B9254F" w:rsidP="00B9254F" w:rsidR="00B9254F" w:rsidRPr="003D00DF">
      <w:r w:rsidRPr="003D00DF">
        <w:t>POUKA O PRAVNOM LIJEKU</w:t>
      </w:r>
    </w:p>
    <w:p w:rsidRDefault="00B9254F" w:rsidP="00B9254F" w:rsidR="00C81A8F" w:rsidRPr="003D00DF">
      <w:r w:rsidRPr="003D00DF">
        <w:t xml:space="preserve">Protiv ovog rješenja može se izjaviti žalba Visokom trgovačkom sudu Republike Hrvatske u roku od 8 dana od dana </w:t>
      </w:r>
      <w:r w:rsidR="00866C93">
        <w:t>dostave</w:t>
      </w:r>
      <w:r w:rsidRPr="003D00DF">
        <w:t xml:space="preserve">, u tri primjerka, sve putem ovog suda. </w:t>
      </w:r>
    </w:p>
    <w:p w:rsidRDefault="006E7EC4" w:rsidP="00982A2D" w:rsidR="006E7EC4" w:rsidRPr="003D00DF"/>
    <w:p w:rsidRDefault="003D00DF" w:rsidP="00606529" w:rsidR="00982A2D">
      <w:pPr>
        <w:ind w:left="360"/>
      </w:pPr>
      <w:r>
        <w:t>DNA:</w:t>
      </w:r>
    </w:p>
    <w:p w:rsidRDefault="003D00DF" w:rsidP="003D00DF" w:rsidR="003D00DF">
      <w:pPr>
        <w:numPr>
          <w:ilvl w:val="0"/>
          <w:numId w:val="2"/>
        </w:numPr>
      </w:pPr>
      <w:r>
        <w:t>stečajnom upravitelju – mailom</w:t>
      </w:r>
    </w:p>
    <w:p w:rsidRDefault="00A94012" w:rsidP="003D00DF" w:rsidR="003D00DF">
      <w:pPr>
        <w:numPr>
          <w:ilvl w:val="0"/>
          <w:numId w:val="2"/>
        </w:numPr>
      </w:pPr>
      <w:r>
        <w:t>vjerovnici</w:t>
      </w:r>
      <w:r w:rsidR="004D5C30">
        <w:t xml:space="preserve"> po punomoćnicima iz </w:t>
      </w:r>
      <w:r w:rsidR="00F67335">
        <w:t>OD Čogelja i Čogelja iz Šibenika</w:t>
      </w:r>
    </w:p>
    <w:p w:rsidRDefault="003D00DF" w:rsidP="003D00DF" w:rsidR="003D00DF">
      <w:pPr>
        <w:numPr>
          <w:ilvl w:val="0"/>
          <w:numId w:val="2"/>
        </w:numPr>
      </w:pPr>
      <w:r>
        <w:t>e - oglasna</w:t>
      </w:r>
    </w:p>
    <w:p w:rsidRDefault="003D00DF" w:rsidP="003D00DF" w:rsidR="003D00DF" w:rsidRPr="003D00DF">
      <w:pPr>
        <w:numPr>
          <w:ilvl w:val="0"/>
          <w:numId w:val="2"/>
        </w:numPr>
      </w:pPr>
      <w:r>
        <w:t>u spis</w:t>
      </w:r>
    </w:p>
    <w:sectPr w:rsidSect="000A5E22" w:rsidR="003D00DF" w:rsidRPr="003D00DF">
      <w:pgSz w:h="16838" w:w="11906"/>
      <w:pgMar w:gutter="0" w:footer="708" w:header="708" w:left="1417" w:bottom="1134"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2E79D2"/>
    <w:multiLevelType w:val="hybridMultilevel"/>
    <w:tmpl w:val="66CE787A"/>
    <w:lvl w:tplc="6796548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9A9019D"/>
    <w:multiLevelType w:val="hybridMultilevel"/>
    <w:tmpl w:val="F0A6C99A"/>
    <w:lvl w:tplc="D220C42A"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9254F"/>
    <w:rsid w:val="000A5E22"/>
    <w:rsid w:val="001635FF"/>
    <w:rsid w:val="001715CA"/>
    <w:rsid w:val="002B09FE"/>
    <w:rsid w:val="00332343"/>
    <w:rsid w:val="003C06BF"/>
    <w:rsid w:val="003D00DF"/>
    <w:rsid w:val="004D5C30"/>
    <w:rsid w:val="00511850"/>
    <w:rsid w:val="00520259"/>
    <w:rsid w:val="005C65CF"/>
    <w:rsid w:val="005C6F07"/>
    <w:rsid w:val="00606529"/>
    <w:rsid w:val="00630E6A"/>
    <w:rsid w:val="00665A68"/>
    <w:rsid w:val="006B77BB"/>
    <w:rsid w:val="006D0FA0"/>
    <w:rsid w:val="006E7EC4"/>
    <w:rsid w:val="00824430"/>
    <w:rsid w:val="00843116"/>
    <w:rsid w:val="00863D0E"/>
    <w:rsid w:val="00866C93"/>
    <w:rsid w:val="00982A2D"/>
    <w:rsid w:val="009868F5"/>
    <w:rsid w:val="009B1DD1"/>
    <w:rsid w:val="009D2F1A"/>
    <w:rsid w:val="00A43003"/>
    <w:rsid w:val="00A546D9"/>
    <w:rsid w:val="00A94012"/>
    <w:rsid w:val="00AB7245"/>
    <w:rsid w:val="00AC7959"/>
    <w:rsid w:val="00AF107A"/>
    <w:rsid w:val="00AF5AD6"/>
    <w:rsid w:val="00B35327"/>
    <w:rsid w:val="00B60B66"/>
    <w:rsid w:val="00B9254F"/>
    <w:rsid w:val="00BB5604"/>
    <w:rsid w:val="00BC0FAC"/>
    <w:rsid w:val="00BD25E6"/>
    <w:rsid w:val="00C12F4C"/>
    <w:rsid w:val="00C32511"/>
    <w:rsid w:val="00C81A8F"/>
    <w:rsid w:val="00CA041E"/>
    <w:rsid w:val="00DA00A8"/>
    <w:rsid w:val="00E33C6D"/>
    <w:rsid w:val="00E40C70"/>
    <w:rsid w:val="00E53822"/>
    <w:rsid w:val="00EC5FC4"/>
    <w:rsid w:val="00EF35D4"/>
    <w:rsid w:val="00F37DF4"/>
    <w:rsid w:val="00F616BD"/>
    <w:rsid w:val="00F67335"/>
    <w:rsid w:val="00FC07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9254F"/>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65A68"/>
    <w:rPr>
      <w:rFonts w:cs="Tahoma" w:hAnsi="Tahoma" w:ascii="Tahoma"/>
      <w:sz w:val="16"/>
      <w:szCs w:val="16"/>
    </w:rPr>
  </w:style>
  <w:style w:styleId="Tekstrezerviranogmjesta" w:type="character">
    <w:name w:val="Placeholder Text"/>
    <w:basedOn w:val="Zadanifontodlomka"/>
    <w:uiPriority w:val="99"/>
    <w:semiHidden/>
    <w:rsid w:val="00630E6A"/>
    <w:rPr>
      <w:color w:val="808080"/>
      <w:bdr w:space="0" w:sz="0" w:color="auto" w:val="none"/>
      <w:shd w:fill="auto" w:color="auto" w:val="clear"/>
    </w:rPr>
  </w:style>
  <w:style w:customStyle="true" w:styleId="eSPISCCParagraphDefaultFont" w:type="character">
    <w:name w:val="eSPIS_CC_Paragraph Default Font"/>
    <w:basedOn w:val="Zadanifontodlomka"/>
    <w:rsid w:val="00630E6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30E6A"/>
    <w:rPr>
      <w:bdr w:space="0" w:sz="0" w:color="auto" w:val="none"/>
      <w:shd w:fill="FFFFCC" w:color="auto" w:val="clear"/>
      <w:lang w:val="hr-HR"/>
    </w:rPr>
  </w:style>
  <w:style w:customStyle="true" w:styleId="PozadinaSvijetloCrvena" w:type="character">
    <w:name w:val="Pozadina_SvijetloCrvena"/>
    <w:basedOn w:val="eSPISCCParagraphDefaultFont"/>
    <w:rsid w:val="00630E6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30E6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9254F"/>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65A68"/>
    <w:rPr>
      <w:rFonts w:ascii="Tahoma" w:cs="Tahoma" w:hAnsi="Tahoma"/>
      <w:sz w:val="16"/>
      <w:szCs w:val="16"/>
    </w:rPr>
  </w:style>
  <w:style w:styleId="Tekstrezerviranogmjesta" w:type="character">
    <w:name w:val="Placeholder Text"/>
    <w:basedOn w:val="Zadanifontodlomka"/>
    <w:uiPriority w:val="99"/>
    <w:semiHidden/>
    <w:rsid w:val="00630E6A"/>
    <w:rPr>
      <w:color w:val="808080"/>
      <w:bdr w:color="auto" w:space="0" w:sz="0" w:val="none"/>
      <w:shd w:color="auto" w:fill="auto" w:val="clear"/>
    </w:rPr>
  </w:style>
  <w:style w:customStyle="1" w:styleId="eSPISCCParagraphDefaultFont" w:type="character">
    <w:name w:val="eSPIS_CC_Paragraph Default Font"/>
    <w:basedOn w:val="Zadanifontodlomka"/>
    <w:rsid w:val="00630E6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30E6A"/>
    <w:rPr>
      <w:bdr w:color="auto" w:space="0" w:sz="0" w:val="none"/>
      <w:shd w:color="auto" w:fill="FFFFCC" w:val="clear"/>
      <w:lang w:val="hr-HR"/>
    </w:rPr>
  </w:style>
  <w:style w:customStyle="1" w:styleId="PozadinaSvijetloCrvena" w:type="character">
    <w:name w:val="Pozadina_SvijetloCrvena"/>
    <w:basedOn w:val="eSPISCCParagraphDefaultFont"/>
    <w:rsid w:val="00630E6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30E6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travnja 2017.</izvorni_sadrzaj>
    <derivirana_varijabla naziv="DomainObject.DatumDonosenjaOdluke_1">26.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411</izvorni_sadrzaj>
    <derivirana_varijabla naziv="DomainObject.Predmet.Broj_1">411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St-411/2016</izvorni_sadrzaj>
    <derivirana_varijabla naziv="DomainObject.Predmet.OznakaBroj_1">St-411/2016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TLM TVORNICA LAKIH METALA d.d.</izvorni_sadrzaj>
    <derivirana_varijabla naziv="DomainObject.Predmet.ProtustrankaFormated_1">  TLM TVORNICA LAKIH METALA d.d.</derivirana_varijabla>
  </DomainObject.Predmet.ProtustrankaFormated>
  <DomainObject.Predmet.ProtustrankaFormatedOIB>
    <izvorni_sadrzaj>  TLM TVORNICA LAKIH METALA d.d., OIB 71112635487</izvorni_sadrzaj>
    <derivirana_varijabla naziv="DomainObject.Predmet.ProtustrankaFormatedOIB_1">  TLM TVORNICA LAKIH METALA d.d., OIB 71112635487</derivirana_varijabla>
  </DomainObject.Predmet.ProtustrankaFormatedOIB>
  <DomainObject.Predmet.ProtustrankaFormatedWithAdress>
    <izvorni_sadrzaj> TLM TVORNICA LAKIH METALA d.d., Ulica Narodnog Preporoda 12, 22000 Šibenik</izvorni_sadrzaj>
    <derivirana_varijabla naziv="DomainObject.Predmet.ProtustrankaFormatedWithAdress_1"> TLM TVORNICA LAKIH METALA d.d., Ulica Narodnog Preporoda 12, 22000 Šibenik</derivirana_varijabla>
  </DomainObject.Predmet.ProtustrankaFormatedWithAdress>
  <DomainObject.Predmet.ProtustrankaFormatedWithAdressOIB>
    <izvorni_sadrzaj> TLM TVORNICA LAKIH METALA d.d., OIB 71112635487, Ulica Narodnog Preporoda 12, 22000 Šibenik</izvorni_sadrzaj>
    <derivirana_varijabla naziv="DomainObject.Predmet.ProtustrankaFormatedWithAdressOIB_1"> TLM TVORNICA LAKIH METALA d.d., OIB 71112635487, Ulica Narodnog Preporoda 12, 22000 Šibenik</derivirana_varijabla>
  </DomainObject.Predmet.ProtustrankaFormatedWithAdressOIB>
  <DomainObject.Predmet.ProtustrankaWithAdress>
    <izvorni_sadrzaj>TLM TVORNICA LAKIH METALA d.d. Ulica Narodnog Preporoda 12, 22000 Šibenik</izvorni_sadrzaj>
    <derivirana_varijabla naziv="DomainObject.Predmet.ProtustrankaWithAdress_1">TLM TVORNICA LAKIH METALA d.d. Ulica Narodnog Preporoda 12, 22000 Šibenik</derivirana_varijabla>
  </DomainObject.Predmet.ProtustrankaWithAdress>
  <DomainObject.Predmet.ProtustrankaWithAdressOIB>
    <izvorni_sadrzaj>TLM TVORNICA LAKIH METALA d.d., OIB 71112635487, Ulica Narodnog Preporoda 12, 22000 Šibenik</izvorni_sadrzaj>
    <derivirana_varijabla naziv="DomainObject.Predmet.ProtustrankaWithAdressOIB_1">TLM TVORNICA LAKIH METALA d.d., OIB 71112635487, Ulica Narodnog Preporoda 12, 22000 Šibenik</derivirana_varijabla>
  </DomainObject.Predmet.ProtustrankaWithAdressOIB>
  <DomainObject.Predmet.ProtustrankaNazivFormated>
    <izvorni_sadrzaj>TLM TVORNICA LAKIH METALA d.d.</izvorni_sadrzaj>
    <derivirana_varijabla naziv="DomainObject.Predmet.ProtustrankaNazivFormated_1">TLM TVORNICA LAKIH METALA d.d.</derivirana_varijabla>
  </DomainObject.Predmet.ProtustrankaNazivFormated>
  <DomainObject.Predmet.ProtustrankaNazivFormatedOIB>
    <izvorni_sadrzaj>TLM TVORNICA LAKIH METALA d.d., OIB 71112635487</izvorni_sadrzaj>
    <derivirana_varijabla naziv="DomainObject.Predmet.ProtustrankaNazivFormatedOIB_1">TLM TVORNICA LAKIH METALA d.d., OIB 71112635487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Jerko Bumbak; Željko Klarić; Dragica Lalić; Ivan Laća; Miloš Đurica</izvorni_sadrzaj>
    <derivirana_varijabla naziv="DomainObject.Predmet.StrankaFormated_1">  FINA - Podružnica Šibenik; Jerko Bumbak; Željko Klarić; Dragica Lalić; Ivan Laća; Miloš Đurica</derivirana_varijabla>
  </DomainObject.Predmet.StrankaFormated>
  <DomainObject.Predmet.StrankaFormatedOIB>
    <izvorni_sadrzaj>  FINA - Podružnica Šibenik, OIB 85821130368; Jerko Bumbak, OIB 52014332906; Željko Klarić, OIB 17362907795; Dragica Lalić, OIB 42776961146; Ivan Laća, OIB 64344603327; Miloš Đurica, OIB 65813187930</izvorni_sadrzaj>
    <derivirana_varijabla naziv="DomainObject.Predmet.StrankaFormatedOIB_1">  FINA - Podružnica Šibenik, OIB 85821130368; Jerko Bumbak, OIB 52014332906; Željko Klarić, OIB 17362907795; Dragica Lalić, OIB 42776961146; Ivan Laća, OIB 64344603327; Miloš Đurica, OIB 65813187930</derivirana_varijabla>
  </DomainObject.Predmet.StrankaFormatedOIB>
  <DomainObject.Predmet.StrankaFormatedWithAdress>
    <izvorni_sadrzaj> FINA - Podružnica Šibenik, Perivoj L. Marune 1, 22000 Šibenik; Jerko Bumbak, Put Grbina 10a, 22000 Jadrtovac; Željko Klarić, 113.šibenske Brigade Hv-a 145, 22000 Bilice; Dragica Lalić, Put Gimnazije 13, 22000 Šibenik; Ivan Laća, Stanka Mićina 7, 22211 Vodice; Miloš Đurica, Trtarska 124, 22000 Šibenik</izvorni_sadrzaj>
    <derivirana_varijabla naziv="DomainObject.Predmet.StrankaFormatedWithAdress_1"> FINA - Podružnica Šibenik, Perivoj L. Marune 1, 22000 Šibenik; Jerko Bumbak, Put Grbina 10a, 22000 Jadrtovac; Željko Klarić, 113.šibenske Brigade Hv-a 145, 22000 Bilice; Dragica Lalić, Put Gimnazije 13, 22000 Šibenik; Ivan Laća, Stanka Mićina 7, 22211 Vodice; Miloš Đurica, Trtarska 124, 22000 Šibenik</derivirana_varijabla>
  </DomainObject.Predmet.StrankaFormatedWithAdress>
  <DomainObject.Predmet.StrankaFormatedWithAdressOIB>
    <izvorni_sadrzaj> FINA - Podružnica Šibenik, OIB 85821130368, Perivoj L. Marune 1, 22000 Šibenik; Jerko Bumbak, OIB 52014332906, Put Grbina 10a, 22000 Jadrtovac; Željko Klarić, OIB 17362907795, 113.šibenske Brigade Hv-a 145, 22000 Bilice; Dragica Lalić, OIB 42776961146, Put Gimnazije 13, 22000 Šibenik; Ivan Laća, OIB 64344603327, Stanka Mićina 7, 22211 Vodice; Miloš Đurica, OIB 65813187930, Trtarska 124, 22000 Šibenik</izvorni_sadrzaj>
    <derivirana_varijabla naziv="DomainObject.Predmet.StrankaFormatedWithAdressOIB_1"> FINA - Podružnica Šibenik, OIB 85821130368, Perivoj L. Marune 1, 22000 Šibenik; Jerko Bumbak, OIB 52014332906, Put Grbina 10a, 22000 Jadrtovac; Željko Klarić, OIB 17362907795, 113.šibenske Brigade Hv-a 145, 22000 Bilice; Dragica Lalić, OIB 42776961146, Put Gimnazije 13, 22000 Šibenik; Ivan Laća, OIB 64344603327, Stanka Mićina 7, 22211 Vodice; Miloš Đurica, OIB 65813187930, Trtarska 124, 22000 Šibenik</derivirana_varijabla>
  </DomainObject.Predmet.StrankaFormatedWithAdressOIB>
  <DomainObject.Predmet.StrankaWithAdress>
    <izvorni_sadrzaj>FINA - Podružnica Šibenik Perivoj L. Marune 1,22000 Šibenik,Jerko Bumbak Put Grbina 10a,22000 Jadrtovac,Željko Klarić 113.šibenske Brigade Hv-a 145,22000 Bilice,Dragica Lalić Put Gimnazije 13,22000 Šibenik,Ivan Laća Stanka Mićina 7,22211 Vodice,Miloš Đurica Trtarska 124,22000 Šibenik</izvorni_sadrzaj>
    <derivirana_varijabla naziv="DomainObject.Predmet.StrankaWithAdress_1">FINA - Podružnica Šibenik Perivoj L. Marune 1,22000 Šibenik,Jerko Bumbak Put Grbina 10a,22000 Jadrtovac,Željko Klarić 113.šibenske Brigade Hv-a 145,22000 Bilice,Dragica Lalić Put Gimnazije 13,22000 Šibenik,Ivan Laća Stanka Mićina 7,22211 Vodice,Miloš Đurica Trtarska 124,22000 Šibenik</derivirana_varijabla>
  </DomainObject.Predmet.StrankaWithAdress>
  <DomainObject.Predmet.StrankaWithAdressOIB>
    <izvorni_sadrzaj>FINA - Podružnica Šibenik, OIB 85821130368, Perivoj L. Marune 1,22000 Šibenik,Jerko Bumbak, OIB 52014332906, Put Grbina 10a,22000 Jadrtovac,Željko Klarić, OIB 17362907795, 113.šibenske Brigade Hv-a 145,22000 Bilice,Dragica Lalić, OIB 42776961146, Put Gimnazije 13,22000 Šibenik,Ivan Laća, OIB 64344603327, Stanka Mićina 7,22211 Vodice,Miloš Đurica, OIB 65813187930, Trtarska 124,22000 Šibenik</izvorni_sadrzaj>
    <derivirana_varijabla naziv="DomainObject.Predmet.StrankaWithAdressOIB_1">FINA - Podružnica Šibenik, OIB 85821130368, Perivoj L. Marune 1,22000 Šibenik,Jerko Bumbak, OIB 52014332906, Put Grbina 10a,22000 Jadrtovac,Željko Klarić, OIB 17362907795, 113.šibenske Brigade Hv-a 145,22000 Bilice,Dragica Lalić, OIB 42776961146, Put Gimnazije 13,22000 Šibenik,Ivan Laća, OIB 64344603327, Stanka Mićina 7,22211 Vodice,Miloš Đurica, OIB 65813187930, Trtarska 124,22000 Šibenik</derivirana_varijabla>
  </DomainObject.Predmet.StrankaWithAdressOIB>
  <DomainObject.Predmet.StrankaNazivFormated>
    <izvorni_sadrzaj>FINA - Podružnica Šibenik,Jerko Bumbak,Željko Klarić,Dragica Lalić,Ivan Laća,Miloš Đurica</izvorni_sadrzaj>
    <derivirana_varijabla naziv="DomainObject.Predmet.StrankaNazivFormated_1">FINA - Podružnica Šibenik,Jerko Bumbak,Željko Klarić,Dragica Lalić,Ivan Laća,Miloš Đurica</derivirana_varijabla>
  </DomainObject.Predmet.StrankaNazivFormated>
  <DomainObject.Predmet.StrankaNazivFormatedOIB>
    <izvorni_sadrzaj>FINA - Podružnica Šibenik, OIB 85821130368,Jerko Bumbak, OIB 52014332906,Željko Klarić, OIB 17362907795,Dragica Lalić, OIB 42776961146,Ivan Laća, OIB 64344603327,Miloš Đurica, OIB 65813187930</izvorni_sadrzaj>
    <derivirana_varijabla naziv="DomainObject.Predmet.StrankaNazivFormatedOIB_1">FINA - Podružnica Šibenik, OIB 85821130368,Jerko Bumbak, OIB 52014332906,Željko Klarić, OIB 17362907795,Dragica Lalić, OIB 42776961146,Ivan Laća, OIB 64344603327,Miloš Đurica, OIB 65813187930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 - Podružnica Šibenik</item>
      <item>Jerko Bumbak</item>
      <item>Željko Klarić</item>
      <item>Dragica Lalić</item>
      <item>Ivan Laća</item>
      <item>Miloš Đurica</item>
    </izvorni_sadrzaj>
    <derivirana_varijabla naziv="DomainObject.Predmet.StrankaListFormated_1">
      <item>FINA - Podružnica Šibenik</item>
      <item>Jerko Bumbak</item>
      <item>Željko Klarić</item>
      <item>Dragica Lalić</item>
      <item>Ivan Laća</item>
      <item>Miloš Đurica</item>
    </derivirana_varijabla>
  </DomainObject.Predmet.StrankaListFormated>
  <DomainObject.Predmet.StrankaListFormatedOIB>
    <izvorni_sadrzaj>
      <item>FINA - Podružnica Šibenik, OIB 85821130368</item>
      <item>Jerko Bumbak, OIB 52014332906</item>
      <item>Željko Klarić, OIB 17362907795</item>
      <item>Dragica Lalić, OIB 42776961146</item>
      <item>Ivan Laća, OIB 64344603327</item>
      <item>Miloš Đurica, OIB 65813187930</item>
    </izvorni_sadrzaj>
    <derivirana_varijabla naziv="DomainObject.Predmet.StrankaListFormatedOIB_1">
      <item>FINA - Podružnica Šibenik, OIB 85821130368</item>
      <item>Jerko Bumbak, OIB 52014332906</item>
      <item>Željko Klarić, OIB 17362907795</item>
      <item>Dragica Lalić, OIB 42776961146</item>
      <item>Ivan Laća, OIB 64344603327</item>
      <item>Miloš Đurica, OIB 65813187930</item>
    </derivirana_varijabla>
  </DomainObject.Predmet.StrankaListFormatedOIB>
  <DomainObject.Predmet.StrankaListFormatedWithAdress>
    <izvorni_sadrzaj>
      <item>FINA - Podružnica Šibenik, Perivoj L. Marune 1, 22000 Šibenik</item>
      <item>Jerko Bumbak, Put Grbina 10a, 22000 Jadrtovac</item>
      <item>Željko Klarić, 113.šibenske Brigade Hv-a 145, 22000 Bilice</item>
      <item>Dragica Lalić, Put Gimnazije 13, 22000 Šibenik</item>
      <item>Ivan Laća, Stanka Mićina 7, 22211 Vodice</item>
      <item>Miloš Đurica, Trtarska 124, 22000 Šibenik</item>
    </izvorni_sadrzaj>
    <derivirana_varijabla naziv="DomainObject.Predmet.StrankaListFormatedWithAdress_1">
      <item>FINA - Podružnica Šibenik, Perivoj L. Marune 1, 22000 Šibenik</item>
      <item>Jerko Bumbak, Put Grbina 10a, 22000 Jadrtovac</item>
      <item>Željko Klarić, 113.šibenske Brigade Hv-a 145, 22000 Bilice</item>
      <item>Dragica Lalić, Put Gimnazije 13, 22000 Šibenik</item>
      <item>Ivan Laća, Stanka Mićina 7, 22211 Vodice</item>
      <item>Miloš Đurica, Trtarska 124, 22000 Šibenik</item>
    </derivirana_varijabla>
  </DomainObject.Predmet.StrankaListFormatedWithAdress>
  <DomainObject.Predmet.StrankaListFormatedWithAdressOIB>
    <izvorni_sadrzaj>
      <item>FINA - Podružnica Šibenik, OIB 85821130368, Perivoj L. Marune 1, 22000 Šibenik</item>
      <item>Jerko Bumbak, OIB 52014332906, Put Grbina 10a, 22000 Jadrtovac</item>
      <item>Željko Klarić, OIB 17362907795, 113.šibenske Brigade Hv-a 145, 22000 Bilice</item>
      <item>Dragica Lalić, OIB 42776961146, Put Gimnazije 13, 22000 Šibenik</item>
      <item>Ivan Laća, OIB 64344603327, Stanka Mićina 7, 22211 Vodice</item>
      <item>Miloš Đurica, OIB 65813187930, Trtarska 124, 22000 Šibenik</item>
    </izvorni_sadrzaj>
    <derivirana_varijabla naziv="DomainObject.Predmet.StrankaListFormatedWithAdressOIB_1">
      <item>FINA - Podružnica Šibenik, OIB 85821130368, Perivoj L. Marune 1, 22000 Šibenik</item>
      <item>Jerko Bumbak, OIB 52014332906, Put Grbina 10a, 22000 Jadrtovac</item>
      <item>Željko Klarić, OIB 17362907795, 113.šibenske Brigade Hv-a 145, 22000 Bilice</item>
      <item>Dragica Lalić, OIB 42776961146, Put Gimnazije 13, 22000 Šibenik</item>
      <item>Ivan Laća, OIB 64344603327, Stanka Mićina 7, 22211 Vodice</item>
      <item>Miloš Đurica, OIB 65813187930, Trtarska 124, 22000 Šibenik</item>
    </derivirana_varijabla>
  </DomainObject.Predmet.StrankaListFormatedWithAdressOIB>
  <DomainObject.Predmet.StrankaListNazivFormated>
    <izvorni_sadrzaj>
      <item>FINA - Podružnica Šibenik</item>
      <item>Jerko Bumbak</item>
      <item>Željko Klarić</item>
      <item>Dragica Lalić</item>
      <item>Ivan Laća</item>
      <item>Miloš Đurica</item>
    </izvorni_sadrzaj>
    <derivirana_varijabla naziv="DomainObject.Predmet.StrankaListNazivFormated_1">
      <item>FINA - Podružnica Šibenik</item>
      <item>Jerko Bumbak</item>
      <item>Željko Klarić</item>
      <item>Dragica Lalić</item>
      <item>Ivan Laća</item>
      <item>Miloš Đurica</item>
    </derivirana_varijabla>
  </DomainObject.Predmet.StrankaListNazivFormated>
  <DomainObject.Predmet.StrankaListNazivFormatedOIB>
    <izvorni_sadrzaj>
      <item>FINA - Podružnica Šibenik, OIB 85821130368</item>
      <item>Jerko Bumbak, OIB 52014332906</item>
      <item>Željko Klarić, OIB 17362907795</item>
      <item>Dragica Lalić, OIB 42776961146</item>
      <item>Ivan Laća, OIB 64344603327</item>
      <item>Miloš Đurica, OIB 65813187930</item>
    </izvorni_sadrzaj>
    <derivirana_varijabla naziv="DomainObject.Predmet.StrankaListNazivFormatedOIB_1">
      <item>FINA - Podružnica Šibenik, OIB 85821130368</item>
      <item>Jerko Bumbak, OIB 52014332906</item>
      <item>Željko Klarić, OIB 17362907795</item>
      <item>Dragica Lalić, OIB 42776961146</item>
      <item>Ivan Laća, OIB 64344603327</item>
      <item>Miloš Đurica, OIB 65813187930</item>
    </derivirana_varijabla>
  </DomainObject.Predmet.StrankaListNazivFormatedOIB>
  <DomainObject.Predmet.ProtuStrankaListFormated>
    <izvorni_sadrzaj>
      <item>TLM TVORNICA LAKIH METALA d.d.</item>
    </izvorni_sadrzaj>
    <derivirana_varijabla naziv="DomainObject.Predmet.ProtuStrankaListFormated_1">
      <item>TLM TVORNICA LAKIH METALA d.d.</item>
    </derivirana_varijabla>
  </DomainObject.Predmet.ProtuStrankaListFormated>
  <DomainObject.Predmet.ProtuStrankaListFormatedOIB>
    <izvorni_sadrzaj>
      <item>TLM TVORNICA LAKIH METALA d.d., OIB 71112635487</item>
    </izvorni_sadrzaj>
    <derivirana_varijabla naziv="DomainObject.Predmet.ProtuStrankaListFormatedOIB_1">
      <item>TLM TVORNICA LAKIH METALA d.d., OIB 71112635487</item>
    </derivirana_varijabla>
  </DomainObject.Predmet.ProtuStrankaListFormatedOIB>
  <DomainObject.Predmet.ProtuStrankaListFormatedWithAdress>
    <izvorni_sadrzaj>
      <item>TLM TVORNICA LAKIH METALA d.d., Ulica Narodnog Preporoda 12, 22000 Šibenik</item>
    </izvorni_sadrzaj>
    <derivirana_varijabla naziv="DomainObject.Predmet.ProtuStrankaListFormatedWithAdress_1">
      <item>TLM TVORNICA LAKIH METALA d.d., Ulica Narodnog Preporoda 12, 22000 Šibenik</item>
    </derivirana_varijabla>
  </DomainObject.Predmet.ProtuStrankaListFormatedWithAdress>
  <DomainObject.Predmet.ProtuStrankaListFormatedWithAdressOIB>
    <izvorni_sadrzaj>
      <item>TLM TVORNICA LAKIH METALA d.d., OIB 71112635487, Ulica Narodnog Preporoda 12, 22000 Šibenik</item>
    </izvorni_sadrzaj>
    <derivirana_varijabla naziv="DomainObject.Predmet.ProtuStrankaListFormatedWithAdressOIB_1">
      <item>TLM TVORNICA LAKIH METALA d.d., OIB 71112635487, Ulica Narodnog Preporoda 12, 22000 Šibenik</item>
    </derivirana_varijabla>
  </DomainObject.Predmet.ProtuStrankaListFormatedWithAdressOIB>
  <DomainObject.Predmet.ProtuStrankaListNazivFormated>
    <izvorni_sadrzaj>
      <item>TLM TVORNICA LAKIH METALA d.d.</item>
    </izvorni_sadrzaj>
    <derivirana_varijabla naziv="DomainObject.Predmet.ProtuStrankaListNazivFormated_1">
      <item>TLM TVORNICA LAKIH METALA d.d.</item>
    </derivirana_varijabla>
  </DomainObject.Predmet.ProtuStrankaListNazivFormated>
  <DomainObject.Predmet.ProtuStrankaListNazivFormatedOIB>
    <izvorni_sadrzaj>
      <item>TLM TVORNICA LAKIH METALA d.d., OIB 71112635487</item>
    </izvorni_sadrzaj>
    <derivirana_varijabla naziv="DomainObject.Predmet.ProtuStrankaListNazivFormatedOIB_1">
      <item>TLM TVORNICA LAKIH METALA d.d., OIB 71112635487</item>
    </derivirana_varijabla>
  </DomainObject.Predmet.ProtuStrankaListNazivFormatedOIB>
  <DomainObject.Predmet.OstaliListFormated>
    <izvorni_sadrzaj>
      <item>Nikola Rak</item>
    </izvorni_sadrzaj>
    <derivirana_varijabla naziv="DomainObject.Predmet.OstaliListFormated_1">
      <item>Nikola Rak</item>
    </derivirana_varijabla>
  </DomainObject.Predmet.OstaliListFormated>
  <DomainObject.Predmet.OstaliListFormatedOIB>
    <izvorni_sadrzaj>
      <item>Nikola Rak, OIB 19713796284</item>
    </izvorni_sadrzaj>
    <derivirana_varijabla naziv="DomainObject.Predmet.OstaliListFormatedOIB_1">
      <item>Nikola Rak, OIB 19713796284</item>
    </derivirana_varijabla>
  </DomainObject.Predmet.OstaliListFormatedOIB>
  <DomainObject.Predmet.OstaliListFormatedWithAdress>
    <izvorni_sadrzaj>
      <item>Nikola Rak, Težačka 15, 22000 Šibenik</item>
    </izvorni_sadrzaj>
    <derivirana_varijabla naziv="DomainObject.Predmet.OstaliListFormatedWithAdress_1">
      <item>Nikola Rak, Težačka 15, 22000 Šibenik</item>
    </derivirana_varijabla>
  </DomainObject.Predmet.OstaliListFormatedWithAdress>
  <DomainObject.Predmet.OstaliListFormatedWithAdressOIB>
    <izvorni_sadrzaj>
      <item>Nikola Rak, OIB 19713796284, Težačka 15, 22000 Šibenik</item>
    </izvorni_sadrzaj>
    <derivirana_varijabla naziv="DomainObject.Predmet.OstaliListFormatedWithAdressOIB_1">
      <item>Nikola Rak, OIB 19713796284, Težačka 15, 22000 Šibenik</item>
    </derivirana_varijabla>
  </DomainObject.Predmet.OstaliListFormatedWithAdressOIB>
  <DomainObject.Predmet.OstaliListNazivFormated>
    <izvorni_sadrzaj>
      <item>Nikola Rak</item>
    </izvorni_sadrzaj>
    <derivirana_varijabla naziv="DomainObject.Predmet.OstaliListNazivFormated_1">
      <item>Nikola Rak</item>
    </derivirana_varijabla>
  </DomainObject.Predmet.OstaliListNazivFormated>
  <DomainObject.Predmet.OstaliListNazivFormatedOIB>
    <izvorni_sadrzaj>
      <item>Nikola Rak, OIB 19713796284</item>
    </izvorni_sadrzaj>
    <derivirana_varijabla naziv="DomainObject.Predmet.OstaliListNazivFormatedOIB_1">
      <item>Nikola Rak, OIB 19713796284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2017.</izvorni_sadrzaj>
    <derivirana_varijabla naziv="DomainObject.Datum_1">26. travnja 2017.</derivirana_varijabla>
  </DomainObject.Datum>
  <DomainObject.PoslovniBrojDokumenta>
    <izvorni_sadrzaj/>
    <derivirana_varijabla naziv="DomainObject.PoslovniBrojDokumenta_1"/>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TLM TVORNICA LAKIH METALA d.d.</izvorni_sadrzaj>
    <derivirana_varijabla naziv="DomainObject.Predmet.ProtustrankaIDrugi_1">TLM TVORNICA LAKIH METALA d.d.</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TLM TVORNICA LAKIH METALA d.d., OIB 71112635487, Ulica Narodnog Preporoda 12, 22000 Šibenik</izvorni_sadrzaj>
    <derivirana_varijabla naziv="DomainObject.Predmet.ProtustrankaIDrugiAdressOIB_1">TLM TVORNICA LAKIH METALA d.d., OIB 71112635487, Ulica Narodnog Preporoda 12,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TLM TVORNICA LAKIH METALA d.d.</item>
      <item>Nikola Rak</item>
      <item>Jerko Bumbak</item>
      <item>Željko Klarić</item>
      <item>Dragica Lalić</item>
      <item>Ivan Laća</item>
      <item>Miloš Đurica</item>
    </izvorni_sadrzaj>
    <derivirana_varijabla naziv="DomainObject.Predmet.SudioniciListNaziv_1">
      <item>FINA - Podružnica Šibenik</item>
      <item>TLM TVORNICA LAKIH METALA d.d.</item>
      <item>Nikola Rak</item>
      <item>Jerko Bumbak</item>
      <item>Željko Klarić</item>
      <item>Dragica Lalić</item>
      <item>Ivan Laća</item>
      <item>Miloš Đurica</item>
    </derivirana_varijabla>
  </DomainObject.Predmet.SudioniciListNaziv>
  <DomainObject.Predmet.SudioniciListAdressOIB>
    <izvorni_sadrzaj>
      <item>FINA - Podružnica Šibenik, OIB 85821130368, Perivoj L. Marune 1,22000 Šibenik</item>
      <item>TLM TVORNICA LAKIH METALA d.d., OIB 71112635487, Ulica Narodnog Preporoda 12,22000 Šibenik</item>
      <item>Nikola Rak, OIB 19713796284, Težačka 15,22000 Šibenik</item>
      <item>Jerko Bumbak, OIB 52014332906, Put Grbina 10a,22000 Jadrtovac</item>
      <item>Željko Klarić, OIB 17362907795, 113.šibenske Brigade Hv-a 145,22000 Bilice</item>
      <item>Dragica Lalić, OIB 42776961146, Put Gimnazije 13,22000 Šibenik</item>
      <item>Ivan Laća, OIB 64344603327, Stanka Mićina 7,22211 Vodice</item>
      <item>Miloš Đurica, OIB 65813187930, Trtarska 124,22000 Šibenik</item>
    </izvorni_sadrzaj>
    <derivirana_varijabla naziv="DomainObject.Predmet.SudioniciListAdressOIB_1">
      <item>FINA - Podružnica Šibenik, OIB 85821130368, Perivoj L. Marune 1,22000 Šibenik</item>
      <item>TLM TVORNICA LAKIH METALA d.d., OIB 71112635487, Ulica Narodnog Preporoda 12,22000 Šibenik</item>
      <item>Nikola Rak, OIB 19713796284, Težačka 15,22000 Šibenik</item>
      <item>Jerko Bumbak, OIB 52014332906, Put Grbina 10a,22000 Jadrtovac</item>
      <item>Željko Klarić, OIB 17362907795, 113.šibenske Brigade Hv-a 145,22000 Bilice</item>
      <item>Dragica Lalić, OIB 42776961146, Put Gimnazije 13,22000 Šibenik</item>
      <item>Ivan Laća, OIB 64344603327, Stanka Mićina 7,22211 Vodice</item>
      <item>Miloš Đurica, OIB 65813187930, Trtarska 124,22000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71112635487</item>
      <item>, OIB 19713796284</item>
      <item>, OIB 52014332906</item>
      <item>, OIB 17362907795</item>
      <item>, OIB 42776961146</item>
      <item>, OIB 64344603327</item>
      <item>, OIB 65813187930</item>
    </izvorni_sadrzaj>
    <derivirana_varijabla naziv="DomainObject.Predmet.SudioniciListNazivOIB_1">
      <item>, OIB 85821130368</item>
      <item>, OIB 71112635487</item>
      <item>, OIB 19713796284</item>
      <item>, OIB 52014332906</item>
      <item>, OIB 17362907795</item>
      <item>, OIB 42776961146</item>
      <item>, OIB 64344603327</item>
      <item>, OIB 65813187930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Ljubičić, OIB 87161295116, Šimuni 142 Kolan</item>
    </izvorni_sadrzaj>
    <derivirana_varijabla naziv="DomainObject.Predmet.StecajniUpraviteljiListAddressOIB_1">
      <item>Milan Ljubičić, OIB 87161295116, Šimuni 142 Kolan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539</properties:Words>
  <properties:Characters>2923</properties:Characters>
  <properties:Lines>71</properties:Lines>
  <properties:Paragraphs>25</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3479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2017-04-25T12:22:00Z</dcterms:created>
  <dc:creator>Ardena Bajlo</dc:creator>
  <cp:lastModifiedBy>Martina Kalmeta</cp:lastModifiedBy>
  <cp:lastPrinted>2016-08-18T11:46:00Z</cp:lastPrinted>
  <dcterms:modified xmlns:xsi="http://www.w3.org/2001/XMLSchema-instance" xsi:type="dcterms:W3CDTF">2017-04-26T12:11:00Z</dcterms:modified>
  <cp:revision>11</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