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3f7a" w14:paraId="5e63f7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125B73">
        <w:rPr>
          <w:rFonts w:hAnsi="Times New Roman" w:ascii="Times New Roman"/>
          <w:b/>
          <w:sz w:val="24"/>
          <w:szCs w:val="24"/>
        </w:rPr>
        <w:t>60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125B73">
        <w:rPr>
          <w:rFonts w:hAnsi="Times New Roman" w:ascii="Times New Roman"/>
        </w:rPr>
        <w:t>60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8F78D8" w:rsidRPr="00AF7B65">
        <w:rPr>
          <w:rFonts w:hAnsi="Times New Roman" w:ascii="Times New Roman"/>
        </w:rPr>
        <w:t xml:space="preserve"> </w:t>
      </w:r>
      <w:r w:rsidR="00125B73" w:rsidRPr="00125B73">
        <w:rPr>
          <w:rFonts w:hAnsi="Times New Roman" w:ascii="Times New Roman"/>
        </w:rPr>
        <w:t>UDRUGA IZVOĐAČA ZABAVNIH UMJETNOSTI KIP - KREATIVNOST I PRODUKTIVNOST</w:t>
      </w:r>
      <w:r w:rsidR="00A45276" w:rsidRPr="00AF7B65">
        <w:rPr>
          <w:rFonts w:hAnsi="Times New Roman" w:ascii="Times New Roman"/>
        </w:rPr>
        <w:t>,</w:t>
      </w:r>
      <w:r w:rsidR="00195400" w:rsidRPr="00AF7B65">
        <w:rPr>
          <w:rFonts w:hAnsi="Times New Roman" w:ascii="Times New Roman"/>
        </w:rPr>
        <w:t xml:space="preserve"> iz Zagreba,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125B73" w:rsidRPr="00125B73">
        <w:rPr>
          <w:rFonts w:hAnsi="Times New Roman" w:ascii="Times New Roman"/>
        </w:rPr>
        <w:t>53223944598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86E76"/>
    <w:rsid w:val="003A4EEE"/>
    <w:rsid w:val="00420C85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D0D28"/>
    <w:rsid w:val="00AF7B65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EA5BF8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BF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BF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BF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BF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5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BF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BF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B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B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IZVOĐAČA ZABAVNIH UMJETNOSTI KIP - KREATIVNOST I PRODUKTIVNOST</izvorni_sadrzaj>
    <derivirana_varijabla naziv="DomainObject.Predmet.ProtustrankaFormated_1">  UDRUGA IZVOĐAČA ZABAVNIH UMJETNOSTI KIP - KREATIVNOST I PRODUKTIVNOST</derivirana_varijabla>
  </DomainObject.Predmet.ProtustrankaFormated>
  <DomainObject.Predmet.ProtustrankaFormatedOIB>
    <izvorni_sadrzaj>  UDRUGA IZVOĐAČA ZABAVNIH UMJETNOSTI KIP - KREATIVNOST I PRODUKTIVNOST, OIB 53223944598</izvorni_sadrzaj>
    <derivirana_varijabla naziv="DomainObject.Predmet.ProtustrankaFormatedOIB_1">  UDRUGA IZVOĐAČA ZABAVNIH UMJETNOSTI KIP - KREATIVNOST I PRODUKTIVNOST, OIB 53223944598</derivirana_varijabla>
  </DomainObject.Predmet.ProtustrankaFormatedOIB>
  <DomainObject.Predmet.ProtustrankaFormatedWithAdress>
    <izvorni_sadrzaj> UDRUGA IZVOĐAČA ZABAVNIH UMJETNOSTI KIP - KREATIVNOST I PRODUKTIVNOST, I. B. Mažuranić 80, 10000 Zagreb</izvorni_sadrzaj>
    <derivirana_varijabla naziv="DomainObject.Predmet.ProtustrankaFormatedWithAdress_1"> UDRUGA IZVOĐAČA ZABAVNIH UMJETNOSTI KIP - KREATIVNOST I PRODUKTIVNOST, I. B. Mažuranić 80, 10000 Zagreb</derivirana_varijabla>
  </DomainObject.Predmet.ProtustrankaFormatedWithAdress>
  <DomainObject.Predmet.ProtustrankaFormatedWithAdressOIB>
    <izvorni_sadrzaj> UDRUGA IZVOĐAČA ZABAVNIH UMJETNOSTI KIP - KREATIVNOST I PRODUKTIVNOST, OIB 53223944598, I. B. Mažuranić 80, 10000 Zagreb</izvorni_sadrzaj>
    <derivirana_varijabla naziv="DomainObject.Predmet.ProtustrankaFormatedWithAdressOIB_1"> UDRUGA IZVOĐAČA ZABAVNIH UMJETNOSTI KIP - KREATIVNOST I PRODUKTIVNOST, OIB 53223944598, I. B. Mažuranić 80, 10000 Zagreb</derivirana_varijabla>
  </DomainObject.Predmet.ProtustrankaFormatedWithAdressOIB>
  <DomainObject.Predmet.ProtustrankaWithAdress>
    <izvorni_sadrzaj>UDRUGA IZVOĐAČA ZABAVNIH UMJETNOSTI KIP - KREATIVNOST I PRODUKTIVNOST I. B. Mažuranić 80, 10000 Zagreb</izvorni_sadrzaj>
    <derivirana_varijabla naziv="DomainObject.Predmet.ProtustrankaWithAdress_1">UDRUGA IZVOĐAČA ZABAVNIH UMJETNOSTI KIP - KREATIVNOST I PRODUKTIVNOST I. B. Mažuranić 80, 10000 Zagreb</derivirana_varijabla>
  </DomainObject.Predmet.ProtustrankaWithAdress>
  <DomainObject.Predmet.ProtustrankaWithAdressOIB>
    <izvorni_sadrzaj>UDRUGA IZVOĐAČA ZABAVNIH UMJETNOSTI KIP - KREATIVNOST I PRODUKTIVNOST, OIB 53223944598, I. B. Mažuranić 80, 10000 Zagreb</izvorni_sadrzaj>
    <derivirana_varijabla naziv="DomainObject.Predmet.ProtustrankaWithAdressOIB_1">UDRUGA IZVOĐAČA ZABAVNIH UMJETNOSTI KIP - KREATIVNOST I PRODUKTIVNOST, OIB 53223944598, I. B. Mažuranić 80, 10000 Zagreb</derivirana_varijabla>
  </DomainObject.Predmet.ProtustrankaWithAdressOIB>
  <DomainObject.Predmet.ProtustrankaNazivFormated>
    <izvorni_sadrzaj>UDRUGA IZVOĐAČA ZABAVNIH UMJETNOSTI KIP - KREATIVNOST I PRODUKTIVNOST</izvorni_sadrzaj>
    <derivirana_varijabla naziv="DomainObject.Predmet.ProtustrankaNazivFormated_1">UDRUGA IZVOĐAČA ZABAVNIH UMJETNOSTI KIP - KREATIVNOST I PRODUKTIVNOST</derivirana_varijabla>
  </DomainObject.Predmet.ProtustrankaNazivFormated>
  <DomainObject.Predmet.ProtustrankaNazivFormatedOIB>
    <izvorni_sadrzaj>UDRUGA IZVOĐAČA ZABAVNIH UMJETNOSTI KIP - KREATIVNOST I PRODUKTIVNOST, OIB 53223944598</izvorni_sadrzaj>
    <derivirana_varijabla naziv="DomainObject.Predmet.ProtustrankaNazivFormatedOIB_1">UDRUGA IZVOĐAČA ZABAVNIH UMJETNOSTI KIP - KREATIVNOST I PRODUKTIVNOST, OIB 53223944598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IZVOĐAČA ZABAVNIH UMJETNOSTI KIP - KREATIVNOST I PRODUKTIVNOST</item>
    </izvorni_sadrzaj>
    <derivirana_varijabla naziv="DomainObject.Predmet.ProtuStrankaListFormated_1">
      <item>UDRUGA IZVOĐAČA ZABAVNIH UMJETNOSTI KIP - KREATIVNOST I PRODUKTIVNOST</item>
    </derivirana_varijabla>
  </DomainObject.Predmet.ProtuStrankaListFormated>
  <DomainObject.Predmet.ProtuStrankaListFormatedOIB>
    <izvorni_sadrzaj>
      <item>UDRUGA IZVOĐAČA ZABAVNIH UMJETNOSTI KIP - KREATIVNOST I PRODUKTIVNOST, OIB 53223944598</item>
    </izvorni_sadrzaj>
    <derivirana_varijabla naziv="DomainObject.Predmet.ProtuStrankaListFormatedOIB_1">
      <item>UDRUGA IZVOĐAČA ZABAVNIH UMJETNOSTI KIP - KREATIVNOST I PRODUKTIVNOST, OIB 53223944598</item>
    </derivirana_varijabla>
  </DomainObject.Predmet.ProtuStrankaListFormatedOIB>
  <DomainObject.Predmet.ProtuStrankaListFormatedWithAdress>
    <izvorni_sadrzaj>
      <item>UDRUGA IZVOĐAČA ZABAVNIH UMJETNOSTI KIP - KREATIVNOST I PRODUKTIVNOST, I. B. Mažuranić 80, 10000 Zagreb</item>
    </izvorni_sadrzaj>
    <derivirana_varijabla naziv="DomainObject.Predmet.ProtuStrankaListFormatedWithAdress_1">
      <item>UDRUGA IZVOĐAČA ZABAVNIH UMJETNOSTI KIP - KREATIVNOST I PRODUKTIVNOST, I. B. Mažuranić 80, 10000 Zagreb</item>
    </derivirana_varijabla>
  </DomainObject.Predmet.ProtuStrankaListFormatedWithAdress>
  <DomainObject.Predmet.ProtuStrankaListFormatedWithAdressOIB>
    <izvorni_sadrzaj>
      <item>UDRUGA IZVOĐAČA ZABAVNIH UMJETNOSTI KIP - KREATIVNOST I PRODUKTIVNOST, OIB 53223944598, I. B. Mažuranić 80, 10000 Zagreb</item>
    </izvorni_sadrzaj>
    <derivirana_varijabla naziv="DomainObject.Predmet.ProtuStrankaListFormatedWithAdressOIB_1">
      <item>UDRUGA IZVOĐAČA ZABAVNIH UMJETNOSTI KIP - KREATIVNOST I PRODUKTIVNOST, OIB 53223944598, I. B. Mažuranić 80, 10000 Zagreb</item>
    </derivirana_varijabla>
  </DomainObject.Predmet.ProtuStrankaListFormatedWithAdressOIB>
  <DomainObject.Predmet.ProtuStrankaListNazivFormated>
    <izvorni_sadrzaj>
      <item>UDRUGA IZVOĐAČA ZABAVNIH UMJETNOSTI KIP - KREATIVNOST I PRODUKTIVNOST</item>
    </izvorni_sadrzaj>
    <derivirana_varijabla naziv="DomainObject.Predmet.ProtuStrankaListNazivFormated_1">
      <item>UDRUGA IZVOĐAČA ZABAVNIH UMJETNOSTI KIP - KREATIVNOST I PRODUKTIVNOST</item>
    </derivirana_varijabla>
  </DomainObject.Predmet.ProtuStrankaListNazivFormated>
  <DomainObject.Predmet.ProtuStrankaListNazivFormatedOIB>
    <izvorni_sadrzaj>
      <item>UDRUGA IZVOĐAČA ZABAVNIH UMJETNOSTI KIP - KREATIVNOST I PRODUKTIVNOST, OIB 53223944598</item>
    </izvorni_sadrzaj>
    <derivirana_varijabla naziv="DomainObject.Predmet.ProtuStrankaListNazivFormatedOIB_1">
      <item>UDRUGA IZVOĐAČA ZABAVNIH UMJETNOSTI KIP - KREATIVNOST I PRODUKTIVNOST, OIB 53223944598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IZVOĐAČA ZABAVNIH UMJETNOSTI KIP - KREATIVNOST I PRODUKTIVNOST</izvorni_sadrzaj>
    <derivirana_varijabla naziv="DomainObject.Predmet.ProtustrankaIDrugi_1">UDRUGA IZVOĐAČA ZABAVNIH UMJETNOSTI KIP - KREATIVNOST I PRODUKTIVNOST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IZVOĐAČA ZABAVNIH UMJETNOSTI KIP - KREATIVNOST I PRODUKTIVNOST, OIB 53223944598, I. B. Mažuranić 80, 10000 Zagreb</izvorni_sadrzaj>
    <derivirana_varijabla naziv="DomainObject.Predmet.ProtustrankaIDrugiAdressOIB_1">UDRUGA IZVOĐAČA ZABAVNIH UMJETNOSTI KIP - KREATIVNOST I PRODUKTIVNOST, OIB 53223944598, I. B. Mažuranić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IZVOĐAČA ZABAVNIH UMJETNOSTI KIP - KREATIVNOST I PRODUKTIVNOST</item>
    </izvorni_sadrzaj>
    <derivirana_varijabla naziv="DomainObject.Predmet.SudioniciListNaziv_1">
      <item>FINA Regionalni centar Zagreb</item>
      <item>UDRUGA IZVOĐAČA ZABAVNIH UMJETNOSTI KIP - KREATIVNOST I PRODUKTIVNOST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IZVOĐAČA ZABAVNIH UMJETNOSTI KIP - KREATIVNOST I PRODUKTIVNOST, OIB 53223944598, I. B. Mažuranić 80,10000 Zagreb</item>
    </izvorni_sadrzaj>
    <derivirana_varijabla naziv="DomainObject.Predmet.SudioniciListAdressOIB_1">
      <item>FINA Regionalni centar Zagreb, OIB 85821130368, Trg svibanjskih žrtava 1995. br. 1,10000 Zagreb</item>
      <item>UDRUGA IZVOĐAČA ZABAVNIH UMJETNOSTI KIP - KREATIVNOST I PRODUKTIVNOST, OIB 53223944598, I. B. Mažuranić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53223944598</item>
    </izvorni_sadrzaj>
    <derivirana_varijabla naziv="DomainObject.Predmet.SudioniciListNazivOIB_1">
      <item>, OIB 85821130368</item>
      <item>, OIB 53223944598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806</properties:Characters>
  <properties:Lines>50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2016-04-19T13:23:00Z</cp:lastPrinted>
  <dcterms:modified xmlns:xsi="http://www.w3.org/2001/XMLSchema-instance" xsi:type="dcterms:W3CDTF">2016-04-19T13:24:00Z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