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b958" w14:paraId="880b958" w:rsidRDefault="0054606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6060" w:rsidP="00546060" w:rsidR="00546060">
      <w:pPr>
        <w:pStyle w:val="Bezproreda"/>
      </w:pPr>
    </w:p>
    <w:p w:rsidRDefault="00546060" w:rsidP="00546060" w:rsidR="00546060">
      <w:pPr>
        <w:pStyle w:val="Bezproreda"/>
      </w:pPr>
    </w:p>
    <w:p w:rsidRDefault="00546060" w:rsidP="00546060" w:rsidR="00AE649C">
      <w:pPr>
        <w:pStyle w:val="Bezproreda"/>
      </w:pPr>
      <w:r>
        <w:t xml:space="preserve">    Republika Hrvatska</w:t>
      </w:r>
    </w:p>
    <w:p w:rsidRDefault="00546060" w:rsidP="00546060" w:rsidR="00546060">
      <w:pPr>
        <w:pStyle w:val="Bezproreda"/>
      </w:pPr>
      <w:r>
        <w:t>Trgovački sud u Bjelovaru</w:t>
      </w:r>
    </w:p>
    <w:p w:rsidRDefault="00546060" w:rsidP="00546060" w:rsidR="00546060">
      <w:pPr>
        <w:pStyle w:val="Bezproreda"/>
      </w:pPr>
      <w:r>
        <w:t>Bjelovar, r. I. Lebovića 42.</w:t>
      </w:r>
    </w:p>
    <w:p w:rsidRDefault="00546060" w:rsidP="00546060" w:rsidR="00546060">
      <w:pPr>
        <w:pStyle w:val="Bezproreda"/>
      </w:pPr>
    </w:p>
    <w:p w:rsidRDefault="00546060" w:rsidP="00546060" w:rsidR="00546060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St-301/2018-5</w:t>
      </w:r>
    </w:p>
    <w:p w:rsidRDefault="00546060" w:rsidP="00546060" w:rsidR="00546060">
      <w:pPr>
        <w:rPr>
          <w:szCs w:val="24"/>
          <w:lang w:val="hr-HR"/>
        </w:rPr>
      </w:pPr>
    </w:p>
    <w:p w:rsidRDefault="00546060" w:rsidP="00546060" w:rsidR="00546060">
      <w:pPr>
        <w:jc w:val="center"/>
        <w:rPr>
          <w:szCs w:val="24"/>
          <w:lang w:val="hr-HR"/>
        </w:rPr>
      </w:pPr>
    </w:p>
    <w:p w:rsidRDefault="00546060" w:rsidP="00546060" w:rsidR="0054606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546060" w:rsidP="00546060" w:rsidR="00546060">
      <w:pPr>
        <w:jc w:val="center"/>
        <w:rPr>
          <w:szCs w:val="24"/>
          <w:lang w:val="hr-HR"/>
        </w:rPr>
      </w:pPr>
    </w:p>
    <w:p w:rsidRDefault="00546060" w:rsidP="00546060" w:rsidR="0054606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546060" w:rsidP="00546060" w:rsidR="00546060">
      <w:pPr>
        <w:jc w:val="center"/>
        <w:rPr>
          <w:szCs w:val="24"/>
          <w:lang w:val="hr-HR"/>
        </w:rPr>
      </w:pPr>
    </w:p>
    <w:p w:rsidRDefault="00546060" w:rsidP="00546060" w:rsidR="00546060">
      <w:pPr>
        <w:jc w:val="both"/>
        <w:rPr>
          <w:szCs w:val="24"/>
          <w:lang w:val="hr-HR"/>
        </w:rPr>
      </w:pPr>
    </w:p>
    <w:p w:rsidRDefault="00546060" w:rsidP="00546060" w:rsidR="00546060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KAVA ZA PUT j.d.o.o. za ugostiteljstvo Puhovo, Puhovska 3/A, OIB: 67791055448,  18. svibnja 2018. </w:t>
      </w:r>
    </w:p>
    <w:p w:rsidRDefault="00546060" w:rsidP="00546060" w:rsidR="00546060">
      <w:pPr>
        <w:ind w:firstLine="851"/>
        <w:jc w:val="both"/>
        <w:rPr>
          <w:noProof/>
          <w:szCs w:val="24"/>
          <w:lang w:val="hr-HR"/>
        </w:rPr>
      </w:pPr>
    </w:p>
    <w:p w:rsidRDefault="00546060" w:rsidP="00546060" w:rsidR="00546060">
      <w:pPr>
        <w:ind w:firstLine="851"/>
        <w:jc w:val="both"/>
        <w:rPr>
          <w:noProof/>
          <w:szCs w:val="24"/>
          <w:lang w:val="hr-HR"/>
        </w:rPr>
      </w:pPr>
    </w:p>
    <w:p w:rsidRDefault="00546060" w:rsidP="00546060" w:rsidR="00546060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546060" w:rsidP="00546060" w:rsidR="00546060">
      <w:pPr>
        <w:jc w:val="both"/>
        <w:rPr>
          <w:szCs w:val="24"/>
          <w:lang w:val="hr-HR"/>
        </w:rPr>
      </w:pPr>
    </w:p>
    <w:p w:rsidRDefault="00546060" w:rsidP="00546060" w:rsidR="00546060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KAVA ZA PUT j.d.o.o. za ugostiteljstvo Puhovo, Puhovska 3/A, OIB: 67791055448,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50-301-18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HR05 540-301-18.</w:t>
      </w:r>
    </w:p>
    <w:p w:rsidRDefault="00546060" w:rsidP="00546060" w:rsidR="00546060">
      <w:pPr>
        <w:ind w:firstLine="851"/>
        <w:jc w:val="both"/>
        <w:rPr>
          <w:szCs w:val="24"/>
        </w:rPr>
      </w:pPr>
    </w:p>
    <w:p w:rsidRDefault="00546060" w:rsidP="00546060" w:rsidR="0054606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546060" w:rsidP="00546060" w:rsidR="0054606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546060" w:rsidP="00546060" w:rsidR="00546060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546060" w:rsidP="00546060" w:rsidR="00546060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6060" w:rsidP="00546060" w:rsidR="00546060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546060" w:rsidP="00546060" w:rsidR="0054606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546060" w:rsidP="00546060" w:rsidR="00546060">
      <w:pPr>
        <w:ind w:firstLine="851"/>
        <w:jc w:val="both"/>
        <w:rPr>
          <w:szCs w:val="24"/>
          <w:lang w:val="hr-HR"/>
        </w:rPr>
      </w:pPr>
    </w:p>
    <w:p w:rsidRDefault="00546060" w:rsidP="00546060" w:rsidR="0054606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KAVA ZA PUT j.d.o.o. za ugostiteljstvo Puhovo, Puhovska 3/A, OIB: 67791055448.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546060" w:rsidP="00546060" w:rsidR="0054606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546060" w:rsidP="00546060" w:rsidR="0054606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18. svibnja 2018. godine sud zaključuje da dužnik ne raspolaže imovinom koja bi bila dovoljna za namirenje troškova prethodnog i stečajnog postupka.</w:t>
      </w:r>
    </w:p>
    <w:p w:rsidRDefault="00546060" w:rsidP="00546060" w:rsidR="00546060">
      <w:pPr>
        <w:jc w:val="both"/>
        <w:rPr>
          <w:szCs w:val="24"/>
          <w:lang w:val="hr-HR"/>
        </w:rPr>
      </w:pPr>
    </w:p>
    <w:p w:rsidRDefault="00546060" w:rsidP="00546060" w:rsidR="0054606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546060" w:rsidP="00546060" w:rsidR="00546060">
      <w:pPr>
        <w:ind w:firstLine="851"/>
        <w:jc w:val="both"/>
        <w:rPr>
          <w:szCs w:val="24"/>
          <w:lang w:val="hr-HR"/>
        </w:rPr>
      </w:pPr>
    </w:p>
    <w:p w:rsidRDefault="00546060" w:rsidP="00546060" w:rsidR="0054606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546060" w:rsidP="00546060" w:rsidR="00546060">
      <w:pPr>
        <w:jc w:val="both"/>
        <w:rPr>
          <w:szCs w:val="24"/>
          <w:lang w:val="hr-HR"/>
        </w:rPr>
      </w:pPr>
    </w:p>
    <w:p w:rsidRDefault="00546060" w:rsidP="00546060" w:rsidR="00546060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18. svibnja  2018.</w:t>
      </w:r>
    </w:p>
    <w:p w:rsidRDefault="00546060" w:rsidP="00546060" w:rsidR="00546060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546060" w:rsidP="00546060" w:rsidR="00546060">
      <w:pPr>
        <w:ind w:firstLine="5103"/>
        <w:jc w:val="both"/>
        <w:rPr>
          <w:szCs w:val="24"/>
          <w:lang w:val="hr-HR"/>
        </w:rPr>
      </w:pPr>
    </w:p>
    <w:p w:rsidRDefault="00546060" w:rsidP="00546060" w:rsidR="00546060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546060" w:rsidP="00546060" w:rsidR="00546060">
      <w:pPr>
        <w:ind w:firstLine="4820"/>
        <w:rPr>
          <w:szCs w:val="24"/>
          <w:lang w:val="hr-HR"/>
        </w:rPr>
      </w:pPr>
    </w:p>
    <w:p w:rsidRDefault="00546060" w:rsidP="00546060" w:rsidR="00546060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Za točnost otpravka-ovlašteni službenik</w:t>
      </w:r>
    </w:p>
    <w:p w:rsidRDefault="00546060" w:rsidP="00546060" w:rsidR="00546060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Vesna Dragišić</w:t>
      </w:r>
    </w:p>
    <w:p w:rsidRDefault="00546060" w:rsidP="00546060" w:rsidR="00546060">
      <w:pPr>
        <w:jc w:val="both"/>
        <w:rPr>
          <w:szCs w:val="24"/>
          <w:lang w:val="hr-HR"/>
        </w:rPr>
      </w:pPr>
    </w:p>
    <w:p w:rsidRDefault="00546060" w:rsidP="00546060" w:rsidR="00546060">
      <w:pPr>
        <w:jc w:val="both"/>
        <w:rPr>
          <w:szCs w:val="24"/>
          <w:lang w:val="hr-HR"/>
        </w:rPr>
      </w:pPr>
    </w:p>
    <w:p w:rsidRDefault="00546060" w:rsidP="00546060" w:rsidR="00546060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46060" w:rsidP="00546060" w:rsidR="0054606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4606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8138766"/>
      <w:docPartObj>
        <w:docPartGallery w:val="Page Numbers (Top of Page)"/>
        <w:docPartUnique/>
      </w:docPartObj>
    </w:sdtPr>
    <w:sdtEndPr/>
    <w:sdtContent>
      <w:p w:rsidRDefault="00546060" w:rsidR="005460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2FE">
          <w:t>2</w:t>
        </w:r>
        <w:r>
          <w:fldChar w:fldCharType="end"/>
        </w:r>
      </w:p>
    </w:sdtContent>
  </w:sdt>
  <w:p w:rsidRDefault="00546060" w:rsidR="008333A9">
    <w:pPr>
      <w:pStyle w:val="Zaglavlje"/>
    </w:pPr>
    <w:r>
      <w:t>Poslovni broj: 1 St-300/2018-5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060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2F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606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46060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60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46060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6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St-301/2018-5</izvorni_sadrzaj>
    <derivirana_varijabla naziv="DomainObject.Oznaka_1">St-301/2018-5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 ZA PUT j.d.o.o. za ugostiteljstvo</izvorni_sadrzaj>
    <derivirana_varijabla naziv="DomainObject.Predmet.ProtustrankaFormated_1">  KAVA ZA PUT j.d.o.o. za ugostiteljstvo</derivirana_varijabla>
  </DomainObject.Predmet.ProtustrankaFormated>
  <DomainObject.Predmet.ProtustrankaFormatedOIB>
    <izvorni_sadrzaj>  KAVA ZA PUT j.d.o.o. za ugostiteljstvo, OIB 67791055448</izvorni_sadrzaj>
    <derivirana_varijabla naziv="DomainObject.Predmet.ProtustrankaFormatedOIB_1">  KAVA ZA PUT j.d.o.o. za ugostiteljstvo, OIB 67791055448</derivirana_varijabla>
  </DomainObject.Predmet.ProtustrankaFormatedOIB>
  <DomainObject.Predmet.ProtustrankaFormatedWithAdress>
    <izvorni_sadrzaj> KAVA ZA PUT j.d.o.o. za ugostiteljstvo, Puhovska 3/A, 10370 Puhovo</izvorni_sadrzaj>
    <derivirana_varijabla naziv="DomainObject.Predmet.ProtustrankaFormatedWithAdress_1"> KAVA ZA PUT j.d.o.o. za ugostiteljstvo, Puhovska 3/A, 10370 Puhovo</derivirana_varijabla>
  </DomainObject.Predmet.ProtustrankaFormatedWithAdress>
  <DomainObject.Predmet.ProtustrankaFormatedWithAdressOIB>
    <izvorni_sadrzaj> KAVA ZA PUT j.d.o.o. za ugostiteljstvo, OIB 67791055448, Puhovska 3/A, 10370 Puhovo</izvorni_sadrzaj>
    <derivirana_varijabla naziv="DomainObject.Predmet.ProtustrankaFormatedWithAdressOIB_1"> KAVA ZA PUT j.d.o.o. za ugostiteljstvo, OIB 67791055448, Puhovska 3/A, 10370 Puhovo</derivirana_varijabla>
  </DomainObject.Predmet.ProtustrankaFormatedWithAdressOIB>
  <DomainObject.Predmet.ProtustrankaWithAdress>
    <izvorni_sadrzaj>KAVA ZA PUT j.d.o.o. za ugostiteljstvo Puhovska 3/A, 10370 Puhovo</izvorni_sadrzaj>
    <derivirana_varijabla naziv="DomainObject.Predmet.ProtustrankaWithAdress_1">KAVA ZA PUT j.d.o.o. za ugostiteljstvo Puhovska 3/A, 10370 Puhovo</derivirana_varijabla>
  </DomainObject.Predmet.ProtustrankaWithAdress>
  <DomainObject.Predmet.ProtustrankaWithAdressOIB>
    <izvorni_sadrzaj>KAVA ZA PUT j.d.o.o. za ugostiteljstvo, OIB 67791055448, Puhovska 3/A, 10370 Puhovo</izvorni_sadrzaj>
    <derivirana_varijabla naziv="DomainObject.Predmet.ProtustrankaWithAdressOIB_1">KAVA ZA PUT j.d.o.o. za ugostiteljstvo, OIB 67791055448, Puhovska 3/A, 10370 Puhovo</derivirana_varijabla>
  </DomainObject.Predmet.ProtustrankaWithAdressOIB>
  <DomainObject.Predmet.ProtustrankaNazivFormated>
    <izvorni_sadrzaj>KAVA ZA PUT j.d.o.o. za ugostiteljstvo</izvorni_sadrzaj>
    <derivirana_varijabla naziv="DomainObject.Predmet.ProtustrankaNazivFormated_1">KAVA ZA PUT j.d.o.o. za ugostiteljstvo</derivirana_varijabla>
  </DomainObject.Predmet.ProtustrankaNazivFormated>
  <DomainObject.Predmet.ProtustrankaNazivFormatedOIB>
    <izvorni_sadrzaj>KAVA ZA PUT j.d.o.o. za ugostiteljstvo, OIB 67791055448</izvorni_sadrzaj>
    <derivirana_varijabla naziv="DomainObject.Predmet.ProtustrankaNazivFormatedOIB_1">KAVA ZA PUT j.d.o.o. za ugostiteljstvo, OIB 67791055448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KAVA ZA PUT j.d.o.o. za ugostiteljstvo</item>
    </izvorni_sadrzaj>
    <derivirana_varijabla naziv="DomainObject.Predmet.ProtuStrankaListFormated_1">
      <item>KAVA ZA PUT j.d.o.o. za ugostiteljstvo</item>
    </derivirana_varijabla>
  </DomainObject.Predmet.ProtuStrankaListFormated>
  <DomainObject.Predmet.ProtuStrankaListFormatedOIB>
    <izvorni_sadrzaj>
      <item>KAVA ZA PUT j.d.o.o. za ugostiteljstvo, OIB 67791055448</item>
    </izvorni_sadrzaj>
    <derivirana_varijabla naziv="DomainObject.Predmet.ProtuStrankaListFormatedOIB_1">
      <item>KAVA ZA PUT j.d.o.o. za ugostiteljstvo, OIB 67791055448</item>
    </derivirana_varijabla>
  </DomainObject.Predmet.ProtuStrankaListFormatedOIB>
  <DomainObject.Predmet.ProtuStrankaListFormatedWithAdress>
    <izvorni_sadrzaj>
      <item>KAVA ZA PUT j.d.o.o. za ugostiteljstvo, Puhovska 3/A, 10370 Puhovo</item>
    </izvorni_sadrzaj>
    <derivirana_varijabla naziv="DomainObject.Predmet.ProtuStrankaListFormatedWithAdress_1">
      <item>KAVA ZA PUT j.d.o.o. za ugostiteljstvo, Puhovska 3/A, 10370 Puhovo</item>
    </derivirana_varijabla>
  </DomainObject.Predmet.ProtuStrankaListFormatedWithAdress>
  <DomainObject.Predmet.ProtuStrankaListFormatedWithAdressOIB>
    <izvorni_sadrzaj>
      <item>KAVA ZA PUT j.d.o.o. za ugostiteljstvo, OIB 67791055448, Puhovska 3/A, 10370 Puhovo</item>
    </izvorni_sadrzaj>
    <derivirana_varijabla naziv="DomainObject.Predmet.ProtuStrankaListFormatedWithAdressOIB_1">
      <item>KAVA ZA PUT j.d.o.o. za ugostiteljstvo, OIB 67791055448, Puhovska 3/A, 10370 Puhovo</item>
    </derivirana_varijabla>
  </DomainObject.Predmet.ProtuStrankaListFormatedWithAdressOIB>
  <DomainObject.Predmet.ProtuStrankaListNazivFormated>
    <izvorni_sadrzaj>
      <item>KAVA ZA PUT j.d.o.o. za ugostiteljstvo</item>
    </izvorni_sadrzaj>
    <derivirana_varijabla naziv="DomainObject.Predmet.ProtuStrankaListNazivFormated_1">
      <item>KAVA ZA PUT j.d.o.o. za ugostiteljstvo</item>
    </derivirana_varijabla>
  </DomainObject.Predmet.ProtuStrankaListNazivFormated>
  <DomainObject.Predmet.ProtuStrankaListNazivFormatedOIB>
    <izvorni_sadrzaj>
      <item>KAVA ZA PUT j.d.o.o. za ugostiteljstvo, OIB 67791055448</item>
    </izvorni_sadrzaj>
    <derivirana_varijabla naziv="DomainObject.Predmet.ProtuStrankaListNazivFormatedOIB_1">
      <item>KAVA ZA PUT j.d.o.o. za ugostiteljstvo, OIB 67791055448</item>
    </derivirana_varijabla>
  </DomainObject.Predmet.ProtuStrankaListNazivFormatedOIB>
  <DomainObject.Predmet.OstaliListFormated>
    <izvorni_sadrzaj>
      <item>Franjo Blazevic</item>
    </izvorni_sadrzaj>
    <derivirana_varijabla naziv="DomainObject.Predmet.OstaliListFormated_1">
      <item>Franjo Blazevic</item>
    </derivirana_varijabla>
  </DomainObject.Predmet.OstaliListFormated>
  <DomainObject.Predmet.OstaliListFormatedOIB>
    <izvorni_sadrzaj>
      <item>Franjo Blazevic, OIB 27001430346</item>
    </izvorni_sadrzaj>
    <derivirana_varijabla naziv="DomainObject.Predmet.OstaliListFormatedOIB_1">
      <item>Franjo Blazevic, OIB 27001430346</item>
    </derivirana_varijabla>
  </DomainObject.Predmet.OstaliListFormatedOIB>
  <DomainObject.Predmet.OstaliListFormatedWithAdress>
    <izvorni_sadrzaj>
      <item>Franjo Blazevic, Puhovska 3/A., 10370 Puhovo</item>
    </izvorni_sadrzaj>
    <derivirana_varijabla naziv="DomainObject.Predmet.OstaliListFormatedWithAdress_1">
      <item>Franjo Blazevic, Puhovska 3/A., 10370 Puhovo</item>
    </derivirana_varijabla>
  </DomainObject.Predmet.OstaliListFormatedWithAdress>
  <DomainObject.Predmet.OstaliListFormatedWithAdressOIB>
    <izvorni_sadrzaj>
      <item>Franjo Blazevic, OIB 27001430346, Puhovska 3/A., 10370 Puhovo</item>
    </izvorni_sadrzaj>
    <derivirana_varijabla naziv="DomainObject.Predmet.OstaliListFormatedWithAdressOIB_1">
      <item>Franjo Blazevic, OIB 27001430346, Puhovska 3/A., 10370 Puhovo</item>
    </derivirana_varijabla>
  </DomainObject.Predmet.OstaliListFormatedWithAdressOIB>
  <DomainObject.Predmet.OstaliListNazivFormated>
    <izvorni_sadrzaj>
      <item>Franjo Blazevic</item>
    </izvorni_sadrzaj>
    <derivirana_varijabla naziv="DomainObject.Predmet.OstaliListNazivFormated_1">
      <item>Franjo Blazevic</item>
    </derivirana_varijabla>
  </DomainObject.Predmet.OstaliListNazivFormated>
  <DomainObject.Predmet.OstaliListNazivFormatedOIB>
    <izvorni_sadrzaj>
      <item>Franjo Blazevic, OIB 27001430346</item>
    </izvorni_sadrzaj>
    <derivirana_varijabla naziv="DomainObject.Predmet.OstaliListNazivFormatedOIB_1">
      <item>Franjo Blazevic, OIB 27001430346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St-301/2018-5</izvorni_sadrzaj>
    <derivirana_varijabla naziv="DomainObject.PoslovniBrojDokumenta_1">St-301/2018-5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KAVA ZA PUT j.d.o.o. za ugostiteljstvo</izvorni_sadrzaj>
    <derivirana_varijabla naziv="DomainObject.Predmet.ProtustrankaIDrugi_1">KAVA ZA PUT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KAVA ZA PUT j.d.o.o. za ugostiteljstvo, OIB 67791055448, Puhovska 3/A, 10370 Puhovo</izvorni_sadrzaj>
    <derivirana_varijabla naziv="DomainObject.Predmet.ProtustrankaIDrugiAdressOIB_1">KAVA ZA PUT j.d.o.o. za ugostiteljstvo, OIB 67791055448, Puhovska 3/A, 10370 Puhovo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KAVA ZA PUT j.d.o.o. za ugostiteljstvo</item>
      <item>FINA Regionalni centar Zagreb</item>
      <item>Franjo Blazevic</item>
    </izvorni_sadrzaj>
    <derivirana_varijabla naziv="DomainObject.Predmet.SudioniciListNaziv_1">
      <item>KAVA ZA PUT j.d.o.o. za ugostiteljstvo</item>
      <item>FINA Regionalni centar Zagreb</item>
      <item>Franjo Blazevic</item>
    </derivirana_varijabla>
  </DomainObject.Predmet.SudioniciListNaziv>
  <DomainObject.Predmet.SudioniciListAdressOIB>
    <izvorni_sadrzaj>
      <item>KAVA ZA PUT j.d.o.o. za ugostiteljstvo, OIB 67791055448, Puhovska 3/A,10370 Puhovo</item>
      <item>FINA Regionalni centar Zagreb, OIB 85821130368, Trg svibanjskih žrtava 1995. 1,10000 Zagreb</item>
      <item>Franjo Blazevic, OIB 27001430346, Puhovska 3/A.,10370 Puhovo</item>
    </izvorni_sadrzaj>
    <derivirana_varijabla naziv="DomainObject.Predmet.SudioniciListAdressOIB_1">
      <item>KAVA ZA PUT j.d.o.o. za ugostiteljstvo, OIB 67791055448, Puhovska 3/A,10370 Puhovo</item>
      <item>FINA Regionalni centar Zagreb, OIB 85821130368, Trg svibanjskih žrtava 1995. 1,10000 Zagreb</item>
      <item>Franjo Blazevic, OIB 27001430346, Puhovska 3/A.,10370 Puhovo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F0E1A-922F-4BFB-A8A7-9F1B36E88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2628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2018-05-18T10:08:00Z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St-301/2018-5 / Odluka - Rješenje (odluka_St-301_2018-5.docx)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