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db79" w14:paraId="6d6db7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20A7B">
        <w:t>6673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20A7B">
        <w:t>6673</w:t>
      </w:r>
      <w:r>
        <w:t>/15, temeljem odredbe članka 430. Stečajnog zakona (</w:t>
      </w:r>
      <w:r w:rsidR="009B6AAD">
        <w:t>"Narodne novine"</w:t>
      </w:r>
      <w:r>
        <w:t xml:space="preserve"> br</w:t>
      </w:r>
      <w:r w:rsidR="009B6AAD">
        <w:t>oj</w:t>
      </w:r>
      <w:r>
        <w:t xml:space="preserve"> 71/15</w:t>
      </w:r>
      <w:r w:rsidR="009B6AAD">
        <w:t>)</w:t>
      </w:r>
      <w:r>
        <w:t xml:space="preserve">, dana </w:t>
      </w:r>
      <w:r w:rsidR="009B6AAD">
        <w:t>5.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20A7B">
        <w:t>TD SOPIĆ d.o.o., OIB 49870237113, Velika Gorica, Slavoljuba Penkale 4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20A7B">
        <w:t>2.791,75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9B6AAD">
        <w:t>5.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D11E0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B6B71"/>
    <w:rsid w:val="007D6D1C"/>
    <w:rsid w:val="007F0A11"/>
    <w:rsid w:val="008C31DE"/>
    <w:rsid w:val="0091622D"/>
    <w:rsid w:val="00920A7B"/>
    <w:rsid w:val="0098229D"/>
    <w:rsid w:val="00995932"/>
    <w:rsid w:val="009A248B"/>
    <w:rsid w:val="009B6AAD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6673</izvorni_sadrzaj>
    <derivirana_varijabla naziv="DomainObject.Predmet.Broj_1">6673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St-6673/2015</izvorni_sadrzaj>
    <derivirana_varijabla naziv="DomainObject.Predmet.OznakaBroj_1">St-6673/2015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 SOPIĆ d.o.o. zastupanog po punomoćniku Damir Sopić</izvorni_sadrzaj>
    <derivirana_varijabla naziv="DomainObject.Predmet.ProtustrankaFormated_1">  TD SOPIĆ d.o.o. zastupanog po punomoćniku Damir Sopić</derivirana_varijabla>
  </DomainObject.Predmet.ProtustrankaFormated>
  <DomainObject.Predmet.ProtustrankaFormatedOIB>
    <izvorni_sadrzaj>  TD SOPIĆ d.o.o., OIB 49870237113 zastupanog po punomoćniku Damir Sopić</izvorni_sadrzaj>
    <derivirana_varijabla naziv="DomainObject.Predmet.ProtustrankaFormatedOIB_1">  TD SOPIĆ d.o.o., OIB 49870237113 zastupanog po punomoćniku Damir Sopić</derivirana_varijabla>
  </DomainObject.Predmet.ProtustrankaFormatedOIB>
  <DomainObject.Predmet.ProtustrankaFormatedWithAdress>
    <izvorni_sadrzaj> TD SOPIĆ d.o.o., Slavoljuba Penkale 4, 10410 Velika Gorica zastupanog po punomoćniku Damir Sopić</izvorni_sadrzaj>
    <derivirana_varijabla naziv="DomainObject.Predmet.ProtustrankaFormatedWithAdress_1"> TD SOPIĆ d.o.o., Slavoljuba Penkale 4, 10410 Velika Gorica zastupanog po punomoćniku Damir Sopić</derivirana_varijabla>
  </DomainObject.Predmet.ProtustrankaFormatedWithAdress>
  <DomainObject.Predmet.ProtustrankaFormatedWithAdressOIB>
    <izvorni_sadrzaj> TD SOPIĆ d.o.o., OIB 49870237113, Slavoljuba Penkale 4, 10410 Velika Gorica zastupanog po punomoćniku Damir Sopić</izvorni_sadrzaj>
    <derivirana_varijabla naziv="DomainObject.Predmet.ProtustrankaFormatedWithAdressOIB_1"> TD SOPIĆ d.o.o., OIB 49870237113, Slavoljuba Penkale 4, 10410 Velika Gorica zastupanog po punomoćniku Damir Sopić</derivirana_varijabla>
  </DomainObject.Predmet.ProtustrankaFormatedWithAdressOIB>
  <DomainObject.Predmet.ProtustrankaWithAdress>
    <izvorni_sadrzaj>TD SOPIĆ d.o.o. Slavoljuba Penkale 4, 10410 Velika Gorica</izvorni_sadrzaj>
    <derivirana_varijabla naziv="DomainObject.Predmet.ProtustrankaWithAdress_1">TD SOPIĆ d.o.o. Slavoljuba Penkale 4, 10410 Velika Gorica</derivirana_varijabla>
  </DomainObject.Predmet.ProtustrankaWithAdress>
  <DomainObject.Predmet.ProtustrankaWithAdressOIB>
    <izvorni_sadrzaj>TD SOPIĆ d.o.o., OIB 49870237113, Slavoljuba Penkale 4, 10410 Velika Gorica</izvorni_sadrzaj>
    <derivirana_varijabla naziv="DomainObject.Predmet.ProtustrankaWithAdressOIB_1">TD SOPIĆ d.o.o., OIB 49870237113, Slavoljuba Penkale 4, 10410 Velika Gorica</derivirana_varijabla>
  </DomainObject.Predmet.ProtustrankaWithAdressOIB>
  <DomainObject.Predmet.ProtustrankaNazivFormated>
    <izvorni_sadrzaj>TD SOPIĆ d.o.o.</izvorni_sadrzaj>
    <derivirana_varijabla naziv="DomainObject.Predmet.ProtustrankaNazivFormated_1">TD SOPIĆ d.o.o.</derivirana_varijabla>
  </DomainObject.Predmet.ProtustrankaNazivFormated>
  <DomainObject.Predmet.ProtustrankaNazivFormatedOIB>
    <izvorni_sadrzaj>TD SOPIĆ d.o.o., OIB 49870237113</izvorni_sadrzaj>
    <derivirana_varijabla naziv="DomainObject.Predmet.ProtustrankaNazivFormatedOIB_1">TD SOPIĆ d.o.o., OIB 49870237113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 SOPIĆ d.o.o. zastupanog po punomoćniku Damir Sopić</item>
    </izvorni_sadrzaj>
    <derivirana_varijabla naziv="DomainObject.Predmet.ProtuStrankaListFormated_1">
      <item>TD SOPIĆ d.o.o. zastupanog po punomoćniku Damir Sopić</item>
    </derivirana_varijabla>
  </DomainObject.Predmet.ProtuStrankaListFormated>
  <DomainObject.Predmet.ProtuStrankaListFormatedOIB>
    <izvorni_sadrzaj>
      <item>TD SOPIĆ d.o.o., OIB 49870237113 zastupanog po punomoćniku Damir Sopić</item>
    </izvorni_sadrzaj>
    <derivirana_varijabla naziv="DomainObject.Predmet.ProtuStrankaListFormatedOIB_1">
      <item>TD SOPIĆ d.o.o., OIB 49870237113 zastupanog po punomoćniku Damir Sopić</item>
    </derivirana_varijabla>
  </DomainObject.Predmet.ProtuStrankaListFormatedOIB>
  <DomainObject.Predmet.ProtuStrankaListFormatedWithAdress>
    <izvorni_sadrzaj>
      <item>TD SOPIĆ d.o.o., Slavoljuba Penkale 4, 10410 Velika Gorica zastupanog po punomoćniku Damir Sopić</item>
    </izvorni_sadrzaj>
    <derivirana_varijabla naziv="DomainObject.Predmet.ProtuStrankaListFormatedWithAdress_1">
      <item>TD SOPIĆ d.o.o., Slavoljuba Penkale 4, 10410 Velika Gorica zastupanog po punomoćniku Damir Sopić</item>
    </derivirana_varijabla>
  </DomainObject.Predmet.ProtuStrankaListFormatedWithAdress>
  <DomainObject.Predmet.ProtuStrankaListFormatedWithAdressOIB>
    <izvorni_sadrzaj>
      <item>TD SOPIĆ d.o.o., OIB 49870237113, Slavoljuba Penkale 4, 10410 Velika Gorica zastupanog po punomoćniku Damir Sopić</item>
    </izvorni_sadrzaj>
    <derivirana_varijabla naziv="DomainObject.Predmet.ProtuStrankaListFormatedWithAdressOIB_1">
      <item>TD SOPIĆ d.o.o., OIB 49870237113, Slavoljuba Penkale 4, 10410 Velika Gorica zastupanog po punomoćniku Damir Sopić</item>
    </derivirana_varijabla>
  </DomainObject.Predmet.ProtuStrankaListFormatedWithAdressOIB>
  <DomainObject.Predmet.ProtuStrankaListNazivFormated>
    <izvorni_sadrzaj>
      <item>TD SOPIĆ d.o.o.</item>
    </izvorni_sadrzaj>
    <derivirana_varijabla naziv="DomainObject.Predmet.ProtuStrankaListNazivFormated_1">
      <item>TD SOPIĆ d.o.o.</item>
    </derivirana_varijabla>
  </DomainObject.Predmet.ProtuStrankaListNazivFormated>
  <DomainObject.Predmet.ProtuStrankaListNazivFormatedOIB>
    <izvorni_sadrzaj>
      <item>TD SOPIĆ d.o.o., OIB 49870237113</item>
    </izvorni_sadrzaj>
    <derivirana_varijabla naziv="DomainObject.Predmet.ProtuStrankaListNazivFormatedOIB_1">
      <item>TD SOPIĆ d.o.o., OIB 49870237113</item>
    </derivirana_varijabla>
  </DomainObject.Predmet.ProtuStrankaListNazivFormatedOIB>
  <DomainObject.Predmet.OstaliListFormated>
    <izvorni_sadrzaj>
      <item>Damir Sopić punomoćnik sudionika u postupku TD SOPIĆ d.o.o.</item>
    </izvorni_sadrzaj>
    <derivirana_varijabla naziv="DomainObject.Predmet.OstaliListFormated_1">
      <item>Damir Sopić punomoćnik sudionika u postupku TD SOPIĆ d.o.o.</item>
    </derivirana_varijabla>
  </DomainObject.Predmet.OstaliListFormated>
  <DomainObject.Predmet.OstaliListFormatedOIB>
    <izvorni_sadrzaj>
      <item>Damir Sopić, OIB 92278173668 punomoćnik sudionika u postupku TD SOPIĆ d.o.o.</item>
    </izvorni_sadrzaj>
    <derivirana_varijabla naziv="DomainObject.Predmet.OstaliListFormatedOIB_1">
      <item>Damir Sopić, OIB 92278173668 punomoćnik sudionika u postupku TD SOPIĆ d.o.o.</item>
    </derivirana_varijabla>
  </DomainObject.Predmet.OstaliListFormatedOIB>
  <DomainObject.Predmet.OstaliListFormatedWithAdress>
    <izvorni_sadrzaj>
      <item>Damir Sopić, Dežanovečki put 3, 10000 Zagreb punomoćnik sudionika u postupku TD SOPIĆ d.o.o.</item>
    </izvorni_sadrzaj>
    <derivirana_varijabla naziv="DomainObject.Predmet.OstaliListFormatedWithAdress_1">
      <item>Damir Sopić, Dežanovečki put 3, 10000 Zagreb punomoćnik sudionika u postupku TD SOPIĆ d.o.o.</item>
    </derivirana_varijabla>
  </DomainObject.Predmet.OstaliListFormatedWithAdress>
  <DomainObject.Predmet.OstaliListFormatedWithAdressOIB>
    <izvorni_sadrzaj>
      <item>Damir Sopić, OIB 92278173668, Dežanovečki put 3, 10000 Zagreb punomoćnik sudionika u postupku TD SOPIĆ d.o.o.</item>
    </izvorni_sadrzaj>
    <derivirana_varijabla naziv="DomainObject.Predmet.OstaliListFormatedWithAdressOIB_1">
      <item>Damir Sopić, OIB 92278173668, Dežanovečki put 3, 10000 Zagreb punomoćnik sudionika u postupku TD SOPIĆ d.o.o.</item>
    </derivirana_varijabla>
  </DomainObject.Predmet.OstaliListFormatedWithAdressOIB>
  <DomainObject.Predmet.OstaliListNazivFormated>
    <izvorni_sadrzaj>
      <item>Damir Sopić</item>
    </izvorni_sadrzaj>
    <derivirana_varijabla naziv="DomainObject.Predmet.OstaliListNazivFormated_1">
      <item>Damir Sopić</item>
    </derivirana_varijabla>
  </DomainObject.Predmet.OstaliListNazivFormated>
  <DomainObject.Predmet.OstaliListNazivFormatedOIB>
    <izvorni_sadrzaj>
      <item>Damir Sopić, OIB 92278173668</item>
    </izvorni_sadrzaj>
    <derivirana_varijabla naziv="DomainObject.Predmet.OstaliListNazivFormatedOIB_1">
      <item>Damir Sopić, OIB 92278173668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 SOPIĆ d.o.o.</izvorni_sadrzaj>
    <derivirana_varijabla naziv="DomainObject.Predmet.ProtustrankaIDrugi_1">TD SOPIĆ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TD SOPIĆ d.o.o., OIB 49870237113, Slavoljuba Penkale 4, 10410 Velika Gorica</izvorni_sadrzaj>
    <derivirana_varijabla naziv="DomainObject.Predmet.ProtustrankaIDrugiAdressOIB_1">TD SOPIĆ d.o.o., OIB 49870237113, Slavoljuba Penkale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 SOPIĆ d.o.o.</item>
      <item>Damir Sopić</item>
    </izvorni_sadrzaj>
    <derivirana_varijabla naziv="DomainObject.Predmet.SudioniciListNaziv_1">
      <item>FINA Regionalni centar Zagreb</item>
      <item>TD SOPIĆ d.o.o.</item>
      <item>Damir Sopić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TD SOPIĆ d.o.o., OIB 49870237113, Slavoljuba Penkale 4,10410 Velika Gorica</item>
      <item>Damir Sopić, OIB 92278173668, Dežanovečki put 3,10000 Zagreb</item>
    </izvorni_sadrzaj>
    <derivirana_varijabla naziv="DomainObject.Predmet.SudioniciListAdressOIB_1">
      <item>FINA Regionalni centar Zagreb, OIB 85821130368, Trg svibanjskih žrtava 1995. br.1,10000 Zagreb</item>
      <item>TD SOPIĆ d.o.o., OIB 49870237113, Slavoljuba Penkale 4,10410 Velika Gorica</item>
      <item>Damir Sopić, OIB 92278173668, Dežanovečki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49870237113</item>
      <item>, OIB 92278173668</item>
    </izvorni_sadrzaj>
    <derivirana_varijabla naziv="DomainObject.Predmet.SudioniciListNazivOIB_1">
      <item>, OIB 85821130368</item>
      <item>, OIB 49870237113</item>
      <item>, OIB 92278173668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48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2016-02-05T10:39:00Z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