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17f5" w14:paraId="72c17f5" w:rsidRDefault="006A1772" w:rsidP="006A1772" w:rsidR="006A177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1772" w:rsidP="006A1772" w:rsidR="006A177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A1772" w:rsidP="006A1772" w:rsidR="006A17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A1772" w:rsidP="006A1772" w:rsidR="006A17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A1772" w:rsidP="006A1772" w:rsidR="006A177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A1772" w:rsidP="006A1772" w:rsidR="006A177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A1772" w:rsidP="006A1772" w:rsidR="006A1772" w:rsidRPr="005D578C">
      <w:pPr>
        <w:jc w:val="center"/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A1772" w:rsidP="006A1772" w:rsidR="006A1772" w:rsidRPr="005D578C">
      <w:pPr>
        <w:rPr>
          <w:rFonts w:cs="Times New Roman" w:eastAsia="Times New Roman"/>
          <w:szCs w:val="24"/>
        </w:rPr>
      </w:pPr>
    </w:p>
    <w:p w:rsidRDefault="006A1772" w:rsidP="006A1772" w:rsidR="006A177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144798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3237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R. G.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Zarečje 39/C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03653831916, MBS 040152683, </w:t>
      </w:r>
      <w:r w:rsidR="002F677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F7747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6A1772" w:rsidP="006A1772" w:rsidR="006A1772" w:rsidRPr="005D578C">
      <w:pPr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A1772" w:rsidP="006A1772" w:rsidR="006A1772" w:rsidRPr="005D578C">
      <w:pPr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R. G.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Zarečje 39/C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03653831916, MBS 040152683,</w:t>
      </w:r>
      <w:r w:rsidRPr="005D578C">
        <w:rPr>
          <w:rFonts w:cs="Times New Roman" w:eastAsia="Times New Roman"/>
          <w:szCs w:val="24"/>
        </w:rPr>
        <w:t xml:space="preserve"> s danom </w:t>
      </w:r>
      <w:r w:rsidR="002F677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F7747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F77475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F77475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A1772" w:rsidP="006A1772" w:rsidR="006A1772" w:rsidRPr="005D578C">
      <w:pPr>
        <w:rPr>
          <w:rFonts w:cs="Times New Roman" w:eastAsia="Times New Roman"/>
          <w:szCs w:val="24"/>
        </w:rPr>
      </w:pPr>
    </w:p>
    <w:p w:rsidRDefault="006A1772" w:rsidP="006A1772" w:rsidR="006A177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A1772" w:rsidP="006A1772" w:rsidR="006A1772">
      <w:pPr>
        <w:ind w:firstLine="708"/>
        <w:rPr>
          <w:rFonts w:cs="Times New Roman" w:eastAsia="Times New Roman"/>
          <w:szCs w:val="20"/>
        </w:rPr>
      </w:pPr>
    </w:p>
    <w:p w:rsidRDefault="006A1772" w:rsidP="006A1772" w:rsidR="006A17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R. G.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Zarečje 39/C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03653831916, MBS 040152683.</w:t>
      </w:r>
    </w:p>
    <w:p w:rsidRDefault="006A1772" w:rsidP="006A1772" w:rsidR="006A1772">
      <w:pPr>
        <w:rPr>
          <w:rFonts w:cs="Times New Roman" w:eastAsia="Times New Roman"/>
          <w:szCs w:val="24"/>
        </w:rPr>
      </w:pPr>
    </w:p>
    <w:p w:rsidRDefault="006A1772" w:rsidP="006A1772" w:rsidR="006A17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M. R. G.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Zarečje 39/C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03653831916, MBS 040152683.</w:t>
      </w:r>
    </w:p>
    <w:p w:rsidRDefault="006A1772" w:rsidP="006A1772" w:rsidR="006A1772">
      <w:pPr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A1772" w:rsidP="006A1772" w:rsidR="006A1772">
      <w:pPr>
        <w:ind w:firstLine="708"/>
        <w:rPr>
          <w:rFonts w:cs="Times New Roman" w:eastAsia="Times New Roman"/>
          <w:szCs w:val="24"/>
        </w:rPr>
      </w:pPr>
    </w:p>
    <w:p w:rsidRDefault="006A1772" w:rsidP="006A1772" w:rsidR="006A17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M. R. G.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</w:t>
      </w:r>
      <w:r w:rsidR="00F77475">
        <w:rPr>
          <w:rFonts w:cs="Times New Roman" w:eastAsia="Times New Roman"/>
          <w:szCs w:val="24"/>
        </w:rPr>
        <w:t>314</w:t>
      </w:r>
      <w:r>
        <w:rPr>
          <w:rFonts w:cs="Times New Roman" w:eastAsia="Times New Roman"/>
          <w:szCs w:val="24"/>
        </w:rPr>
        <w:t>/2015-3 od 23. studenog 2015. pokrenuo skraćeni stečajni postupak nad dužnikom M. R. G.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F77475">
        <w:rPr>
          <w:rFonts w:cs="Times New Roman" w:eastAsia="Times New Roman"/>
          <w:szCs w:val="24"/>
        </w:rPr>
        <w:t>314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A1772" w:rsidP="006A1772" w:rsidR="006A177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F7747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A1772" w:rsidP="006A1772" w:rsidR="006A1772" w:rsidRPr="005D578C">
      <w:pPr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F677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F7747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A1772" w:rsidP="006A1772" w:rsidR="006A1772" w:rsidRPr="005D578C">
      <w:pPr>
        <w:jc w:val="center"/>
        <w:rPr>
          <w:rFonts w:cs="Times New Roman" w:eastAsia="Times New Roman"/>
          <w:szCs w:val="24"/>
        </w:rPr>
      </w:pPr>
    </w:p>
    <w:p w:rsidRDefault="006A1772" w:rsidP="00144798" w:rsidR="006A177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A1772" w:rsidP="00144798" w:rsidR="006A177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F677A">
        <w:rPr>
          <w:rFonts w:cs="Times New Roman" w:eastAsia="Times New Roman"/>
          <w:szCs w:val="24"/>
        </w:rPr>
        <w:t xml:space="preserve">, v. r. </w:t>
      </w:r>
    </w:p>
    <w:p w:rsidRDefault="006A1772" w:rsidP="006A1772" w:rsidR="006A1772">
      <w:pPr>
        <w:jc w:val="left"/>
        <w:rPr>
          <w:rFonts w:cs="Times New Roman" w:eastAsia="Times New Roman"/>
          <w:szCs w:val="24"/>
        </w:rPr>
      </w:pPr>
    </w:p>
    <w:p w:rsidRDefault="00144798" w:rsidP="006A1772" w:rsidR="00144798" w:rsidRPr="005D578C">
      <w:pPr>
        <w:jc w:val="left"/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A1772" w:rsidP="006A1772" w:rsidR="006A177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A1772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A1772" w:rsidP="006A1772" w:rsidR="006A1772">
      <w:pPr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rPr>
          <w:rFonts w:cs="Times New Roman" w:eastAsia="Times New Roman"/>
          <w:szCs w:val="24"/>
        </w:rPr>
      </w:pPr>
    </w:p>
    <w:p w:rsidRDefault="006A1772" w:rsidP="006A1772" w:rsidR="006A177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A1772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A1772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R. G.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Zarečje 39/C,</w:t>
      </w:r>
    </w:p>
    <w:p w:rsidRDefault="00F77475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6A1772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144798">
        <w:rPr>
          <w:rFonts w:cs="Times New Roman" w:eastAsia="Times New Roman"/>
          <w:szCs w:val="24"/>
        </w:rPr>
        <w:t xml:space="preserve"> za zastupanje dužnika –</w:t>
      </w:r>
      <w:r w:rsidR="006A1772">
        <w:rPr>
          <w:rFonts w:cs="Times New Roman" w:eastAsia="Times New Roman"/>
          <w:szCs w:val="24"/>
        </w:rPr>
        <w:t xml:space="preserve"> Marino Gržetić i Rita Gržetić, oboje na adresi Pazin, Zarečje 39/C</w:t>
      </w:r>
      <w:r>
        <w:rPr>
          <w:rFonts w:cs="Times New Roman" w:eastAsia="Times New Roman"/>
          <w:szCs w:val="24"/>
        </w:rPr>
        <w:t>,</w:t>
      </w:r>
    </w:p>
    <w:p w:rsidRDefault="006A1772" w:rsidP="00F77475" w:rsidR="00F774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F77475">
        <w:rPr>
          <w:rFonts w:cs="Times New Roman" w:eastAsia="Times New Roman"/>
          <w:szCs w:val="20"/>
        </w:rPr>
        <w:t xml:space="preserve">Pazin, </w:t>
      </w:r>
      <w:r w:rsidR="00144798">
        <w:rPr>
          <w:rFonts w:cs="Times New Roman" w:eastAsia="Times New Roman"/>
          <w:szCs w:val="20"/>
        </w:rPr>
        <w:t>Pazin, M. B. Rašana 2/4,</w:t>
      </w:r>
    </w:p>
    <w:p w:rsidRDefault="006A1772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A1772" w:rsidP="006A1772" w:rsidR="006A177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A1772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A1772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A1772" w:rsidP="006A1772" w:rsidR="006A17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A1772" w:rsidP="006A1772" w:rsidR="006A1772" w:rsidRPr="00EB7ECC"/>
    <w:p w:rsidRDefault="006A1772" w:rsidP="006A1772" w:rsidR="006A1772">
      <w:pPr>
        <w:jc w:val="left"/>
        <w:rPr>
          <w:rFonts w:cs="Times New Roman" w:eastAsia="Times New Roman"/>
          <w:szCs w:val="24"/>
        </w:rPr>
      </w:pPr>
    </w:p>
    <w:p w:rsidRDefault="006A1772" w:rsidP="006A1772" w:rsidR="006A1772"/>
    <w:p w:rsidRDefault="006A1772" w:rsidP="006A1772" w:rsidR="006A1772">
      <w:pPr>
        <w:jc w:val="left"/>
        <w:rPr>
          <w:rFonts w:cs="Times New Roman" w:eastAsia="Times New Roman"/>
          <w:szCs w:val="24"/>
        </w:rPr>
      </w:pPr>
    </w:p>
    <w:p w:rsidRDefault="006A1772" w:rsidP="006A1772" w:rsidR="006A1772">
      <w:pPr>
        <w:jc w:val="left"/>
        <w:rPr>
          <w:rFonts w:cs="Times New Roman" w:eastAsia="Times New Roman"/>
          <w:szCs w:val="24"/>
        </w:rPr>
      </w:pPr>
    </w:p>
    <w:sectPr w:rsidSect="00A074C3" w:rsidR="006A17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EFB" w:rsidP="000E3EFB" w:rsidR="000E3EFB">
      <w:r>
        <w:separator/>
      </w:r>
    </w:p>
  </w:endnote>
  <w:endnote w:id="0" w:type="continuationSeparator">
    <w:p w:rsidRDefault="000E3EFB" w:rsidP="000E3EFB" w:rsidR="000E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EFB" w:rsidP="000E3EFB" w:rsidR="000E3EFB">
      <w:r>
        <w:separator/>
      </w:r>
    </w:p>
  </w:footnote>
  <w:footnote w:id="0" w:type="continuationSeparator">
    <w:p w:rsidRDefault="000E3EFB" w:rsidP="000E3EFB" w:rsidR="000E3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EF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0F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St-314/2015-5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EF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St-314/2015-5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C4E"/>
    <w:rsid w:val="000E3EFB"/>
    <w:rsid w:val="00144798"/>
    <w:rsid w:val="00210FB4"/>
    <w:rsid w:val="002F677A"/>
    <w:rsid w:val="006A144F"/>
    <w:rsid w:val="006A1772"/>
    <w:rsid w:val="00C13AD5"/>
    <w:rsid w:val="00C52C4E"/>
    <w:rsid w:val="00F7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E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3E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E3EF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3E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E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3E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3E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F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0F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0F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0F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3E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3E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E3EF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3E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E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3E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3E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F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0F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0F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0F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R. G. d.o.o. PAZIN</izvorni_sadrzaj>
    <derivirana_varijabla naziv="DomainObject.Predmet.ProtustrankaFormated_1">  M. R. G. d.o.o. PAZIN</derivirana_varijabla>
  </DomainObject.Predmet.ProtustrankaFormated>
  <DomainObject.Predmet.ProtustrankaFormatedOIB>
    <izvorni_sadrzaj>  M. R. G. d.o.o. PAZIN, OIB 03653831916</izvorni_sadrzaj>
    <derivirana_varijabla naziv="DomainObject.Predmet.ProtustrankaFormatedOIB_1">  M. R. G. d.o.o. PAZIN, OIB 03653831916</derivirana_varijabla>
  </DomainObject.Predmet.ProtustrankaFormatedOIB>
  <DomainObject.Predmet.ProtustrankaFormatedWithAdress>
    <izvorni_sadrzaj> M. R. G. d.o.o. PAZIN, Zarečje 39/C, 52000 Pazin</izvorni_sadrzaj>
    <derivirana_varijabla naziv="DomainObject.Predmet.ProtustrankaFormatedWithAdress_1"> M. R. G. d.o.o. PAZIN, Zarečje 39/C, 52000 Pazin</derivirana_varijabla>
  </DomainObject.Predmet.ProtustrankaFormatedWithAdress>
  <DomainObject.Predmet.ProtustrankaFormatedWithAdressOIB>
    <izvorni_sadrzaj> M. R. G. d.o.o. PAZIN, OIB 03653831916, Zarečje 39/C, 52000 Pazin</izvorni_sadrzaj>
    <derivirana_varijabla naziv="DomainObject.Predmet.ProtustrankaFormatedWithAdressOIB_1"> M. R. G. d.o.o. PAZIN, OIB 03653831916, Zarečje 39/C, 52000 Pazin</derivirana_varijabla>
  </DomainObject.Predmet.ProtustrankaFormatedWithAdressOIB>
  <DomainObject.Predmet.ProtustrankaWithAdress>
    <izvorni_sadrzaj>M. R. G. d.o.o. PAZIN Zarečje 39/C, 52000 Pazin</izvorni_sadrzaj>
    <derivirana_varijabla naziv="DomainObject.Predmet.ProtustrankaWithAdress_1">M. R. G. d.o.o. PAZIN Zarečje 39/C, 52000 Pazin</derivirana_varijabla>
  </DomainObject.Predmet.ProtustrankaWithAdress>
  <DomainObject.Predmet.ProtustrankaWithAdressOIB>
    <izvorni_sadrzaj>M. R. G. d.o.o. PAZIN, OIB 03653831916, Zarečje 39/C, 52000 Pazin</izvorni_sadrzaj>
    <derivirana_varijabla naziv="DomainObject.Predmet.ProtustrankaWithAdressOIB_1">M. R. G. d.o.o. PAZIN, OIB 03653831916, Zarečje 39/C, 52000 Pazin</derivirana_varijabla>
  </DomainObject.Predmet.ProtustrankaWithAdressOIB>
  <DomainObject.Predmet.ProtustrankaNazivFormated>
    <izvorni_sadrzaj>M. R. G. d.o.o. PAZIN</izvorni_sadrzaj>
    <derivirana_varijabla naziv="DomainObject.Predmet.ProtustrankaNazivFormated_1">M. R. G. d.o.o. PAZIN</derivirana_varijabla>
  </DomainObject.Predmet.ProtustrankaNazivFormated>
  <DomainObject.Predmet.ProtustrankaNazivFormatedOIB>
    <izvorni_sadrzaj>M. R. G. d.o.o. PAZIN, OIB 03653831916</izvorni_sadrzaj>
    <derivirana_varijabla naziv="DomainObject.Predmet.ProtustrankaNazivFormatedOIB_1">M. R. G. d.o.o. PAZIN, OIB 03653831916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39508.49</izvorni_sadrzaj>
    <derivirana_varijabla naziv="DomainObject.Predmet.TrenutnaVrijednost_1">39508.49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R. G. d.o.o. PAZIN</item>
    </izvorni_sadrzaj>
    <derivirana_varijabla naziv="DomainObject.Predmet.ProtuStrankaListFormated_1">
      <item>M. R. G. d.o.o. PAZIN</item>
    </derivirana_varijabla>
  </DomainObject.Predmet.ProtuStrankaListFormated>
  <DomainObject.Predmet.ProtuStrankaListFormatedOIB>
    <izvorni_sadrzaj>
      <item>M. R. G. d.o.o. PAZIN, OIB 03653831916</item>
    </izvorni_sadrzaj>
    <derivirana_varijabla naziv="DomainObject.Predmet.ProtuStrankaListFormatedOIB_1">
      <item>M. R. G. d.o.o. PAZIN, OIB 03653831916</item>
    </derivirana_varijabla>
  </DomainObject.Predmet.ProtuStrankaListFormatedOIB>
  <DomainObject.Predmet.ProtuStrankaListFormatedWithAdress>
    <izvorni_sadrzaj>
      <item>M. R. G. d.o.o. PAZIN, Zarečje 39/C, 52000 Pazin</item>
    </izvorni_sadrzaj>
    <derivirana_varijabla naziv="DomainObject.Predmet.ProtuStrankaListFormatedWithAdress_1">
      <item>M. R. G. d.o.o. PAZIN, Zarečje 39/C, 52000 Pazin</item>
    </derivirana_varijabla>
  </DomainObject.Predmet.ProtuStrankaListFormatedWithAdress>
  <DomainObject.Predmet.ProtuStrankaListFormatedWithAdressOIB>
    <izvorni_sadrzaj>
      <item>M. R. G. d.o.o. PAZIN, OIB 03653831916, Zarečje 39/C, 52000 Pazin</item>
    </izvorni_sadrzaj>
    <derivirana_varijabla naziv="DomainObject.Predmet.ProtuStrankaListFormatedWithAdressOIB_1">
      <item>M. R. G. d.o.o. PAZIN, OIB 03653831916, Zarečje 39/C, 52000 Pazin</item>
    </derivirana_varijabla>
  </DomainObject.Predmet.ProtuStrankaListFormatedWithAdressOIB>
  <DomainObject.Predmet.ProtuStrankaListNazivFormated>
    <izvorni_sadrzaj>
      <item>M. R. G. d.o.o. PAZIN</item>
    </izvorni_sadrzaj>
    <derivirana_varijabla naziv="DomainObject.Predmet.ProtuStrankaListNazivFormated_1">
      <item>M. R. G. d.o.o. PAZIN</item>
    </derivirana_varijabla>
  </DomainObject.Predmet.ProtuStrankaListNazivFormated>
  <DomainObject.Predmet.ProtuStrankaListNazivFormatedOIB>
    <izvorni_sadrzaj>
      <item>M. R. G. d.o.o. PAZIN, OIB 03653831916</item>
    </izvorni_sadrzaj>
    <derivirana_varijabla naziv="DomainObject.Predmet.ProtuStrankaListNazivFormatedOIB_1">
      <item>M. R. G. d.o.o. PAZIN, OIB 03653831916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R. G. d.o.o. PAZIN</izvorni_sadrzaj>
    <derivirana_varijabla naziv="DomainObject.Predmet.ProtustrankaIDrugi_1">M. R. G.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R. G. d.o.o. PAZIN, OIB 03653831916, Zarečje 39/C, 52000 Pazin</izvorni_sadrzaj>
    <derivirana_varijabla naziv="DomainObject.Predmet.ProtustrankaIDrugiAdressOIB_1">M. R. G. d.o.o. PAZIN, OIB 03653831916, Zarečje 39/C,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R. G. d.o.o. PAZIN</item>
    </izvorni_sadrzaj>
    <derivirana_varijabla naziv="DomainObject.Predmet.SudioniciListNaziv_1">
      <item>FINANCIJSKA AGENCIJA, RC RIJEKA, PODRUŽNICA PULA, PULA</item>
      <item>M. R. G.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R. G. d.o.o. PAZIN, OIB 03653831916, Zarečje 39/C,52000 Pazin</item>
    </izvorni_sadrzaj>
    <derivirana_varijabla naziv="DomainObject.Predmet.SudioniciListAdressOIB_1">
      <item>FINANCIJSKA AGENCIJA, RC RIJEKA, PODRUŽNICA PULA, PULA, OIB 85821130368, Giardini 5,52100 Pula</item>
      <item>M. R. G. d.o.o. PAZIN, OIB 03653831916, Zarečje 39/C,52000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03653831916</item>
    </izvorni_sadrzaj>
    <derivirana_varijabla naziv="DomainObject.Predmet.SudioniciListNazivOIB_1">
      <item>, OIB 85821130368</item>
      <item>, OIB 03653831916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619</properties:Words>
  <properties:Characters>3227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2016-01-22T14:13:00Z</dcterms:created>
  <dc:creator>Mihaela Kaligari</dc:creator>
  <dc:description/>
  <cp:keywords/>
  <cp:lastModifiedBy>Jasmina Matika</cp:lastModifiedBy>
  <cp:lastPrinted>2016-02-03T12:24:00Z</cp:lastPrinted>
  <dcterms:modified xmlns:xsi="http://www.w3.org/2001/XMLSchema-instance" xsi:type="dcterms:W3CDTF">2016-02-03T13:30:00Z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