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f836" w14:paraId="ac8f836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985E6E">
        <w:t>2460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985E6E">
        <w:rPr>
          <w:lang w:val="hr-HR"/>
        </w:rPr>
        <w:t>SAINT-TROPEZ j.</w:t>
      </w:r>
      <w:r w:rsidR="002E2082">
        <w:rPr>
          <w:lang w:val="hr-HR"/>
        </w:rPr>
        <w:t>d</w:t>
      </w:r>
      <w:r w:rsidR="0096732B">
        <w:rPr>
          <w:lang w:val="hr-HR"/>
        </w:rPr>
        <w:t>.o</w:t>
      </w:r>
      <w:r w:rsidR="004C23B1">
        <w:rPr>
          <w:lang w:val="hr-HR"/>
        </w:rPr>
        <w:t>.o.</w:t>
      </w:r>
      <w:r w:rsidR="002149F5">
        <w:rPr>
          <w:lang w:val="hr-HR"/>
        </w:rPr>
        <w:t>,</w:t>
      </w:r>
      <w:r w:rsidR="00006012">
        <w:rPr>
          <w:lang w:val="hr-HR"/>
        </w:rPr>
        <w:t xml:space="preserve"> </w:t>
      </w:r>
      <w:r w:rsidR="00985E6E">
        <w:rPr>
          <w:lang w:val="hr-HR"/>
        </w:rPr>
        <w:t>Split, Kukuljevićeva 18</w:t>
      </w:r>
      <w:r w:rsidR="0074193D">
        <w:rPr>
          <w:lang w:val="hr-HR"/>
        </w:rPr>
        <w:t>, O</w:t>
      </w:r>
      <w:r w:rsidR="004D4A9F">
        <w:rPr>
          <w:lang w:val="hr-HR"/>
        </w:rPr>
        <w:t>IB:</w:t>
      </w:r>
      <w:r w:rsidR="00F46D88">
        <w:rPr>
          <w:lang w:val="hr-HR"/>
        </w:rPr>
        <w:t xml:space="preserve"> </w:t>
      </w:r>
      <w:r w:rsidR="00985E6E">
        <w:rPr>
          <w:lang w:val="hr-HR"/>
        </w:rPr>
        <w:t>34005732625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985E6E">
        <w:rPr>
          <w:lang w:val="hr-HR"/>
        </w:rPr>
        <w:t xml:space="preserve"> 060299564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985E6E" w:rsidRPr="00985E6E">
        <w:rPr>
          <w:lang w:val="hr-HR"/>
        </w:rPr>
        <w:t>SAINT-TROPEZ j.d.o.o., Split, Kukuljevićeva 18, OIB: 34005732625, MBS: 060299564</w:t>
      </w:r>
      <w:r w:rsidR="00985E6E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5630BA">
        <w:rPr>
          <w:lang w:val="hr-HR"/>
        </w:rPr>
        <w:t xml:space="preserve"> 12</w:t>
      </w:r>
      <w:r w:rsidR="00822B62">
        <w:rPr>
          <w:lang w:val="hr-HR"/>
        </w:rPr>
        <w:t xml:space="preserve"> sati i </w:t>
      </w:r>
      <w:r w:rsidR="005630BA">
        <w:rPr>
          <w:lang w:val="hr-HR"/>
        </w:rPr>
        <w:t>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5630BA" w:rsidR="005630BA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5630BA">
        <w:t>Ada Rajković, mag.ekonomije, Split, Matice hrvatske 10, OIB:27195964864.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985E6E" w:rsidRPr="00985E6E">
        <w:rPr>
          <w:lang w:val="hr-HR"/>
        </w:rPr>
        <w:t xml:space="preserve">SAINT-TROPEZ j.d.o.o., Split, Kukuljevićeva 18, OIB: 34005732625, MBS: 060299564.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006012">
        <w:rPr>
          <w:lang w:val="hr-HR"/>
        </w:rPr>
        <w:t>30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5630BA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1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AC259A">
      <w:t>4</w:t>
    </w:r>
    <w:r w:rsidR="00985E6E">
      <w:t>60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4D4A9F"/>
    <w:rsid w:val="005031FC"/>
    <w:rsid w:val="00506AA8"/>
    <w:rsid w:val="00507986"/>
    <w:rsid w:val="00520467"/>
    <w:rsid w:val="00543DC5"/>
    <w:rsid w:val="005449A9"/>
    <w:rsid w:val="005630BA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7130"/>
    <w:rsid w:val="0096732B"/>
    <w:rsid w:val="009715B0"/>
    <w:rsid w:val="00985E6E"/>
    <w:rsid w:val="009A216E"/>
    <w:rsid w:val="009C1153"/>
    <w:rsid w:val="009C2F6D"/>
    <w:rsid w:val="00A20061"/>
    <w:rsid w:val="00A2161D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44C87"/>
    <w:rsid w:val="00DE0A3E"/>
    <w:rsid w:val="00DE18E5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46D88"/>
    <w:rsid w:val="00F635C0"/>
    <w:rsid w:val="00F63B57"/>
    <w:rsid w:val="00F6467F"/>
    <w:rsid w:val="00F862B2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A2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1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1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1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1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A2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1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1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1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1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2460</izvorni_sadrzaj>
    <derivirana_varijabla naziv="DomainObject.Predmet.Broj_1">2460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St-2460/2015</izvorni_sadrzaj>
    <derivirana_varijabla naziv="DomainObject.Predmet.OznakaBroj_1">St-2460/2015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SAINT-TROPEZ j.d.o.o. za ugostiteljstvo, turizam i trgovinu</izvorni_sadrzaj>
    <derivirana_varijabla naziv="DomainObject.Predmet.ProtustrankaFormated_1">  SAINT-TROPEZ j.d.o.o. za ugostiteljstvo, turizam i trgovinu</derivirana_varijabla>
  </DomainObject.Predmet.ProtustrankaFormated>
  <DomainObject.Predmet.ProtustrankaFormatedOIB>
    <izvorni_sadrzaj>  SAINT-TROPEZ j.d.o.o. za ugostiteljstvo, turizam i trgovinu, OIB 34005732625</izvorni_sadrzaj>
    <derivirana_varijabla naziv="DomainObject.Predmet.ProtustrankaFormatedOIB_1">  SAINT-TROPEZ j.d.o.o. za ugostiteljstvo, turizam i trgovinu, OIB 34005732625</derivirana_varijabla>
  </DomainObject.Predmet.ProtustrankaFormatedOIB>
  <DomainObject.Predmet.ProtustrankaFormatedWithAdress>
    <izvorni_sadrzaj> SAINT-TROPEZ j.d.o.o. za ugostiteljstvo, turizam i trgovinu, Kukuljevićeva 18, 21000 Split</izvorni_sadrzaj>
    <derivirana_varijabla naziv="DomainObject.Predmet.ProtustrankaFormatedWithAdress_1"> SAINT-TROPEZ j.d.o.o. za ugostiteljstvo, turizam i trgovinu, Kukuljevićeva 18, 21000 Split</derivirana_varijabla>
  </DomainObject.Predmet.ProtustrankaFormatedWithAdress>
  <DomainObject.Predmet.ProtustrankaFormatedWithAdressOIB>
    <izvorni_sadrzaj> SAINT-TROPEZ j.d.o.o. za ugostiteljstvo, turizam i trgovinu, OIB 34005732625, Kukuljevićeva 18, 21000 Split</izvorni_sadrzaj>
    <derivirana_varijabla naziv="DomainObject.Predmet.ProtustrankaFormatedWithAdressOIB_1"> SAINT-TROPEZ j.d.o.o. za ugostiteljstvo, turizam i trgovinu, OIB 34005732625, Kukuljevićeva 18, 21000 Split</derivirana_varijabla>
  </DomainObject.Predmet.ProtustrankaFormatedWithAdressOIB>
  <DomainObject.Predmet.ProtustrankaWithAdress>
    <izvorni_sadrzaj>SAINT-TROPEZ j.d.o.o. za ugostiteljstvo, turizam i trgovinu Kukuljevićeva 18, 21000 Split</izvorni_sadrzaj>
    <derivirana_varijabla naziv="DomainObject.Predmet.ProtustrankaWithAdress_1">SAINT-TROPEZ j.d.o.o. za ugostiteljstvo, turizam i trgovinu Kukuljevićeva 18, 21000 Split</derivirana_varijabla>
  </DomainObject.Predmet.ProtustrankaWithAdress>
  <DomainObject.Predmet.ProtustrankaWithAdressOIB>
    <izvorni_sadrzaj>SAINT-TROPEZ j.d.o.o. za ugostiteljstvo, turizam i trgovinu, OIB 34005732625, Kukuljevićeva 18, 21000 Split</izvorni_sadrzaj>
    <derivirana_varijabla naziv="DomainObject.Predmet.ProtustrankaWithAdressOIB_1">SAINT-TROPEZ j.d.o.o. za ugostiteljstvo, turizam i trgovinu, OIB 34005732625, Kukuljevićeva 18, 21000 Split</derivirana_varijabla>
  </DomainObject.Predmet.ProtustrankaWithAdressOIB>
  <DomainObject.Predmet.ProtustrankaNazivFormated>
    <izvorni_sadrzaj>SAINT-TROPEZ j.d.o.o. za ugostiteljstvo, turizam i trgovinu</izvorni_sadrzaj>
    <derivirana_varijabla naziv="DomainObject.Predmet.ProtustrankaNazivFormated_1">SAINT-TROPEZ j.d.o.o. za ugostiteljstvo, turizam i trgovinu</derivirana_varijabla>
  </DomainObject.Predmet.ProtustrankaNazivFormated>
  <DomainObject.Predmet.ProtustrankaNazivFormatedOIB>
    <izvorni_sadrzaj>SAINT-TROPEZ j.d.o.o. za ugostiteljstvo, turizam i trgovinu, OIB 34005732625</izvorni_sadrzaj>
    <derivirana_varijabla naziv="DomainObject.Predmet.ProtustrankaNazivFormatedOIB_1">SAINT-TROPEZ j.d.o.o. za ugostiteljstvo, turizam i trgovinu, OIB 34005732625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8049.67</izvorni_sadrzaj>
    <derivirana_varijabla naziv="DomainObject.Predmet.TrenutnaVrijednost_1">8049.67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SAINT-TROPEZ j.d.o.o. za ugostiteljstvo, turizam i trgovinu</item>
    </izvorni_sadrzaj>
    <derivirana_varijabla naziv="DomainObject.Predmet.ProtuStrankaListFormated_1">
      <item>SAINT-TROPEZ j.d.o.o. za ugostiteljstvo, turizam i trgovinu</item>
    </derivirana_varijabla>
  </DomainObject.Predmet.ProtuStrankaListFormated>
  <DomainObject.Predmet.ProtuStrankaListFormatedOIB>
    <izvorni_sadrzaj>
      <item>SAINT-TROPEZ j.d.o.o. za ugostiteljstvo, turizam i trgovinu, OIB 34005732625</item>
    </izvorni_sadrzaj>
    <derivirana_varijabla naziv="DomainObject.Predmet.ProtuStrankaListFormatedOIB_1">
      <item>SAINT-TROPEZ j.d.o.o. za ugostiteljstvo, turizam i trgovinu, OIB 34005732625</item>
    </derivirana_varijabla>
  </DomainObject.Predmet.ProtuStrankaListFormatedOIB>
  <DomainObject.Predmet.ProtuStrankaListFormatedWithAdress>
    <izvorni_sadrzaj>
      <item>SAINT-TROPEZ j.d.o.o. za ugostiteljstvo, turizam i trgovinu, Kukuljevićeva 18, 21000 Split</item>
    </izvorni_sadrzaj>
    <derivirana_varijabla naziv="DomainObject.Predmet.ProtuStrankaListFormatedWithAdress_1">
      <item>SAINT-TROPEZ j.d.o.o. za ugostiteljstvo, turizam i trgovinu, Kukuljevićeva 18, 21000 Split</item>
    </derivirana_varijabla>
  </DomainObject.Predmet.ProtuStrankaListFormatedWithAdress>
  <DomainObject.Predmet.ProtuStrankaListFormatedWithAdressOIB>
    <izvorni_sadrzaj>
      <item>SAINT-TROPEZ j.d.o.o. za ugostiteljstvo, turizam i trgovinu, OIB 34005732625, Kukuljevićeva 18, 21000 Split</item>
    </izvorni_sadrzaj>
    <derivirana_varijabla naziv="DomainObject.Predmet.ProtuStrankaListFormatedWithAdressOIB_1">
      <item>SAINT-TROPEZ j.d.o.o. za ugostiteljstvo, turizam i trgovinu, OIB 34005732625, Kukuljevićeva 18, 21000 Split</item>
    </derivirana_varijabla>
  </DomainObject.Predmet.ProtuStrankaListFormatedWithAdressOIB>
  <DomainObject.Predmet.ProtuStrankaListNazivFormated>
    <izvorni_sadrzaj>
      <item>SAINT-TROPEZ j.d.o.o. za ugostiteljstvo, turizam i trgovinu</item>
    </izvorni_sadrzaj>
    <derivirana_varijabla naziv="DomainObject.Predmet.ProtuStrankaListNazivFormated_1">
      <item>SAINT-TROPEZ j.d.o.o. za ugostiteljstvo, turizam i trgovinu</item>
    </derivirana_varijabla>
  </DomainObject.Predmet.ProtuStrankaListNazivFormated>
  <DomainObject.Predmet.ProtuStrankaListNazivFormatedOIB>
    <izvorni_sadrzaj>
      <item>SAINT-TROPEZ j.d.o.o. za ugostiteljstvo, turizam i trgovinu, OIB 34005732625</item>
    </izvorni_sadrzaj>
    <derivirana_varijabla naziv="DomainObject.Predmet.ProtuStrankaListNazivFormatedOIB_1">
      <item>SAINT-TROPEZ j.d.o.o. za ugostiteljstvo, turizam i trgovinu, OIB 34005732625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SAINT-TROPEZ j.d.o.o. za ugostiteljstvo, turizam i trgovinu</izvorni_sadrzaj>
    <derivirana_varijabla naziv="DomainObject.Predmet.ProtustrankaIDrugi_1">SAINT-TROPEZ j.d.o.o.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SAINT-TROPEZ j.d.o.o. za ugostiteljstvo, turizam i trgovinu, OIB 34005732625, Kukuljevićeva 18, 21000 Split</izvorni_sadrzaj>
    <derivirana_varijabla naziv="DomainObject.Predmet.ProtustrankaIDrugiAdressOIB_1">SAINT-TROPEZ j.d.o.o. za ugostiteljstvo, turizam i trgovinu, OIB 34005732625, Kukuljevićeva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SAINT-TROPEZ j.d.o.o. za ugostiteljstvo, turizam i trgovinu</item>
      <item>FINANCIJSKA AGENCIJA, RC SPLIT</item>
    </izvorni_sadrzaj>
    <derivirana_varijabla naziv="DomainObject.Predmet.SudioniciListNaziv_1">
      <item>SAINT-TROPEZ j.d.o.o. za ugostiteljstvo, turizam i trgovinu</item>
      <item>FINANCIJSKA AGENCIJA, RC SPLIT</item>
    </derivirana_varijabla>
  </DomainObject.Predmet.SudioniciListNaziv>
  <DomainObject.Predmet.SudioniciListAdressOIB>
    <izvorni_sadrzaj>
      <item>SAINT-TROPEZ j.d.o.o. za ugostiteljstvo, turizam i trgovinu, OIB 34005732625, Kukuljevićeva 18,21000 Split</item>
      <item>FINANCIJSKA AGENCIJA, RC SPLIT, OIB 85821130368, Mažuranićevo šetalište 24 b,21000 Split</item>
    </izvorni_sadrzaj>
    <derivirana_varijabla naziv="DomainObject.Predmet.SudioniciListAdressOIB_1">
      <item>SAINT-TROPEZ j.d.o.o. za ugostiteljstvo, turizam i trgovinu, OIB 34005732625, Kukuljevićeva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34005732625</item>
      <item>, OIB 85821130368</item>
    </izvorni_sadrzaj>
    <derivirana_varijabla naziv="DomainObject.Predmet.SudioniciListNazivOIB_1">
      <item>, OIB 34005732625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598</properties:Words>
  <properties:Characters>3317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2016-04-21T10:27:00Z</dcterms:created>
  <dc:creator>Lari Glavaš</dc:creator>
  <cp:lastModifiedBy>Lari Glavaš</cp:lastModifiedBy>
  <cp:lastPrinted>2016-04-21T10:27:00Z</cp:lastPrinted>
  <dcterms:modified xmlns:xsi="http://www.w3.org/2001/XMLSchema-instance" xsi:type="dcterms:W3CDTF">2016-04-21T10:27:00Z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