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f0f87" w14:paraId="22f0f87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902821">
        <w:t>866</w:t>
      </w:r>
      <w:r w:rsidR="00D27F5C">
        <w:t>/17-6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902821">
        <w:t>L. R. SAGAPO društvo s ograničenom odgovornošću za trgovinu i usluge</w:t>
      </w:r>
      <w:r w:rsidR="00CF2893">
        <w:t xml:space="preserve">, </w:t>
      </w:r>
      <w:r w:rsidR="00902821">
        <w:t>Dugo selo, Ulica Josipa Zorića 23, MBS: 080764596, OIB: 71942857824</w:t>
      </w:r>
      <w:r>
        <w:t xml:space="preserve">, dana </w:t>
      </w:r>
      <w:r w:rsidR="00902821">
        <w:t>2</w:t>
      </w:r>
      <w:r w:rsidR="00F30218">
        <w:t>6</w:t>
      </w:r>
      <w:r w:rsidR="00902821">
        <w:t>.</w:t>
      </w:r>
      <w:r w:rsidR="00CF2893">
        <w:t xml:space="preserve"> </w:t>
      </w:r>
      <w:r w:rsidR="00902821">
        <w:t>rujna 2017.</w:t>
      </w:r>
      <w:r>
        <w:t xml:space="preserve">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02821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902821" w:rsidRPr="00902821">
        <w:t>L. R. SAGAPO društvo s ograničenom odgovornošću za trgovinu i usluge, Dugo selo, Ulica Josipa Zorića 23, MBS: 080764596, OIB: 71942857824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C33DA9">
        <w:t>Nikola Bojanić</w:t>
      </w:r>
      <w:r w:rsidR="00CF2893" w:rsidRPr="005C2CD1">
        <w:t xml:space="preserve"> iz </w:t>
      </w:r>
      <w:r w:rsidR="00C33DA9">
        <w:t>Osijeka</w:t>
      </w:r>
      <w:r w:rsidR="00CF2893" w:rsidRPr="005C2CD1">
        <w:t xml:space="preserve">, </w:t>
      </w:r>
      <w:r w:rsidR="00C33DA9">
        <w:t>Bračka 179</w:t>
      </w:r>
      <w:r w:rsidR="00CF2893" w:rsidRPr="005C2CD1">
        <w:t xml:space="preserve">, OIB: </w:t>
      </w:r>
      <w:r w:rsidR="00C33DA9">
        <w:t>32886956915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02821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902821" w:rsidRPr="00902821">
        <w:t>L. R. SAGAPO društvo s ograničenom odgovornošću za trgovinu i usluge, Dugo selo, Ulica Josipa Zorića 23, MBS: 080764596, OIB: 71942857824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F877AB" w:rsidR="00F877AB" w:rsidRP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>
        <w:rPr>
          <w:bCs/>
        </w:rPr>
        <w:t>03</w:t>
      </w:r>
      <w:r w:rsidRPr="00F877AB">
        <w:rPr>
          <w:bCs/>
        </w:rPr>
        <w:t xml:space="preserve">. </w:t>
      </w:r>
      <w:r>
        <w:rPr>
          <w:bCs/>
        </w:rPr>
        <w:t>travnja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>
        <w:rPr>
          <w:bCs/>
        </w:rPr>
        <w:t>1848</w:t>
      </w:r>
      <w:r w:rsidRPr="00F877AB">
        <w:rPr>
          <w:bCs/>
        </w:rPr>
        <w:t xml:space="preserve"> od </w:t>
      </w:r>
      <w:r>
        <w:rPr>
          <w:bCs/>
        </w:rPr>
        <w:t>30</w:t>
      </w:r>
      <w:r w:rsidRPr="00F877AB">
        <w:rPr>
          <w:bCs/>
        </w:rPr>
        <w:t xml:space="preserve">. </w:t>
      </w:r>
      <w:r>
        <w:rPr>
          <w:bCs/>
        </w:rPr>
        <w:t>ožujka</w:t>
      </w:r>
      <w:r w:rsidRPr="00F877AB">
        <w:rPr>
          <w:bCs/>
        </w:rPr>
        <w:t xml:space="preserve"> 2017. nad stečajnim dužnikom L. R. SAGAPO društvo s ograničenom odgovornošću za trgovinu i usluge, Dugo selo, Ulica Josipa Zorića 23, MBS: 080764596, OIB: 71942857824.</w:t>
      </w:r>
    </w:p>
    <w:p w:rsidRDefault="00F877AB" w:rsidP="00F877AB" w:rsidR="00F877AB" w:rsidRPr="00F877AB">
      <w:pPr>
        <w:pStyle w:val="Tijeloteksta"/>
        <w:ind w:firstLine="708"/>
        <w:rPr>
          <w:bCs/>
        </w:rPr>
      </w:pPr>
    </w:p>
    <w:p w:rsidRDefault="005C2CD1" w:rsidP="005C2CD1" w:rsidR="005C2CD1">
      <w:pPr>
        <w:pStyle w:val="Tijeloteksta"/>
        <w:ind w:left="708"/>
        <w:jc w:val="right"/>
      </w:pPr>
    </w:p>
    <w:p w:rsidRDefault="005C2CD1" w:rsidP="005C2CD1" w:rsidR="005C2CD1">
      <w:pPr>
        <w:pStyle w:val="Tijeloteksta"/>
        <w:ind w:left="708"/>
        <w:jc w:val="right"/>
      </w:pPr>
    </w:p>
    <w:p w:rsidRDefault="005C2CD1" w:rsidP="005C2CD1" w:rsidR="005C2CD1" w:rsidRPr="005C2CD1">
      <w:pPr>
        <w:pStyle w:val="Tijeloteksta"/>
        <w:ind w:left="708"/>
        <w:jc w:val="right"/>
      </w:pPr>
      <w:r>
        <w:lastRenderedPageBreak/>
        <w:t>19 St-866/17-6</w:t>
      </w:r>
    </w:p>
    <w:p w:rsidRDefault="005C2CD1" w:rsidP="00F877AB" w:rsidR="005C2CD1">
      <w:pPr>
        <w:pStyle w:val="Tijeloteksta"/>
        <w:ind w:firstLine="708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F877AB">
        <w:t>27</w:t>
      </w:r>
      <w:r w:rsidR="006704D6">
        <w:t xml:space="preserve">. </w:t>
      </w:r>
      <w:r w:rsidR="00F877AB">
        <w:t xml:space="preserve">srpnja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A87584">
        <w:t>866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205A1F">
        <w:t>2</w:t>
      </w:r>
      <w:r w:rsidR="00F30218">
        <w:t>6</w:t>
      </w:r>
      <w:r w:rsidR="00205A1F">
        <w:t>. rujna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C047C6" w:rsidP="000412A0" w:rsidR="009D2F35">
      <w:pPr>
        <w:pStyle w:val="Tijeloteksta"/>
        <w:jc w:val="left"/>
      </w:pPr>
      <w:r>
        <w:t>Maja Videnović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F7572D" w:rsidR="009D2F35">
      <w:pPr>
        <w:pStyle w:val="Tijeloteksta"/>
        <w:ind w:left="6024"/>
        <w:jc w:val="left"/>
      </w:pPr>
      <w:r>
        <w:t>Marina Ljubičić Knežević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205A1F">
        <w:t>16. listopada 2017.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2CD1" w:rsidP="005C2CD1" w:rsidR="005C2CD1">
      <w:r>
        <w:separator/>
      </w:r>
    </w:p>
  </w:endnote>
  <w:endnote w:id="0" w:type="continuationSeparator">
    <w:p w:rsidRDefault="005C2CD1" w:rsidP="005C2CD1" w:rsidR="005C2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2CD1" w:rsidP="005C2CD1" w:rsidR="005C2CD1">
      <w:r>
        <w:separator/>
      </w:r>
    </w:p>
  </w:footnote>
  <w:footnote w:id="0" w:type="continuationSeparator">
    <w:p w:rsidRDefault="005C2CD1" w:rsidP="005C2CD1" w:rsidR="005C2C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616B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16B"/>
    <w:rsid w:val="008A66B9"/>
    <w:rsid w:val="008C7029"/>
    <w:rsid w:val="00901EF5"/>
    <w:rsid w:val="00902821"/>
    <w:rsid w:val="00912CF5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4267"/>
    <w:rsid w:val="00AA6B6E"/>
    <w:rsid w:val="00AC3678"/>
    <w:rsid w:val="00AD52E8"/>
    <w:rsid w:val="00B17326"/>
    <w:rsid w:val="00B24B41"/>
    <w:rsid w:val="00B3448E"/>
    <w:rsid w:val="00B706CB"/>
    <w:rsid w:val="00B82540"/>
    <w:rsid w:val="00B95B20"/>
    <w:rsid w:val="00BE0AFD"/>
    <w:rsid w:val="00BE33FF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572D"/>
    <w:rsid w:val="00F82537"/>
    <w:rsid w:val="00F83779"/>
    <w:rsid w:val="00F877AB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61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61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61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61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61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61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61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61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61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61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</izvorni_sadrzaj>
    <derivirana_varijabla naziv="DomainObject.Predmet.Broj_1">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St-866/2017</izvorni_sadrzaj>
    <derivirana_varijabla naziv="DomainObject.Predmet.OznakaBroj_1">St-866/2017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L.R. SAGAPO d.o.o.</izvorni_sadrzaj>
    <derivirana_varijabla naziv="DomainObject.Predmet.ProtustrankaFormated_1">  L.R. SAGAPO d.o.o.</derivirana_varijabla>
  </DomainObject.Predmet.ProtustrankaFormated>
  <DomainObject.Predmet.ProtustrankaFormatedOIB>
    <izvorni_sadrzaj>  L.R. SAGAPO d.o.o., OIB 71942857824</izvorni_sadrzaj>
    <derivirana_varijabla naziv="DomainObject.Predmet.ProtustrankaFormatedOIB_1">  L.R. SAGAPO d.o.o., OIB 71942857824</derivirana_varijabla>
  </DomainObject.Predmet.ProtustrankaFormatedOIB>
  <DomainObject.Predmet.ProtustrankaFormatedWithAdress>
    <izvorni_sadrzaj> L.R. SAGAPO d.o.o., Ulica Josipa Zorića 23, 10370 Dugo Selo</izvorni_sadrzaj>
    <derivirana_varijabla naziv="DomainObject.Predmet.ProtustrankaFormatedWithAdress_1"> L.R. SAGAPO d.o.o., Ulica Josipa Zorića 23, 10370 Dugo Selo</derivirana_varijabla>
  </DomainObject.Predmet.ProtustrankaFormatedWithAdress>
  <DomainObject.Predmet.ProtustrankaFormatedWithAdressOIB>
    <izvorni_sadrzaj> L.R. SAGAPO d.o.o., OIB 71942857824, Ulica Josipa Zorića 23, 10370 Dugo Selo</izvorni_sadrzaj>
    <derivirana_varijabla naziv="DomainObject.Predmet.ProtustrankaFormatedWithAdressOIB_1"> L.R. SAGAPO d.o.o., OIB 71942857824, Ulica Josipa Zorića 23, 10370 Dugo Selo</derivirana_varijabla>
  </DomainObject.Predmet.ProtustrankaFormatedWithAdressOIB>
  <DomainObject.Predmet.ProtustrankaWithAdress>
    <izvorni_sadrzaj>L.R. SAGAPO d.o.o. Ulica Josipa Zorića 23, 10370 Dugo Selo</izvorni_sadrzaj>
    <derivirana_varijabla naziv="DomainObject.Predmet.ProtustrankaWithAdress_1">L.R. SAGAPO d.o.o. Ulica Josipa Zorića 23, 10370 Dugo Selo</derivirana_varijabla>
  </DomainObject.Predmet.ProtustrankaWithAdress>
  <DomainObject.Predmet.ProtustrankaWithAdressOIB>
    <izvorni_sadrzaj>L.R. SAGAPO d.o.o., OIB 71942857824, Ulica Josipa Zorića 23, 10370 Dugo Selo</izvorni_sadrzaj>
    <derivirana_varijabla naziv="DomainObject.Predmet.ProtustrankaWithAdressOIB_1">L.R. SAGAPO d.o.o., OIB 71942857824, Ulica Josipa Zorića 23, 10370 Dugo Selo</derivirana_varijabla>
  </DomainObject.Predmet.ProtustrankaWithAdressOIB>
  <DomainObject.Predmet.ProtustrankaNazivFormated>
    <izvorni_sadrzaj>L.R. SAGAPO d.o.o.</izvorni_sadrzaj>
    <derivirana_varijabla naziv="DomainObject.Predmet.ProtustrankaNazivFormated_1">L.R. SAGAPO d.o.o.</derivirana_varijabla>
  </DomainObject.Predmet.ProtustrankaNazivFormated>
  <DomainObject.Predmet.ProtustrankaNazivFormatedOIB>
    <izvorni_sadrzaj>L.R. SAGAPO d.o.o., OIB 71942857824</izvorni_sadrzaj>
    <derivirana_varijabla naziv="DomainObject.Predmet.ProtustrankaNazivFormatedOIB_1">L.R. SAGAPO d.o.o., OIB 71942857824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L.R. SAGAPO d.o.o.</item>
    </izvorni_sadrzaj>
    <derivirana_varijabla naziv="DomainObject.Predmet.ProtuStrankaListFormated_1">
      <item>L.R. SAGAPO d.o.o.</item>
    </derivirana_varijabla>
  </DomainObject.Predmet.ProtuStrankaListFormated>
  <DomainObject.Predmet.ProtuStrankaListFormatedOIB>
    <izvorni_sadrzaj>
      <item>L.R. SAGAPO d.o.o., OIB 71942857824</item>
    </izvorni_sadrzaj>
    <derivirana_varijabla naziv="DomainObject.Predmet.ProtuStrankaListFormatedOIB_1">
      <item>L.R. SAGAPO d.o.o., OIB 71942857824</item>
    </derivirana_varijabla>
  </DomainObject.Predmet.ProtuStrankaListFormatedOIB>
  <DomainObject.Predmet.ProtuStrankaListFormatedWithAdress>
    <izvorni_sadrzaj>
      <item>L.R. SAGAPO d.o.o., Ulica Josipa Zorića 23, 10370 Dugo Selo</item>
    </izvorni_sadrzaj>
    <derivirana_varijabla naziv="DomainObject.Predmet.ProtuStrankaListFormatedWithAdress_1">
      <item>L.R. SAGAPO d.o.o., Ulica Josipa Zorića 23, 10370 Dugo Selo</item>
    </derivirana_varijabla>
  </DomainObject.Predmet.ProtuStrankaListFormatedWithAdress>
  <DomainObject.Predmet.ProtuStrankaListFormatedWithAdressOIB>
    <izvorni_sadrzaj>
      <item>L.R. SAGAPO d.o.o., OIB 71942857824, Ulica Josipa Zorića 23, 10370 Dugo Selo</item>
    </izvorni_sadrzaj>
    <derivirana_varijabla naziv="DomainObject.Predmet.ProtuStrankaListFormatedWithAdressOIB_1">
      <item>L.R. SAGAPO d.o.o., OIB 71942857824, Ulica Josipa Zorića 23, 10370 Dugo Selo</item>
    </derivirana_varijabla>
  </DomainObject.Predmet.ProtuStrankaListFormatedWithAdressOIB>
  <DomainObject.Predmet.ProtuStrankaListNazivFormated>
    <izvorni_sadrzaj>
      <item>L.R. SAGAPO d.o.o.</item>
    </izvorni_sadrzaj>
    <derivirana_varijabla naziv="DomainObject.Predmet.ProtuStrankaListNazivFormated_1">
      <item>L.R. SAGAPO d.o.o.</item>
    </derivirana_varijabla>
  </DomainObject.Predmet.ProtuStrankaListNazivFormated>
  <DomainObject.Predmet.ProtuStrankaListNazivFormatedOIB>
    <izvorni_sadrzaj>
      <item>L.R. SAGAPO d.o.o., OIB 71942857824</item>
    </izvorni_sadrzaj>
    <derivirana_varijabla naziv="DomainObject.Predmet.ProtuStrankaListNazivFormatedOIB_1">
      <item>L.R. SAGAPO d.o.o., OIB 71942857824</item>
    </derivirana_varijabla>
  </DomainObject.Predmet.ProtuStrankaListNazivFormatedOIB>
  <DomainObject.Predmet.OstaliListFormated>
    <izvorni_sadrzaj>
      <item>Zoran Dojčinov</item>
    </izvorni_sadrzaj>
    <derivirana_varijabla naziv="DomainObject.Predmet.OstaliListFormated_1">
      <item>Zoran Dojčinov</item>
    </derivirana_varijabla>
  </DomainObject.Predmet.OstaliListFormated>
  <DomainObject.Predmet.OstaliListFormatedOIB>
    <izvorni_sadrzaj>
      <item>Zoran Dojčinov, OIB 70889214081</item>
    </izvorni_sadrzaj>
    <derivirana_varijabla naziv="DomainObject.Predmet.OstaliListFormatedOIB_1">
      <item>Zoran Dojčinov, OIB 70889214081</item>
    </derivirana_varijabla>
  </DomainObject.Predmet.OstaliListFormatedOIB>
  <DomainObject.Predmet.OstaliListFormatedWithAdress>
    <izvorni_sadrzaj>
      <item>Zoran Dojčinov, Ii. Ravnice 6, 10000 Zagreb</item>
    </izvorni_sadrzaj>
    <derivirana_varijabla naziv="DomainObject.Predmet.OstaliListFormatedWithAdress_1">
      <item>Zoran Dojčinov, Ii. Ravnice 6, 10000 Zagreb</item>
    </derivirana_varijabla>
  </DomainObject.Predmet.OstaliListFormatedWithAdress>
  <DomainObject.Predmet.OstaliListFormatedWithAdressOIB>
    <izvorni_sadrzaj>
      <item>Zoran Dojčinov, OIB 70889214081, Ii. Ravnice 6, 10000 Zagreb</item>
    </izvorni_sadrzaj>
    <derivirana_varijabla naziv="DomainObject.Predmet.OstaliListFormatedWithAdressOIB_1">
      <item>Zoran Dojčinov, OIB 70889214081, Ii. Ravnice 6, 10000 Zagreb</item>
    </derivirana_varijabla>
  </DomainObject.Predmet.OstaliListFormatedWithAdressOIB>
  <DomainObject.Predmet.OstaliListNazivFormated>
    <izvorni_sadrzaj>
      <item>Zoran Dojčinov</item>
    </izvorni_sadrzaj>
    <derivirana_varijabla naziv="DomainObject.Predmet.OstaliListNazivFormated_1">
      <item>Zoran Dojčinov</item>
    </derivirana_varijabla>
  </DomainObject.Predmet.OstaliListNazivFormated>
  <DomainObject.Predmet.OstaliListNazivFormatedOIB>
    <izvorni_sadrzaj>
      <item>Zoran Dojčinov, OIB 70889214081</item>
    </izvorni_sadrzaj>
    <derivirana_varijabla naziv="DomainObject.Predmet.OstaliListNazivFormatedOIB_1">
      <item>Zoran Dojčinov, OIB 70889214081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L.R. SAGAPO d.o.o.</izvorni_sadrzaj>
    <derivirana_varijabla naziv="DomainObject.Predmet.ProtustrankaIDrugi_1">L.R. SAGAPO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L.R. SAGAPO d.o.o., OIB 71942857824, Ulica Josipa Zorića 23, 10370 Dugo Selo</izvorni_sadrzaj>
    <derivirana_varijabla naziv="DomainObject.Predmet.ProtustrankaIDrugiAdressOIB_1">L.R. SAGAPO d.o.o., OIB 71942857824, Ulica Josipa Zorića 23,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L.R. SAGAPO d.o.o.</item>
      <item>FINA Regionalni centar Zagreb</item>
      <item>Zoran Dojčinov</item>
    </izvorni_sadrzaj>
    <derivirana_varijabla naziv="DomainObject.Predmet.SudioniciListNaziv_1">
      <item>L.R. SAGAPO d.o.o.</item>
      <item>FINA Regionalni centar Zagreb</item>
      <item>Zoran Dojčinov</item>
    </derivirana_varijabla>
  </DomainObject.Predmet.SudioniciListNaziv>
  <DomainObject.Predmet.SudioniciListAdressOIB>
    <izvorni_sadrzaj>
      <item>L.R. SAGAPO d.o.o., OIB 71942857824, Ulica Josipa Zorića 23,10370 Dugo Selo</item>
      <item>FINA Regionalni centar Zagreb, OIB 85821130368, Trg svibanjskih žrtava 1995. br. 1,10000 Zagreb</item>
      <item>Zoran Dojčinov, OIB 70889214081, Ii. Ravnice 6,10000 Zagreb</item>
    </izvorni_sadrzaj>
    <derivirana_varijabla naziv="DomainObject.Predmet.SudioniciListAdressOIB_1">
      <item>L.R. SAGAPO d.o.o., OIB 71942857824, Ulica Josipa Zorića 23,10370 Dugo Selo</item>
      <item>FINA Regionalni centar Zagreb, OIB 85821130368, Trg svibanjskih žrtava 1995. br. 1,10000 Zagreb</item>
      <item>Zoran Dojčinov, OIB 70889214081, Ii. Ravnice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71942857824</item>
      <item>, OIB 85821130368</item>
      <item>, OIB 70889214081</item>
    </izvorni_sadrzaj>
    <derivirana_varijabla naziv="DomainObject.Predmet.SudioniciListNazivOIB_1">
      <item>, OIB 71942857824</item>
      <item>, OIB 85821130368</item>
      <item>, OIB 70889214081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45F533-AE5E-46F4-8DCC-2767748D73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595</properties:Words>
  <properties:Characters>3261</properties:Characters>
  <properties:Lines>96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2017-09-25T11:15:00Z</dcterms:created>
  <dc:creator>Korisnik</dc:creator>
  <cp:lastModifiedBy>Maja Videnović</cp:lastModifiedBy>
  <cp:lastPrinted>2017-07-31T07:19:00Z</cp:lastPrinted>
  <dcterms:modified xmlns:xsi="http://www.w3.org/2001/XMLSchema-instance" xsi:type="dcterms:W3CDTF">2017-09-26T12:26:00Z</dcterms:modified>
  <cp:revision>11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