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974f" w14:paraId="5da974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D5175">
        <w:t>96</w:t>
      </w:r>
      <w:r w:rsidR="00043996">
        <w:t>6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</w:t>
      </w:r>
      <w:r w:rsidR="006F2291">
        <w:t>5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043996" w:rsidRPr="001A7B75">
        <w:t>B.S</w:t>
      </w:r>
      <w:proofErr w:type="spellEnd"/>
      <w:r w:rsidR="00043996" w:rsidRPr="001A7B75">
        <w:t>. POLJOPROMET j.d.o.o.</w:t>
      </w:r>
      <w:r w:rsidR="00043996">
        <w:t xml:space="preserve"> Zagreb, </w:t>
      </w:r>
      <w:r w:rsidR="00043996" w:rsidRPr="001A7B75">
        <w:t>Slavonska avenija 7</w:t>
      </w:r>
      <w:r w:rsidR="00043996">
        <w:t xml:space="preserve">, OIB: </w:t>
      </w:r>
      <w:r w:rsidR="00043996" w:rsidRPr="001A7B75">
        <w:t>96436798632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043996">
        <w:t>49.398,18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>1</w:t>
      </w:r>
      <w:r w:rsidR="001D5175">
        <w:t>5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7449CC">
        <w:t>,v.r.</w:t>
      </w:r>
    </w:p>
    <w:p w:rsidRDefault="00F8310C" w:rsidP="00572798" w:rsidR="00F8310C" w:rsidRPr="009C5689">
      <w:pPr>
        <w:jc w:val="right"/>
      </w:pPr>
    </w:p>
    <w:p w:rsidRDefault="007449CC" w:rsidR="007449CC" w:rsidRPr="00ED5ADF">
      <w:pPr>
        <w:jc w:val="right"/>
      </w:pPr>
    </w:p>
    <w:p w:rsidRDefault="007449CC" w:rsidR="007449C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449CC" w:rsidP="007449CC" w:rsidR="000F5513" w:rsidRPr="009C5689">
      <w:pPr>
        <w:jc w:val="both"/>
      </w:pPr>
      <w:r>
        <w:t xml:space="preserve">Ljubica Radošević 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9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D5175">
      <w:t>96</w:t>
    </w:r>
    <w:r w:rsidR="00043996">
      <w:t>6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3996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5175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E4256"/>
    <w:rsid w:val="006F2291"/>
    <w:rsid w:val="006F2523"/>
    <w:rsid w:val="00704C3A"/>
    <w:rsid w:val="00742665"/>
    <w:rsid w:val="007449CC"/>
    <w:rsid w:val="007715C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110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8377E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90904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St-966/2018</izvorni_sadrzaj>
    <derivirana_varijabla naziv="DomainObject.Predmet.OznakaBroj_1">St-966/2018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B.S. POLJOPROMET j.d.o.o. zastupanog po punomoćniku Dražen Sertić</izvorni_sadrzaj>
    <derivirana_varijabla naziv="DomainObject.Predmet.ProtustrankaFormated_1">  B.S. POLJOPROMET j.d.o.o. zastupanog po punomoćniku Dražen Sertić</derivirana_varijabla>
  </DomainObject.Predmet.ProtustrankaFormated>
  <DomainObject.Predmet.ProtustrankaFormatedOIB>
    <izvorni_sadrzaj>  B.S. POLJOPROMET j.d.o.o., OIB 96436798632 zastupanog po punomoćniku Dražen Sertić</izvorni_sadrzaj>
    <derivirana_varijabla naziv="DomainObject.Predmet.ProtustrankaFormatedOIB_1">  B.S. POLJOPROMET j.d.o.o., OIB 96436798632 zastupanog po punomoćniku Dražen Sertić</derivirana_varijabla>
  </DomainObject.Predmet.ProtustrankaFormatedOIB>
  <DomainObject.Predmet.ProtustrankaFormatedWithAdress>
    <izvorni_sadrzaj> B.S. POLJOPROMET j.d.o.o., Slavonska avenija 7, 10000 Zagreb zastupanog po punomoćniku Dražen Sertić</izvorni_sadrzaj>
    <derivirana_varijabla naziv="DomainObject.Predmet.ProtustrankaFormatedWithAdress_1"> B.S. POLJOPROMET j.d.o.o., Slavonska avenija 7, 10000 Zagreb zastupanog po punomoćniku Dražen Sertić</derivirana_varijabla>
  </DomainObject.Predmet.ProtustrankaFormatedWithAdress>
  <DomainObject.Predmet.ProtustrankaFormatedWithAdressOIB>
    <izvorni_sadrzaj> B.S. POLJOPROMET j.d.o.o., OIB 96436798632, Slavonska avenija 7, 10000 Zagreb zastupanog po punomoćniku Dražen Sertić</izvorni_sadrzaj>
    <derivirana_varijabla naziv="DomainObject.Predmet.ProtustrankaFormatedWithAdressOIB_1"> B.S. POLJOPROMET j.d.o.o., OIB 96436798632, Slavonska avenija 7, 10000 Zagreb zastupanog po punomoćniku Dražen Sertić</derivirana_varijabla>
  </DomainObject.Predmet.ProtustrankaFormatedWithAdressOIB>
  <DomainObject.Predmet.ProtustrankaWithAdress>
    <izvorni_sadrzaj>B.S. POLJOPROMET j.d.o.o. Slavonska avenija 7, 10000 Zagreb</izvorni_sadrzaj>
    <derivirana_varijabla naziv="DomainObject.Predmet.ProtustrankaWithAdress_1">B.S. POLJOPROMET j.d.o.o. Slavonska avenija 7, 10000 Zagreb</derivirana_varijabla>
  </DomainObject.Predmet.ProtustrankaWithAdress>
  <DomainObject.Predmet.ProtustrankaWithAdressOIB>
    <izvorni_sadrzaj>B.S. POLJOPROMET j.d.o.o., OIB 96436798632, Slavonska avenija 7, 10000 Zagreb</izvorni_sadrzaj>
    <derivirana_varijabla naziv="DomainObject.Predmet.ProtustrankaWithAdressOIB_1">B.S. POLJOPROMET j.d.o.o., OIB 96436798632, Slavonska avenija 7, 10000 Zagreb</derivirana_varijabla>
  </DomainObject.Predmet.ProtustrankaWithAdressOIB>
  <DomainObject.Predmet.ProtustrankaNazivFormated>
    <izvorni_sadrzaj>B.S. POLJOPROMET j.d.o.o.</izvorni_sadrzaj>
    <derivirana_varijabla naziv="DomainObject.Predmet.ProtustrankaNazivFormated_1">B.S. POLJOPROMET j.d.o.o.</derivirana_varijabla>
  </DomainObject.Predmet.ProtustrankaNazivFormated>
  <DomainObject.Predmet.ProtustrankaNazivFormatedOIB>
    <izvorni_sadrzaj>B.S. POLJOPROMET j.d.o.o., OIB 96436798632</izvorni_sadrzaj>
    <derivirana_varijabla naziv="DomainObject.Predmet.ProtustrankaNazivFormatedOIB_1">B.S. POLJOPROMET j.d.o.o., OIB 96436798632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B.S. POLJOPROMET j.d.o.o. zastupanog po punomoćniku Dražen Sertić</item>
    </izvorni_sadrzaj>
    <derivirana_varijabla naziv="DomainObject.Predmet.ProtuStrankaListFormated_1">
      <item>B.S. POLJOPROMET j.d.o.o. zastupanog po punomoćniku Dražen Sertić</item>
    </derivirana_varijabla>
  </DomainObject.Predmet.ProtuStrankaListFormated>
  <DomainObject.Predmet.ProtuStrankaListFormatedOIB>
    <izvorni_sadrzaj>
      <item>B.S. POLJOPROMET j.d.o.o., OIB 96436798632 zastupanog po punomoćniku Dražen Sertić</item>
    </izvorni_sadrzaj>
    <derivirana_varijabla naziv="DomainObject.Predmet.ProtuStrankaListFormatedOIB_1">
      <item>B.S. POLJOPROMET j.d.o.o., OIB 96436798632 zastupanog po punomoćniku Dražen Sertić</item>
    </derivirana_varijabla>
  </DomainObject.Predmet.ProtuStrankaListFormatedOIB>
  <DomainObject.Predmet.ProtuStrankaListFormatedWithAdress>
    <izvorni_sadrzaj>
      <item>B.S. POLJOPROMET j.d.o.o., Slavonska avenija 7, 10000 Zagreb zastupanog po punomoćniku Dražen Sertić</item>
    </izvorni_sadrzaj>
    <derivirana_varijabla naziv="DomainObject.Predmet.ProtuStrankaListFormatedWithAdress_1">
      <item>B.S. POLJOPROMET j.d.o.o., Slavonska avenija 7, 10000 Zagreb zastupanog po punomoćniku Dražen Sertić</item>
    </derivirana_varijabla>
  </DomainObject.Predmet.ProtuStrankaListFormatedWithAdress>
  <DomainObject.Predmet.ProtuStrankaListFormatedWithAdressOIB>
    <izvorni_sadrzaj>
      <item>B.S. POLJOPROMET j.d.o.o., OIB 96436798632, Slavonska avenija 7, 10000 Zagreb zastupanog po punomoćniku Dražen Sertić</item>
    </izvorni_sadrzaj>
    <derivirana_varijabla naziv="DomainObject.Predmet.ProtuStrankaListFormatedWithAdressOIB_1">
      <item>B.S. POLJOPROMET j.d.o.o., OIB 96436798632, Slavonska avenija 7, 10000 Zagreb zastupanog po punomoćniku Dražen Sertić</item>
    </derivirana_varijabla>
  </DomainObject.Predmet.ProtuStrankaListFormatedWithAdressOIB>
  <DomainObject.Predmet.ProtuStrankaListNazivFormated>
    <izvorni_sadrzaj>
      <item>B.S. POLJOPROMET j.d.o.o.</item>
    </izvorni_sadrzaj>
    <derivirana_varijabla naziv="DomainObject.Predmet.ProtuStrankaListNazivFormated_1">
      <item>B.S. POLJOPROMET j.d.o.o.</item>
    </derivirana_varijabla>
  </DomainObject.Predmet.ProtuStrankaListNazivFormated>
  <DomainObject.Predmet.ProtuStrankaListNazivFormatedOIB>
    <izvorni_sadrzaj>
      <item>B.S. POLJOPROMET j.d.o.o., OIB 96436798632</item>
    </izvorni_sadrzaj>
    <derivirana_varijabla naziv="DomainObject.Predmet.ProtuStrankaListNazivFormatedOIB_1">
      <item>B.S. POLJOPROMET j.d.o.o., OIB 96436798632</item>
    </derivirana_varijabla>
  </DomainObject.Predmet.ProtuStrankaListNazivFormatedOIB>
  <DomainObject.Predmet.OstaliListFormated>
    <izvorni_sadrzaj>
      <item>Dražen Sertić punomoćnik sudionika u postupku B.S. POLJOPROMET j.d.o.o.</item>
    </izvorni_sadrzaj>
    <derivirana_varijabla naziv="DomainObject.Predmet.OstaliListFormated_1">
      <item>Dražen Sertić punomoćnik sudionika u postupku B.S. POLJOPROMET j.d.o.o.</item>
    </derivirana_varijabla>
  </DomainObject.Predmet.OstaliListFormated>
  <DomainObject.Predmet.OstaliListFormatedOIB>
    <izvorni_sadrzaj>
      <item>Dražen Sertić, OIB 81271894929 punomoćnik sudionika u postupku B.S. POLJOPROMET j.d.o.o.</item>
    </izvorni_sadrzaj>
    <derivirana_varijabla naziv="DomainObject.Predmet.OstaliListFormatedOIB_1">
      <item>Dražen Sertić, OIB 81271894929 punomoćnik sudionika u postupku B.S. POLJOPROMET j.d.o.o.</item>
    </derivirana_varijabla>
  </DomainObject.Predmet.OstaliListFormatedOIB>
  <DomainObject.Predmet.OstaliListFormatedWithAdress>
    <izvorni_sadrzaj>
      <item>Dražen Sertić, Galovićeva 12, 10000 Zagreb punomoćnik sudionika u postupku B.S. POLJOPROMET j.d.o.o.</item>
    </izvorni_sadrzaj>
    <derivirana_varijabla naziv="DomainObject.Predmet.OstaliListFormatedWithAdress_1">
      <item>Dražen Sertić, Galovićeva 12, 10000 Zagreb punomoćnik sudionika u postupku B.S. POLJOPROMET j.d.o.o.</item>
    </derivirana_varijabla>
  </DomainObject.Predmet.OstaliListFormatedWithAdress>
  <DomainObject.Predmet.OstaliListFormatedWithAdressOIB>
    <izvorni_sadrzaj>
      <item>Dražen Sertić, OIB 81271894929, Galovićeva 12, 10000 Zagreb punomoćnik sudionika u postupku B.S. POLJOPROMET j.d.o.o.</item>
    </izvorni_sadrzaj>
    <derivirana_varijabla naziv="DomainObject.Predmet.OstaliListFormatedWithAdressOIB_1">
      <item>Dražen Sertić, OIB 81271894929, Galovićeva 12, 10000 Zagreb punomoćnik sudionika u postupku B.S. POLJOPROMET j.d.o.o.</item>
    </derivirana_varijabla>
  </DomainObject.Predmet.OstaliListFormatedWithAdressOIB>
  <DomainObject.Predmet.OstaliListNazivFormated>
    <izvorni_sadrzaj>
      <item>Dražen Sertić</item>
    </izvorni_sadrzaj>
    <derivirana_varijabla naziv="DomainObject.Predmet.OstaliListNazivFormated_1">
      <item>Dražen Sertić</item>
    </derivirana_varijabla>
  </DomainObject.Predmet.OstaliListNazivFormated>
  <DomainObject.Predmet.OstaliListNazivFormatedOIB>
    <izvorni_sadrzaj>
      <item>Dražen Sertić, OIB 81271894929</item>
    </izvorni_sadrzaj>
    <derivirana_varijabla naziv="DomainObject.Predmet.OstaliListNazivFormatedOIB_1">
      <item>Dražen Sertić, OIB 81271894929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B.S. POLJOPROMET j.d.o.o.</izvorni_sadrzaj>
    <derivirana_varijabla naziv="DomainObject.Predmet.ProtustrankaIDrugi_1">B.S. POLJOPROMET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B.S. POLJOPROMET j.d.o.o., OIB 96436798632, Slavonska avenija 7, 10000 Zagreb</izvorni_sadrzaj>
    <derivirana_varijabla naziv="DomainObject.Predmet.ProtustrankaIDrugiAdressOIB_1">B.S. POLJOPROMET j.d.o.o., OIB 96436798632,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B.S. POLJOPROMET j.d.o.o.</item>
      <item>Dražen Sertić</item>
    </izvorni_sadrzaj>
    <derivirana_varijabla naziv="DomainObject.Predmet.SudioniciListNaziv_1">
      <item>Fina Regionalni centar Zagreb</item>
      <item>B.S. POLJOPROMET j.d.o.o.</item>
      <item>Dražen Sertić</item>
    </derivirana_varijabla>
  </DomainObject.Predmet.SudioniciListNaziv>
  <DomainObject.Predmet.SudioniciListAdressOIB>
    <izvorni_sadrzaj>
      <item>Fina Regionalni centar Zagreb, OIB 85821130368, Trg svibanjskih žrtava 1995.1,10000 Zagreb</item>
      <item>B.S. POLJOPROMET j.d.o.o., OIB 96436798632, Slavonska avenija 7,10000 Zagreb</item>
      <item>Dražen Sertić, OIB 81271894929, Galovićeva 12,10000 Zagreb</item>
    </izvorni_sadrzaj>
    <derivirana_varijabla naziv="DomainObject.Predmet.SudioniciListAdressOIB_1">
      <item>Fina Regionalni centar Zagreb, OIB 85821130368, Trg svibanjskih žrtava 1995.1,10000 Zagreb</item>
      <item>B.S. POLJOPROMET j.d.o.o., OIB 96436798632, Slavonska avenija 7,10000 Zagreb</item>
      <item>Dražen Sertić, OIB 81271894929, Galovićeva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96436798632</item>
      <item>, OIB 81271894929</item>
    </izvorni_sadrzaj>
    <derivirana_varijabla naziv="DomainObject.Predmet.SudioniciListNazivOIB_1">
      <item>, OIB 85821130368</item>
      <item>, OIB 96436798632</item>
      <item>, OIB 81271894929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14A98-9656-44E8-A906-3C24C57E4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1344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2018-05-15T06:59:00Z</dcterms:created>
  <dc:creator>ilukac</dc:creator>
  <cp:lastModifiedBy>Ljubica Radošević</cp:lastModifiedBy>
  <cp:lastPrinted>2018-05-15T09:06:00Z</cp:lastPrinted>
  <dcterms:modified xmlns:xsi="http://www.w3.org/2001/XMLSchema-instance" xsi:type="dcterms:W3CDTF">2018-05-15T09:06:00Z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(St-966-18--oglas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