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dec1" w14:paraId="079dec1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0A2004">
        <w:t>4</w:t>
      </w:r>
      <w:r w:rsidR="00C52D68">
        <w:t>334</w:t>
      </w:r>
      <w:r w:rsidR="00104777">
        <w:t>/</w:t>
      </w:r>
      <w:r w:rsidR="002F1438">
        <w:t>1</w:t>
      </w:r>
      <w:r w:rsidR="00961D4E">
        <w:t>6</w:t>
      </w:r>
      <w:r w:rsidR="000A7F45">
        <w:t>-</w:t>
      </w:r>
      <w:r w:rsidR="007462DA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3C354D">
        <w:t>SUPER FRIZURE d.o.o., Zagreb, Mikulići 61, OIB 20750830484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196824">
        <w:t>1</w:t>
      </w:r>
      <w:r w:rsidR="00EE0132">
        <w:t>2</w:t>
      </w:r>
      <w:r w:rsidR="002F1438">
        <w:t>,</w:t>
      </w:r>
      <w:r w:rsidR="00EE0132">
        <w:t>2</w:t>
      </w:r>
      <w:r w:rsidR="00196824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EE0132" w:rsidR="0085757B" w:rsidRPr="0053264E">
      <w:r>
        <w:t xml:space="preserve">3.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E27" w:rsidR="00485E27">
      <w:r>
        <w:separator/>
      </w:r>
    </w:p>
  </w:endnote>
  <w:endnote w:id="0" w:type="continuationSeparator">
    <w:p w:rsidRDefault="00485E27" w:rsidR="0048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E27" w:rsidR="00485E27">
      <w:r>
        <w:separator/>
      </w:r>
    </w:p>
  </w:footnote>
  <w:footnote w:id="0" w:type="continuationSeparator">
    <w:p w:rsidRDefault="00485E27" w:rsidR="00485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85E27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462DA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0DA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267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755B"/>
    <w:rsid w:val="00EB11C0"/>
    <w:rsid w:val="00EB59ED"/>
    <w:rsid w:val="00EC2E6D"/>
    <w:rsid w:val="00ED7650"/>
    <w:rsid w:val="00EE0132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St-4334/2016-21</izvorni_sadrzaj>
    <derivirana_varijabla naziv="DomainObject.Oznaka_1">St-4334/2016-21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St-4334/2016</izvorni_sadrzaj>
    <derivirana_varijabla naziv="DomainObject.Predmet.OznakaBroj_1">St-4334/2016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FRIZURE d.o.o. zastupanog po punomoćniku Željko Stojin</izvorni_sadrzaj>
    <derivirana_varijabla naziv="DomainObject.Predmet.ProtustrankaFormated_1">  SUPER FRIZURE d.o.o. zastupanog po punomoćniku Željko Stojin</derivirana_varijabla>
  </DomainObject.Predmet.ProtustrankaFormated>
  <DomainObject.Predmet.ProtustrankaFormatedOIB>
    <izvorni_sadrzaj>  SUPER FRIZURE d.o.o., OIB 20750830484 zastupanog po punomoćniku Željko Stojin</izvorni_sadrzaj>
    <derivirana_varijabla naziv="DomainObject.Predmet.ProtustrankaFormatedOIB_1">  SUPER FRIZURE d.o.o., OIB 20750830484 zastupanog po punomoćniku Željko Stojin</derivirana_varijabla>
  </DomainObject.Predmet.ProtustrankaFormatedOIB>
  <DomainObject.Predmet.ProtustrankaFormatedWithAdress>
    <izvorni_sadrzaj> SUPER FRIZURE d.o.o., Mikulići 61, 10000 Zagreb zastupanog po punomoćniku Željko Stojin</izvorni_sadrzaj>
    <derivirana_varijabla naziv="DomainObject.Predmet.ProtustrankaFormatedWithAdress_1"> SUPER FRIZURE d.o.o., Mikulići 61, 10000 Zagreb zastupanog po punomoćniku Željko Stojin</derivirana_varijabla>
  </DomainObject.Predmet.ProtustrankaFormatedWithAdress>
  <DomainObject.Predmet.ProtustrankaFormatedWithAdressOIB>
    <izvorni_sadrzaj> SUPER FRIZURE d.o.o., OIB 20750830484, Mikulići 61, 10000 Zagreb zastupanog po punomoćniku Željko Stojin</izvorni_sadrzaj>
    <derivirana_varijabla naziv="DomainObject.Predmet.ProtustrankaFormatedWithAdressOIB_1"> SUPER FRIZURE d.o.o., OIB 20750830484, Mikulići 61, 10000 Zagreb zastupanog po punomoćniku Željko Stojin</derivirana_varijabla>
  </DomainObject.Predmet.ProtustrankaFormatedWithAdressOIB>
  <DomainObject.Predmet.ProtustrankaWithAdress>
    <izvorni_sadrzaj>SUPER FRIZURE d.o.o. Mikulići 61, 10000 Zagreb</izvorni_sadrzaj>
    <derivirana_varijabla naziv="DomainObject.Predmet.ProtustrankaWithAdress_1">SUPER FRIZURE d.o.o. Mikulići 61, 10000 Zagreb</derivirana_varijabla>
  </DomainObject.Predmet.ProtustrankaWithAdress>
  <DomainObject.Predmet.ProtustrankaWithAdressOIB>
    <izvorni_sadrzaj>SUPER FRIZURE d.o.o., OIB 20750830484, Mikulići 61, 10000 Zagreb</izvorni_sadrzaj>
    <derivirana_varijabla naziv="DomainObject.Predmet.ProtustrankaWithAdressOIB_1">SUPER FRIZURE d.o.o., OIB 20750830484, Mikulići 61, 10000 Zagreb</derivirana_varijabla>
  </DomainObject.Predmet.ProtustrankaWithAdressOIB>
  <DomainObject.Predmet.ProtustrankaNazivFormated>
    <izvorni_sadrzaj>SUPER FRIZURE d.o.o.</izvorni_sadrzaj>
    <derivirana_varijabla naziv="DomainObject.Predmet.ProtustrankaNazivFormated_1">SUPER FRIZURE d.o.o.</derivirana_varijabla>
  </DomainObject.Predmet.ProtustrankaNazivFormated>
  <DomainObject.Predmet.ProtustrankaNazivFormatedOIB>
    <izvorni_sadrzaj>SUPER FRIZURE d.o.o., OIB 20750830484</izvorni_sadrzaj>
    <derivirana_varijabla naziv="DomainObject.Predmet.ProtustrankaNazivFormatedOIB_1">SUPER FRIZURE d.o.o., OIB 20750830484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FRIZURE d.o.o. zastupanog po punomoćniku Željko Stojin</item>
    </izvorni_sadrzaj>
    <derivirana_varijabla naziv="DomainObject.Predmet.ProtuStrankaListFormated_1">
      <item>SUPER FRIZURE d.o.o. zastupanog po punomoćniku Željko Stojin</item>
    </derivirana_varijabla>
  </DomainObject.Predmet.ProtuStrankaListFormated>
  <DomainObject.Predmet.ProtuStrankaListFormatedOIB>
    <izvorni_sadrzaj>
      <item>SUPER FRIZURE d.o.o., OIB 20750830484 zastupanog po punomoćniku Željko Stojin</item>
    </izvorni_sadrzaj>
    <derivirana_varijabla naziv="DomainObject.Predmet.ProtuStrankaListFormatedOIB_1">
      <item>SUPER FRIZURE d.o.o., OIB 20750830484 zastupanog po punomoćniku Željko Stojin</item>
    </derivirana_varijabla>
  </DomainObject.Predmet.ProtuStrankaListFormatedOIB>
  <DomainObject.Predmet.ProtuStrankaListFormatedWithAdress>
    <izvorni_sadrzaj>
      <item>SUPER FRIZURE d.o.o., Mikulići 61, 10000 Zagreb zastupanog po punomoćniku Željko Stojin</item>
    </izvorni_sadrzaj>
    <derivirana_varijabla naziv="DomainObject.Predmet.ProtuStrankaListFormatedWithAdress_1">
      <item>SUPER FRIZURE d.o.o., Mikulići 61, 10000 Zagreb zastupanog po punomoćniku Željko Stojin</item>
    </derivirana_varijabla>
  </DomainObject.Predmet.ProtuStrankaListFormatedWithAdress>
  <DomainObject.Predmet.ProtuStrankaListFormatedWithAdressOIB>
    <izvorni_sadrzaj>
      <item>SUPER FRIZURE d.o.o., OIB 20750830484, Mikulići 61, 10000 Zagreb zastupanog po punomoćniku Željko Stojin</item>
    </izvorni_sadrzaj>
    <derivirana_varijabla naziv="DomainObject.Predmet.ProtuStrankaListFormatedWithAdressOIB_1">
      <item>SUPER FRIZURE d.o.o., OIB 20750830484, Mikulići 61, 10000 Zagreb zastupanog po punomoćniku Željko Stojin</item>
    </derivirana_varijabla>
  </DomainObject.Predmet.ProtuStrankaListFormatedWithAdressOIB>
  <DomainObject.Predmet.ProtuStrankaListNazivFormated>
    <izvorni_sadrzaj>
      <item>SUPER FRIZURE d.o.o.</item>
    </izvorni_sadrzaj>
    <derivirana_varijabla naziv="DomainObject.Predmet.ProtuStrankaListNazivFormated_1">
      <item>SUPER FRIZURE d.o.o.</item>
    </derivirana_varijabla>
  </DomainObject.Predmet.ProtuStrankaListNazivFormated>
  <DomainObject.Predmet.ProtuStrankaListNazivFormatedOIB>
    <izvorni_sadrzaj>
      <item>SUPER FRIZURE d.o.o., OIB 20750830484</item>
    </izvorni_sadrzaj>
    <derivirana_varijabla naziv="DomainObject.Predmet.ProtuStrankaListNazivFormatedOIB_1">
      <item>SUPER FRIZURE d.o.o., OIB 20750830484</item>
    </derivirana_varijabla>
  </DomainObject.Predmet.ProtuStrankaListNazivFormatedOIB>
  <DomainObject.Predmet.OstaliListFormated>
    <izvorni_sadrzaj>
      <item>Željko Stojin punomoćnik sudionika u postupku SUPER FRIZURE d.o.o.</item>
    </izvorni_sadrzaj>
    <derivirana_varijabla naziv="DomainObject.Predmet.OstaliListFormated_1">
      <item>Željko Stojin punomoćnik sudionika u postupku SUPER FRIZURE d.o.o.</item>
    </derivirana_varijabla>
  </DomainObject.Predmet.OstaliListFormated>
  <DomainObject.Predmet.OstaliListFormatedOIB>
    <izvorni_sadrzaj>
      <item>Željko Stojin, OIB 16137464444 punomoćnik sudionika u postupku SUPER FRIZURE d.o.o.</item>
    </izvorni_sadrzaj>
    <derivirana_varijabla naziv="DomainObject.Predmet.OstaliListFormatedOIB_1">
      <item>Željko Stojin, OIB 16137464444 punomoćnik sudionika u postupku SUPER FRIZURE d.o.o.</item>
    </derivirana_varijabla>
  </DomainObject.Predmet.OstaliListFormatedOIB>
  <DomainObject.Predmet.OstaliListFormatedWithAdress>
    <izvorni_sadrzaj>
      <item>Željko Stojin, Mikulići 61, 10000 Zagreb punomoćnik sudionika u postupku SUPER FRIZURE d.o.o.</item>
    </izvorni_sadrzaj>
    <derivirana_varijabla naziv="DomainObject.Predmet.OstaliListFormatedWithAdress_1">
      <item>Željko Stojin, Mikulići 61, 10000 Zagreb punomoćnik sudionika u postupku SUPER FRIZURE d.o.o.</item>
    </derivirana_varijabla>
  </DomainObject.Predmet.OstaliListFormatedWithAdress>
  <DomainObject.Predmet.OstaliListFormatedWithAdressOIB>
    <izvorni_sadrzaj>
      <item>Željko Stojin, OIB 16137464444, Mikulići 61, 10000 Zagreb punomoćnik sudionika u postupku SUPER FRIZURE d.o.o.</item>
    </izvorni_sadrzaj>
    <derivirana_varijabla naziv="DomainObject.Predmet.OstaliListFormatedWithAdressOIB_1">
      <item>Željko Stojin, OIB 16137464444, Mikulići 61, 10000 Zagreb punomoćnik sudionika u postupku SUPER FRIZURE d.o.o.</item>
    </derivirana_varijabla>
  </DomainObject.Predmet.OstaliListFormatedWithAdressOIB>
  <DomainObject.Predmet.OstaliListNazivFormated>
    <izvorni_sadrzaj>
      <item>Željko Stojin</item>
    </izvorni_sadrzaj>
    <derivirana_varijabla naziv="DomainObject.Predmet.OstaliListNazivFormated_1">
      <item>Željko Stojin</item>
    </derivirana_varijabla>
  </DomainObject.Predmet.OstaliListNazivFormated>
  <DomainObject.Predmet.OstaliListNazivFormatedOIB>
    <izvorni_sadrzaj>
      <item>Željko Stojin, OIB 16137464444</item>
    </izvorni_sadrzaj>
    <derivirana_varijabla naziv="DomainObject.Predmet.OstaliListNazivFormatedOIB_1">
      <item>Željko Stojin, OIB 16137464444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St-4334/2016-21</izvorni_sadrzaj>
    <derivirana_varijabla naziv="DomainObject.PoslovniBrojDokumenta_1">St-4334/2016-21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FRIZURE d.o.o.</izvorni_sadrzaj>
    <derivirana_varijabla naziv="DomainObject.Predmet.ProtustrankaIDrugi_1">SUPER FRIZURE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FRIZURE d.o.o., OIB 20750830484, Mikulići 61, 10000 Zagreb</izvorni_sadrzaj>
    <derivirana_varijabla naziv="DomainObject.Predmet.ProtustrankaIDrugiAdressOIB_1">SUPER FRIZURE d.o.o., OIB 20750830484, Mikulići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FRIZURE d.o.o.</item>
      <item>Željko Stojin</item>
    </izvorni_sadrzaj>
    <derivirana_varijabla naziv="DomainObject.Predmet.SudioniciListNaziv_1">
      <item>FINA Regionalni centar Zagreb</item>
      <item>SUPER FRIZURE d.o.o.</item>
      <item>Željko Stojin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izvorni_sadrzaj>
    <derivirana_varijabla naziv="DomainObject.Predmet.SudioniciListAdressOIB_1"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20750830484</item>
      <item>, OIB 16137464444</item>
    </izvorni_sadrzaj>
    <derivirana_varijabla naziv="DomainObject.Predmet.SudioniciListNazivOIB_1">
      <item>, OIB 85821130368</item>
      <item>, OIB 20750830484</item>
      <item>, OIB 16137464444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323C8-0600-4463-B1FF-636D84D20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791</properties:Characters>
  <properties:Lines>39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2017-07-26T11:33:00Z</dcterms:created>
  <dc:creator>gboljkovac</dc:creator>
  <cp:lastModifiedBy>Marina Markić</cp:lastModifiedBy>
  <cp:lastPrinted>2017-07-26T11:32:00Z</cp:lastPrinted>
  <dcterms:modified xmlns:xsi="http://www.w3.org/2001/XMLSchema-instance" xsi:type="dcterms:W3CDTF">2017-07-27T11:11:00Z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St-4334/2016-21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