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6b6bb" w14:paraId="226b6bb" w:rsidRDefault="0025696E" w:rsidP="004C444E" w:rsidR="0025696E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B62D36">
        <w:tab/>
      </w:r>
      <w:r w:rsidR="00B62D36">
        <w:tab/>
      </w:r>
      <w:r w:rsidR="0025696E">
        <w:t>Poslovni</w:t>
      </w:r>
      <w:r>
        <w:t xml:space="preserve"> broj: </w:t>
      </w:r>
      <w:r w:rsidR="0025696E">
        <w:t xml:space="preserve">40 </w:t>
      </w:r>
      <w:proofErr w:type="spellStart"/>
      <w:r w:rsidR="0025696E">
        <w:t>Sp</w:t>
      </w:r>
      <w:proofErr w:type="spellEnd"/>
      <w:r w:rsidR="0025696E">
        <w:t>-</w:t>
      </w:r>
      <w:r w:rsidR="00B62D36">
        <w:t>20/2016-2</w:t>
      </w:r>
    </w:p>
    <w:p w:rsidRDefault="00762CF6" w:rsidR="00762CF6"/>
    <w:p w:rsidRDefault="00762CF6" w:rsidR="00762CF6">
      <w:r>
        <w:t>Pravna stvar:</w:t>
      </w:r>
    </w:p>
    <w:p w:rsidRDefault="00762CF6" w:rsidP="00B62D36" w:rsidR="00762CF6">
      <w:pPr>
        <w:jc w:val="both"/>
      </w:pPr>
      <w:r>
        <w:t xml:space="preserve">Izvanparnični postupak stečaja potrošača nad imovinom potrošača </w:t>
      </w:r>
      <w:r w:rsidR="00B62D36">
        <w:t xml:space="preserve">Domagoj </w:t>
      </w:r>
      <w:proofErr w:type="spellStart"/>
      <w:r w:rsidR="00B62D36">
        <w:t>Greget</w:t>
      </w:r>
      <w:proofErr w:type="spellEnd"/>
      <w:r w:rsidR="0025696E">
        <w:t xml:space="preserve"> </w:t>
      </w:r>
      <w:r>
        <w:t>iz</w:t>
      </w:r>
      <w:r w:rsidR="0025696E">
        <w:t xml:space="preserve"> </w:t>
      </w:r>
      <w:r w:rsidR="00B62D36">
        <w:t>Zagreba</w:t>
      </w:r>
      <w:r>
        <w:t xml:space="preserve">, </w:t>
      </w:r>
      <w:r w:rsidR="00B62D36">
        <w:t xml:space="preserve">Veslačka 7, </w:t>
      </w:r>
      <w:r>
        <w:t>OIB</w:t>
      </w:r>
      <w:r w:rsidR="00E04448">
        <w:t>:</w:t>
      </w:r>
      <w:r w:rsidR="00B62D36">
        <w:t xml:space="preserve"> 83002709428</w:t>
      </w:r>
    </w:p>
    <w:p w:rsidRDefault="0025696E" w:rsidR="0025696E"/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r w:rsidR="00B62D36">
        <w:t xml:space="preserve">Domagoj </w:t>
      </w:r>
      <w:proofErr w:type="spellStart"/>
      <w:r w:rsidR="00B62D36">
        <w:t>Greget</w:t>
      </w:r>
      <w:proofErr w:type="spellEnd"/>
      <w:r w:rsidR="00766A5A">
        <w:t xml:space="preserve"> </w:t>
      </w:r>
      <w:r w:rsidR="00762CF6">
        <w:t>da u roku od 60 dana predujmi</w:t>
      </w:r>
      <w:r>
        <w:t xml:space="preserve"> troškove postupka na žiro račun  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 w:rsidR="00766A5A">
        <w:t xml:space="preserve">: HR05, poziv na broj odobrenja </w:t>
      </w:r>
      <w:r w:rsidR="005F25C8">
        <w:t>1007-</w:t>
      </w:r>
      <w:r w:rsidR="00B62D36">
        <w:t>20</w:t>
      </w:r>
      <w:r>
        <w:t>-</w:t>
      </w:r>
      <w:r w:rsidR="00B62D36">
        <w:t>16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proofErr w:type="spellStart"/>
      <w:r w:rsidR="005F25C8">
        <w:t>Sp</w:t>
      </w:r>
      <w:proofErr w:type="spellEnd"/>
      <w:r w:rsidR="005F25C8">
        <w:t>-</w:t>
      </w:r>
      <w:r w:rsidR="00B62D36">
        <w:t>20/2016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28138F" w:rsidR="000B5159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 xml:space="preserve">5. Stečajnog zakona u vezi sa čl. 23. Zakona o stečaju potrošača). </w:t>
      </w:r>
    </w:p>
    <w:p w:rsidRDefault="00762CF6" w:rsidP="00762CF6" w:rsidR="00762CF6">
      <w:pPr>
        <w:jc w:val="both"/>
      </w:pPr>
    </w:p>
    <w:p w:rsidRDefault="00766A5A" w:rsidP="00766A5A" w:rsidR="0028138F">
      <w:pPr>
        <w:jc w:val="center"/>
      </w:pPr>
      <w:r>
        <w:t xml:space="preserve">U Zagrebu, </w:t>
      </w:r>
      <w:r w:rsidR="00B62D36">
        <w:t>22. kolovoza 2016</w:t>
      </w:r>
    </w:p>
    <w:p w:rsidRDefault="00766A5A" w:rsidP="00766A5A" w:rsidR="00766A5A">
      <w:pPr>
        <w:jc w:val="center"/>
      </w:pP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</w:t>
      </w:r>
      <w:r w:rsidR="00B62D36">
        <w:t xml:space="preserve"> v. r.</w:t>
      </w:r>
    </w:p>
    <w:p w:rsidRDefault="00766A5A" w:rsidP="00766A5A" w:rsidR="00766A5A"/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 w:rsidR="00B62D36">
        <w:t xml:space="preserve"> na adresu boravišta: </w:t>
      </w:r>
      <w:proofErr w:type="spellStart"/>
      <w:r w:rsidR="00B62D36">
        <w:t>Šenova</w:t>
      </w:r>
      <w:proofErr w:type="spellEnd"/>
      <w:r w:rsidR="00B62D36">
        <w:t xml:space="preserve"> 2, Zagreb.</w:t>
      </w:r>
    </w:p>
    <w:p w:rsidRDefault="0025696E" w:rsidP="0025696E" w:rsidR="00762CF6">
      <w:pPr>
        <w:jc w:val="both"/>
        <w:rPr>
          <w:b/>
        </w:rPr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B62D36" w:rsidP="0025696E" w:rsidR="00B62D36" w:rsidRPr="00B62D36">
      <w:pPr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B62D36">
        <w:t xml:space="preserve">Za točnost </w:t>
      </w:r>
      <w:proofErr w:type="spellStart"/>
      <w:r w:rsidRPr="00B62D36">
        <w:t>otpravka</w:t>
      </w:r>
      <w:proofErr w:type="spellEnd"/>
      <w:r w:rsidRPr="00B62D36">
        <w:t xml:space="preserve"> - ovlaštena službenica:</w:t>
      </w:r>
    </w:p>
    <w:p w:rsidRDefault="00B62D36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Veronika </w:t>
      </w:r>
      <w:proofErr w:type="spellStart"/>
      <w:r>
        <w:t>Kolačko</w:t>
      </w:r>
      <w:proofErr w:type="spellEnd"/>
    </w:p>
    <w:p w:rsidRDefault="00762CF6" w:rsidR="00762CF6"/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B5159"/>
    <w:rsid w:val="0025696E"/>
    <w:rsid w:val="0028138F"/>
    <w:rsid w:val="005F25C8"/>
    <w:rsid w:val="00687982"/>
    <w:rsid w:val="00762CF6"/>
    <w:rsid w:val="00766A5A"/>
    <w:rsid w:val="00B62D36"/>
    <w:rsid w:val="00E04448"/>
    <w:rsid w:val="00EB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879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79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79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79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79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879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79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79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79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79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2016.</izvorni_sadrzaj>
    <derivirana_varijabla naziv="DomainObject.Predmet.DatumOsnivanja_1">20.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Sp-20/2016</izvorni_sadrzaj>
    <derivirana_varijabla naziv="DomainObject.Predmet.OznakaBroj_1">Sp-20/2016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Domagoj Greget</izvorni_sadrzaj>
    <derivirana_varijabla naziv="DomainObject.Predmet.StrankaFormated_1">  Domagoj Greget</derivirana_varijabla>
  </DomainObject.Predmet.StrankaFormated>
  <DomainObject.Predmet.StrankaFormatedOIB>
    <izvorni_sadrzaj>  Domagoj Greget, OIB 83002709428</izvorni_sadrzaj>
    <derivirana_varijabla naziv="DomainObject.Predmet.StrankaFormatedOIB_1">  Domagoj Greget, OIB 83002709428</derivirana_varijabla>
  </DomainObject.Predmet.StrankaFormatedOIB>
  <DomainObject.Predmet.StrankaFormatedWithAdress>
    <izvorni_sadrzaj> Domagoj Greget, Veslačka 7, 10000 Zagreb</izvorni_sadrzaj>
    <derivirana_varijabla naziv="DomainObject.Predmet.StrankaFormatedWithAdress_1"> Domagoj Greget, Veslačka 7, 10000 Zagreb</derivirana_varijabla>
  </DomainObject.Predmet.StrankaFormatedWithAdress>
  <DomainObject.Predmet.StrankaFormatedWithAdressOIB>
    <izvorni_sadrzaj> Domagoj Greget, OIB 83002709428, Veslačka 7, 10000 Zagreb</izvorni_sadrzaj>
    <derivirana_varijabla naziv="DomainObject.Predmet.StrankaFormatedWithAdressOIB_1"> Domagoj Greget, OIB 83002709428, Veslačka 7, 10000 Zagreb</derivirana_varijabla>
  </DomainObject.Predmet.StrankaFormatedWithAdressOIB>
  <DomainObject.Predmet.StrankaWithAdress>
    <izvorni_sadrzaj>Domagoj Greget Veslačka 7,10000 Zagreb</izvorni_sadrzaj>
    <derivirana_varijabla naziv="DomainObject.Predmet.StrankaWithAdress_1">Domagoj Greget Veslačka 7,10000 Zagreb</derivirana_varijabla>
  </DomainObject.Predmet.StrankaWithAdress>
  <DomainObject.Predmet.StrankaWithAdressOIB>
    <izvorni_sadrzaj>Domagoj Greget, OIB 83002709428, Veslačka 7,10000 Zagreb</izvorni_sadrzaj>
    <derivirana_varijabla naziv="DomainObject.Predmet.StrankaWithAdressOIB_1">Domagoj Greget, OIB 83002709428, Veslačka 7,10000 Zagreb</derivirana_varijabla>
  </DomainObject.Predmet.StrankaWithAdressOIB>
  <DomainObject.Predmet.StrankaNazivFormated>
    <izvorni_sadrzaj>Domagoj Greget</izvorni_sadrzaj>
    <derivirana_varijabla naziv="DomainObject.Predmet.StrankaNazivFormated_1">Domagoj Greget</derivirana_varijabla>
  </DomainObject.Predmet.StrankaNazivFormated>
  <DomainObject.Predmet.StrankaNazivFormatedOIB>
    <izvorni_sadrzaj>Domagoj Greget, OIB 83002709428</izvorni_sadrzaj>
    <derivirana_varijabla naziv="DomainObject.Predmet.StrankaNazivFormatedOIB_1">Domagoj Greget, OIB 83002709428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Veronika Kolačko</izvorni_sadrzaj>
    <derivirana_varijabla naziv="DomainObject.Predmet.Zapisnicar_1">Veronika Kolačko</derivirana_varijabla>
  </DomainObject.Predmet.Zapisnicar>
  <DomainObject.Predmet.StrankaListFormated>
    <izvorni_sadrzaj>
      <item>Domagoj Greget</item>
    </izvorni_sadrzaj>
    <derivirana_varijabla naziv="DomainObject.Predmet.StrankaListFormated_1">
      <item>Domagoj Greget</item>
    </derivirana_varijabla>
  </DomainObject.Predmet.StrankaListFormated>
  <DomainObject.Predmet.StrankaListFormatedOIB>
    <izvorni_sadrzaj>
      <item>Domagoj Greget, OIB 83002709428</item>
    </izvorni_sadrzaj>
    <derivirana_varijabla naziv="DomainObject.Predmet.StrankaListFormatedOIB_1">
      <item>Domagoj Greget, OIB 83002709428</item>
    </derivirana_varijabla>
  </DomainObject.Predmet.StrankaListFormatedOIB>
  <DomainObject.Predmet.StrankaListFormatedWithAdress>
    <izvorni_sadrzaj>
      <item>Domagoj Greget, Veslačka 7, 10000 Zagreb</item>
    </izvorni_sadrzaj>
    <derivirana_varijabla naziv="DomainObject.Predmet.StrankaListFormatedWithAdress_1">
      <item>Domagoj Greget, Veslačka 7, 10000 Zagreb</item>
    </derivirana_varijabla>
  </DomainObject.Predmet.StrankaListFormatedWithAdress>
  <DomainObject.Predmet.StrankaListFormatedWithAdressOIB>
    <izvorni_sadrzaj>
      <item>Domagoj Greget, OIB 83002709428, Veslačka 7, 10000 Zagreb</item>
    </izvorni_sadrzaj>
    <derivirana_varijabla naziv="DomainObject.Predmet.StrankaListFormatedWithAdressOIB_1">
      <item>Domagoj Greget, OIB 83002709428, Veslačka 7, 10000 Zagreb</item>
    </derivirana_varijabla>
  </DomainObject.Predmet.StrankaListFormatedWithAdressOIB>
  <DomainObject.Predmet.StrankaListNazivFormated>
    <izvorni_sadrzaj>
      <item>Domagoj Greget</item>
    </izvorni_sadrzaj>
    <derivirana_varijabla naziv="DomainObject.Predmet.StrankaListNazivFormated_1">
      <item>Domagoj Greget</item>
    </derivirana_varijabla>
  </DomainObject.Predmet.StrankaListNazivFormated>
  <DomainObject.Predmet.StrankaListNazivFormatedOIB>
    <izvorni_sadrzaj>
      <item>Domagoj Greget, OIB 83002709428</item>
    </izvorni_sadrzaj>
    <derivirana_varijabla naziv="DomainObject.Predmet.StrankaListNazivFormatedOIB_1">
      <item>Domagoj Greget, OIB 83002709428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Domagoj Greget</izvorni_sadrzaj>
    <derivirana_varijabla naziv="DomainObject.Predmet.StrankaIDrugi_1">Domagoj Greget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Domagoj Greget, OIB 83002709428, Veslačka 7, 10000 Zagreb</izvorni_sadrzaj>
    <derivirana_varijabla naziv="DomainObject.Predmet.StrankaIDrugiAdressOIB_1">Domagoj Greget, OIB 83002709428, Veslačka 7,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Domagoj Greget</item>
    </izvorni_sadrzaj>
    <derivirana_varijabla naziv="DomainObject.Predmet.SudioniciListNaziv_1">
      <item>Domagoj Greget</item>
    </derivirana_varijabla>
  </DomainObject.Predmet.SudioniciListNaziv>
  <DomainObject.Predmet.SudioniciListAdressOIB>
    <izvorni_sadrzaj>
      <item>Domagoj Greget, OIB 83002709428, Veslačka 7,10000 Zagreb</item>
    </izvorni_sadrzaj>
    <derivirana_varijabla naziv="DomainObject.Predmet.SudioniciListAdressOIB_1">
      <item>Domagoj Greget, OIB 83002709428, Veslačka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83002709428</item>
    </izvorni_sadrzaj>
    <derivirana_varijabla naziv="DomainObject.Predmet.SudioniciListNazivOIB_1">
      <item>, OIB 83002709428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256</properties:Words>
  <properties:Characters>1431</properties:Characters>
  <properties:Lines>49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2016-08-22T08:43:00Z</dcterms:created>
  <dc:creator>Korisnik</dc:creator>
  <cp:lastModifiedBy>Veronika Kolačko</cp:lastModifiedBy>
  <cp:lastPrinted>2016-08-22T08:42:00Z</cp:lastPrinted>
  <dcterms:modified xmlns:xsi="http://www.w3.org/2001/XMLSchema-instance" xsi:type="dcterms:W3CDTF">2016-08-23T14:15:00Z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