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54bd" w14:paraId="f8a54b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3A7028">
        <w:t>703</w:t>
      </w:r>
      <w:r w:rsidR="00D94EAF">
        <w:t>/2015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3A7028">
        <w:t>HANETZOK-MARKT CHARTER d.o.o. Gornji Karin, Ulica 25, br. 29, Gornji Karin</w:t>
      </w:r>
      <w:r w:rsidR="00DD64AF">
        <w:t xml:space="preserve">, OIB: </w:t>
      </w:r>
      <w:r w:rsidR="003A7028">
        <w:t>32536441563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D64AF">
        <w:t>20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3A7028">
        <w:t>HANETZOK-MARKT CHARTER d.o.o. Gornji Karin, Ulica 25, br. 29, Gornji Karin, OIB: 32536441563,</w:t>
      </w:r>
      <w:r w:rsidR="001D5ECE">
        <w:t xml:space="preserve"> </w:t>
      </w:r>
      <w:r>
        <w:t xml:space="preserve">na temelju neizvršenih osnova za plaćanje iznosi </w:t>
      </w:r>
      <w:r w:rsidR="003A7028">
        <w:t>34.935,05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DD64AF">
        <w:t>ju</w:t>
      </w:r>
      <w:r w:rsidRPr="00FC1537">
        <w:t xml:space="preserve"> se </w:t>
      </w:r>
      <w:r>
        <w:t>osob</w:t>
      </w:r>
      <w:r w:rsidR="00DD64AF">
        <w:t>e</w:t>
      </w:r>
      <w:r>
        <w:t xml:space="preserve"> ovlašten</w:t>
      </w:r>
      <w:r w:rsidR="00DD64AF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3A7028">
        <w:t>Stefan Markus Gnosa, Njemačka, 84306 Kumhausen OT Hachelstuhl, Kramerstrasse 1 i Cordula Franziska Kroneder, Njemačka, 85395 Attenkirchen, Erlenstrasse 1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3A7028">
        <w:t>703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5E749D" w:rsidP="00194E11" w:rsidR="006807DE" w:rsidRPr="001C487D">
      <w:pPr>
        <w:tabs>
          <w:tab w:pos="6840" w:val="left"/>
        </w:tabs>
        <w:jc w:val="right"/>
      </w:pPr>
      <w:r>
        <w:t xml:space="preserve">                                                           </w:t>
      </w:r>
      <w:r w:rsidR="006807DE">
        <w:t>Sutkinja</w:t>
      </w:r>
      <w:r w:rsidR="006807DE" w:rsidRPr="001C487D">
        <w:t>:</w:t>
      </w:r>
    </w:p>
    <w:p w:rsidRDefault="005E749D" w:rsidP="00194E11" w:rsidR="006807DE" w:rsidRPr="001C487D">
      <w:pPr>
        <w:tabs>
          <w:tab w:pos="0" w:val="left"/>
        </w:tabs>
        <w:jc w:val="right"/>
      </w:pPr>
      <w:r>
        <w:t xml:space="preserve">                                                                                         </w:t>
      </w:r>
      <w:r w:rsidR="006807DE" w:rsidRPr="001C487D"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825EE">
      <w:rPr>
        <w:noProof/>
      </w:rPr>
      <w:t>2</w:t>
    </w:r>
    <w:r>
      <w:fldChar w:fldCharType="end"/>
    </w:r>
  </w:p>
  <w:p w:rsidRDefault="004825E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825E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A7028">
      <w:t>703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96499"/>
    <w:rsid w:val="00134CFF"/>
    <w:rsid w:val="00194E11"/>
    <w:rsid w:val="001D5ECE"/>
    <w:rsid w:val="001F7949"/>
    <w:rsid w:val="003144A2"/>
    <w:rsid w:val="003A7028"/>
    <w:rsid w:val="00413077"/>
    <w:rsid w:val="004825EE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5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5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5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5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5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25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5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5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5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5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HANETZOK-MARKT CHARTER d.o.o. za turizam, ugostiteljstvo i usluge</izvorni_sadrzaj>
    <derivirana_varijabla naziv="DomainObject.Predmet.ProtustrankaFormated_1">  HANETZOK-MARKT CHARTER d.o.o. za turizam, ugostiteljstvo i usluge</derivirana_varijabla>
  </DomainObject.Predmet.ProtustrankaFormated>
  <DomainObject.Predmet.ProtustrankaFormatedOIB>
    <izvorni_sadrzaj>  HANETZOK-MARKT CHARTER d.o.o. za turizam, ugostiteljstvo i usluge, OIB 32536441563</izvorni_sadrzaj>
    <derivirana_varijabla naziv="DomainObject.Predmet.ProtustrankaFormatedOIB_1">  HANETZOK-MARKT CHARTER d.o.o. za turizam, ugostiteljstvo i usluge, OIB 32536441563</derivirana_varijabla>
  </DomainObject.Predmet.ProtustrankaFormatedOIB>
  <DomainObject.Predmet.ProtustrankaFormatedWithAdress>
    <izvorni_sadrzaj> HANETZOK-MARKT CHARTER d.o.o. za turizam, ugostiteljstvo i usluge, ulica 25,  br.  29 , 23450 Gornji Karin</izvorni_sadrzaj>
    <derivirana_varijabla naziv="DomainObject.Predmet.ProtustrankaFormatedWithAdress_1"> HANETZOK-MARKT CHARTER d.o.o. za turizam, ugostiteljstvo i usluge, ulica 25,  br.  29 , 23450 Gornji Karin</derivirana_varijabla>
  </DomainObject.Predmet.ProtustrankaFormatedWithAdress>
  <DomainObject.Predmet.ProtustrankaFormatedWithAdressOIB>
    <izvorni_sadrzaj> HANETZOK-MARKT CHARTER d.o.o. za turizam, ugostiteljstvo i usluge, OIB 32536441563, ulica 25,  br.  29 , 23450 Gornji Karin</izvorni_sadrzaj>
    <derivirana_varijabla naziv="DomainObject.Predmet.ProtustrankaFormatedWithAdressOIB_1"> HANETZOK-MARKT CHARTER d.o.o. za turizam, ugostiteljstvo i usluge, OIB 32536441563, ulica 25,  br.  29 , 23450 Gornji Karin</derivirana_varijabla>
  </DomainObject.Predmet.ProtustrankaFormatedWithAdressOIB>
  <DomainObject.Predmet.ProtustrankaWithAdress>
    <izvorni_sadrzaj>HANETZOK-MARKT CHARTER d.o.o. za turizam, ugostiteljstvo i usluge ulica 25,  br.  29 , 23450 Gornji Karin</izvorni_sadrzaj>
    <derivirana_varijabla naziv="DomainObject.Predmet.ProtustrankaWithAdress_1">HANETZOK-MARKT CHARTER d.o.o. za turizam, ugostiteljstvo i usluge ulica 25,  br.  29 , 23450 Gornji Karin</derivirana_varijabla>
  </DomainObject.Predmet.ProtustrankaWithAdress>
  <DomainObject.Predmet.ProtustrankaWithAdressOIB>
    <izvorni_sadrzaj>HANETZOK-MARKT CHARTER d.o.o. za turizam, ugostiteljstvo i usluge, OIB 32536441563, ulica 25,  br.  29 , 23450 Gornji Karin</izvorni_sadrzaj>
    <derivirana_varijabla naziv="DomainObject.Predmet.ProtustrankaWithAdressOIB_1">HANETZOK-MARKT CHARTER d.o.o. za turizam, ugostiteljstvo i usluge, OIB 32536441563, ulica 25,  br.  29 , 23450 Gornji Karin</derivirana_varijabla>
  </DomainObject.Predmet.ProtustrankaWithAdressOIB>
  <DomainObject.Predmet.ProtustrankaNazivFormated>
    <izvorni_sadrzaj>HANETZOK-MARKT CHARTER d.o.o. za turizam, ugostiteljstvo i usluge</izvorni_sadrzaj>
    <derivirana_varijabla naziv="DomainObject.Predmet.ProtustrankaNazivFormated_1">HANETZOK-MARKT CHARTER d.o.o. za turizam, ugostiteljstvo i usluge</derivirana_varijabla>
  </DomainObject.Predmet.ProtustrankaNazivFormated>
  <DomainObject.Predmet.ProtustrankaNazivFormatedOIB>
    <izvorni_sadrzaj>HANETZOK-MARKT CHARTER d.o.o. za turizam, ugostiteljstvo i usluge, OIB 32536441563</izvorni_sadrzaj>
    <derivirana_varijabla naziv="DomainObject.Predmet.ProtustrankaNazivFormatedOIB_1">HANETZOK-MARKT CHARTER d.o.o. za turizam, ugostiteljstvo i usluge, OIB 32536441563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34935.05</izvorni_sadrzaj>
    <derivirana_varijabla naziv="DomainObject.Predmet.TrenutnaVrijednost_1">34935.05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HANETZOK-MARKT CHARTER d.o.o. za turizam, ugostiteljstvo i usluge</item>
    </izvorni_sadrzaj>
    <derivirana_varijabla naziv="DomainObject.Predmet.ProtuStrankaListFormated_1">
      <item>HANETZOK-MARKT CHARTER d.o.o. za turizam, ugostiteljstvo i usluge</item>
    </derivirana_varijabla>
  </DomainObject.Predmet.ProtuStrankaListFormated>
  <DomainObject.Predmet.ProtuStrankaListFormatedOIB>
    <izvorni_sadrzaj>
      <item>HANETZOK-MARKT CHARTER d.o.o. za turizam, ugostiteljstvo i usluge, OIB 32536441563</item>
    </izvorni_sadrzaj>
    <derivirana_varijabla naziv="DomainObject.Predmet.ProtuStrankaListFormatedOIB_1">
      <item>HANETZOK-MARKT CHARTER d.o.o. za turizam, ugostiteljstvo i usluge, OIB 32536441563</item>
    </derivirana_varijabla>
  </DomainObject.Predmet.ProtuStrankaListFormatedOIB>
  <DomainObject.Predmet.ProtuStrankaListFormatedWithAdress>
    <izvorni_sadrzaj>
      <item>HANETZOK-MARKT CHARTER d.o.o. za turizam, ugostiteljstvo i usluge, ulica 25,  br.  29 , 23450 Gornji Karin</item>
    </izvorni_sadrzaj>
    <derivirana_varijabla naziv="DomainObject.Predmet.ProtuStrankaListFormatedWithAdress_1">
      <item>HANETZOK-MARKT CHARTER d.o.o. za turizam, ugostiteljstvo i usluge, ulica 25,  br.  29 , 23450 Gornji Karin</item>
    </derivirana_varijabla>
  </DomainObject.Predmet.ProtuStrankaListFormatedWithAdress>
  <DomainObject.Predmet.ProtuStrankaListFormatedWithAdressOIB>
    <izvorni_sadrzaj>
      <item>HANETZOK-MARKT CHARTER d.o.o. za turizam, ugostiteljstvo i usluge, OIB 32536441563, ulica 25,  br.  29 , 23450 Gornji Karin</item>
    </izvorni_sadrzaj>
    <derivirana_varijabla naziv="DomainObject.Predmet.ProtuStrankaListFormatedWithAdressOIB_1">
      <item>HANETZOK-MARKT CHARTER d.o.o. za turizam, ugostiteljstvo i usluge, OIB 32536441563, ulica 25,  br.  29 , 23450 Gornji Karin</item>
    </derivirana_varijabla>
  </DomainObject.Predmet.ProtuStrankaListFormatedWithAdressOIB>
  <DomainObject.Predmet.ProtuStrankaListNazivFormated>
    <izvorni_sadrzaj>
      <item>HANETZOK-MARKT CHARTER d.o.o. za turizam, ugostiteljstvo i usluge</item>
    </izvorni_sadrzaj>
    <derivirana_varijabla naziv="DomainObject.Predmet.ProtuStrankaListNazivFormated_1">
      <item>HANETZOK-MARKT CHARTER d.o.o. za turizam, ugostiteljstvo i usluge</item>
    </derivirana_varijabla>
  </DomainObject.Predmet.ProtuStrankaListNazivFormated>
  <DomainObject.Predmet.ProtuStrankaListNazivFormatedOIB>
    <izvorni_sadrzaj>
      <item>HANETZOK-MARKT CHARTER d.o.o. za turizam, ugostiteljstvo i usluge, OIB 32536441563</item>
    </izvorni_sadrzaj>
    <derivirana_varijabla naziv="DomainObject.Predmet.ProtuStrankaListNazivFormatedOIB_1">
      <item>HANETZOK-MARKT CHARTER d.o.o. za turizam, ugostiteljstvo i usluge, OIB 32536441563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HANETZOK-MARKT CHARTER d.o.o. za turizam, ugostiteljstvo i usluge</izvorni_sadrzaj>
    <derivirana_varijabla naziv="DomainObject.Predmet.ProtustrankaIDrugi_1">HANETZOK-MARKT CHARTER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HANETZOK-MARKT CHARTER d.o.o. za turizam, ugostiteljstvo i usluge, OIB 32536441563, ulica 25,  br.  29 , 23450 Gornji Karin</izvorni_sadrzaj>
    <derivirana_varijabla naziv="DomainObject.Predmet.ProtustrankaIDrugiAdressOIB_1">HANETZOK-MARKT CHARTER d.o.o. za turizam, ugostiteljstvo i usluge, OIB 32536441563, ulica 25,  br.  29 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HANETZOK-MARKT CHARTER d.o.o. za turizam, ugostiteljstvo i usluge</item>
    </izvorni_sadrzaj>
    <derivirana_varijabla naziv="DomainObject.Predmet.SudioniciListNaziv_1">
      <item>FINA</item>
      <item>HANETZOK-MARKT CHARTER d.o.o. za turizam, ugostiteljstvo i usluge</item>
    </derivirana_varijabla>
  </DomainObject.Predmet.SudioniciListNaziv>
  <DomainObject.Predmet.SudioniciListAdressOIB>
    <izvorni_sadrzaj>
      <item>FINA, OIB 85821130368</item>
      <item>HANETZOK-MARKT CHARTER d.o.o. za turizam, ugostiteljstvo i usluge, OIB 32536441563, ulica 25,  br.  29 ,23450 Gornji Karin</item>
    </izvorni_sadrzaj>
    <derivirana_varijabla naziv="DomainObject.Predmet.SudioniciListAdressOIB_1">
      <item>FINA, OIB 85821130368</item>
      <item>HANETZOK-MARKT CHARTER d.o.o. za turizam, ugostiteljstvo i usluge, OIB 32536441563, ulica 25,  br.  29 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32536441563</item>
    </izvorni_sadrzaj>
    <derivirana_varijabla naziv="DomainObject.Predmet.SudioniciListNazivOIB_1">
      <item>, OIB 85821130368</item>
      <item>, OIB 32536441563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2187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2016-01-28T07:38:00Z</dcterms:created>
  <dc:creator>Tina Grgas</dc:creator>
  <cp:lastModifiedBy>Nena Mužanović</cp:lastModifiedBy>
  <cp:lastPrinted>2016-01-22T08:22:00Z</cp:lastPrinted>
  <dcterms:modified xmlns:xsi="http://www.w3.org/2001/XMLSchema-instance" xsi:type="dcterms:W3CDTF">2016-01-28T09:57:00Z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