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5c1c" w14:paraId="3aa5c1c" w:rsidRDefault="00D62F1B" w:rsidP="00AA142F" w:rsidR="00D62F1B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2F1B" w:rsidP="00AA142F" w:rsidR="00D62F1B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62F1B" w:rsidP="00AA142F" w:rsidR="00D62F1B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62F1B" w:rsidP="00AA142F" w:rsidR="00D62F1B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62F1B" w:rsidP="00AA142F" w:rsidR="00D62F1B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D62F1B" w:rsidP="00AA142F" w:rsidR="00D62F1B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62F1B" w:rsidP="00AA142F" w:rsidR="00D62F1B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62F1B" w:rsidP="00AA142F" w:rsidR="00D62F1B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62F1B" w:rsidP="00AA142F" w:rsidR="00D62F1B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62F1B" w:rsidP="00AA142F" w:rsidR="00D62F1B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15896 od 3.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KRASSER HORST d. o. o. Umag, Babići 1D, OIB 62604420201, MBS 130020147, 13</w:t>
      </w:r>
      <w:r w:rsidRPr="007912E1">
        <w:rPr>
          <w:rFonts w:eastAsiaTheme="minorHAnsi"/>
          <w:lang w:eastAsia="en-US"/>
        </w:rPr>
        <w:t>. siječnja 2016.</w:t>
      </w:r>
    </w:p>
    <w:p w:rsidRDefault="00D62F1B" w:rsidP="00AA142F" w:rsidR="00D62F1B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62F1B" w:rsidP="00AA142F" w:rsidR="00D62F1B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62F1B" w:rsidP="00AA142F" w:rsidR="00D62F1B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KRASSER HORST d. o. o. Umag, Babići 1D, OIB 62604420201, MBS 130020147.</w:t>
      </w:r>
    </w:p>
    <w:p w:rsidRDefault="00D62F1B" w:rsidP="00AA142F" w:rsidR="00D62F1B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D62F1B" w:rsidP="00AA142F" w:rsidR="00D62F1B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62F1B" w:rsidP="00AA142F" w:rsidR="00D62F1B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62F1B" w:rsidP="00AA142F" w:rsidR="00D62F1B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KRASSER HORST d. o. o. Umag.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671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1.304,67 </w:t>
      </w:r>
      <w:r w:rsidRPr="007912E1">
        <w:rPr>
          <w:rFonts w:cs="Times New Roman" w:eastAsia="Times New Roman"/>
          <w:szCs w:val="24"/>
        </w:rPr>
        <w:t>kuna.</w:t>
      </w:r>
    </w:p>
    <w:p w:rsidRDefault="00D62F1B" w:rsidP="00AA142F" w:rsidR="00D62F1B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62F1B" w:rsidP="00AA142F" w:rsidR="00D62F1B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Tt-15/6876-1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D62F1B" w:rsidP="00AA142F" w:rsidR="00D62F1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D62F1B" w:rsidP="00AA142F" w:rsidR="00D62F1B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62F1B" w:rsidP="00AA142F" w:rsidR="00D62F1B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13. siječnja 2016.</w:t>
      </w:r>
    </w:p>
    <w:p w:rsidRDefault="00D62F1B" w:rsidP="00AA142F" w:rsidR="00D62F1B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62F1B" w:rsidP="00AA142F" w:rsidR="00D62F1B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D62F1B" w:rsidP="00AA142F" w:rsidR="00D62F1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AA142F">
        <w:rPr>
          <w:rFonts w:cs="Times New Roman" w:eastAsia="Times New Roman"/>
          <w:szCs w:val="24"/>
        </w:rPr>
        <w:t>, v. r.</w:t>
      </w:r>
    </w:p>
    <w:p w:rsidRDefault="00D62F1B" w:rsidP="00AA142F" w:rsidR="00D62F1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62F1B" w:rsidP="00AA142F" w:rsidR="00D62F1B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D62F1B" w:rsidP="00AA142F" w:rsidR="00D62F1B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62F1B" w:rsidP="00AA142F" w:rsidR="00D62F1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62F1B" w:rsidP="00AA142F" w:rsidR="00D62F1B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62F1B" w:rsidP="00AA142F" w:rsidR="00D62F1B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62F1B" w:rsidP="00AA142F" w:rsidR="00D62F1B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D62F1B" w:rsidP="00AA142F" w:rsidR="00D62F1B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 w:rsidRPr="007912E1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D62F1B" w:rsidP="00AA142F" w:rsidR="00D62F1B">
      <w:pPr>
        <w:tabs>
          <w:tab w:pos="4438" w:val="left"/>
        </w:tabs>
      </w:pPr>
    </w:p>
    <w:p w:rsidRDefault="00480271" w:rsidP="00AA142F" w:rsidR="00BB10E7">
      <w:pPr>
        <w:tabs>
          <w:tab w:pos="4438" w:val="left"/>
        </w:tabs>
      </w:pPr>
    </w:p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177" w:rsidP="00D62F1B" w:rsidR="00C35177">
      <w:r>
        <w:separator/>
      </w:r>
    </w:p>
  </w:endnote>
  <w:endnote w:id="0" w:type="continuationSeparator">
    <w:p w:rsidRDefault="00C35177" w:rsidP="00D62F1B" w:rsidR="00C3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177" w:rsidP="00D62F1B" w:rsidR="00C35177">
      <w:r>
        <w:separator/>
      </w:r>
    </w:p>
  </w:footnote>
  <w:footnote w:id="0" w:type="continuationSeparator">
    <w:p w:rsidRDefault="00C35177" w:rsidP="00D62F1B" w:rsidR="00C3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177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8027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</w:t>
    </w:r>
    <w:r w:rsidR="00D62F1B">
      <w:rPr>
        <w:szCs w:val="24"/>
      </w:rPr>
      <w:t>21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177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St-11</w:t>
    </w:r>
    <w:r w:rsidR="00D62F1B">
      <w:rPr>
        <w:szCs w:val="24"/>
      </w:rPr>
      <w:t>21</w:t>
    </w:r>
    <w:r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01CB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0271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01C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142F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35177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62F1B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F1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2F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F1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F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2F1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2F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2F1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2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8027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802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802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F1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2F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F1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2F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2F1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2F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2F1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0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2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8027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802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802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KRASSER HORST d.o.o. UMAG</izvorni_sadrzaj>
    <derivirana_varijabla naziv="DomainObject.Predmet.ProtustrankaFormated_1">  KRASSER HORST d.o.o. UMAG</derivirana_varijabla>
  </DomainObject.Predmet.ProtustrankaFormated>
  <DomainObject.Predmet.ProtustrankaFormatedOIB>
    <izvorni_sadrzaj>  KRASSER HORST d.o.o. UMAG, OIB 62604420201</izvorni_sadrzaj>
    <derivirana_varijabla naziv="DomainObject.Predmet.ProtustrankaFormatedOIB_1">  KRASSER HORST d.o.o. UMAG, OIB 62604420201</derivirana_varijabla>
  </DomainObject.Predmet.ProtustrankaFormatedOIB>
  <DomainObject.Predmet.ProtustrankaFormatedWithAdress>
    <izvorni_sadrzaj> KRASSER HORST d.o.o. UMAG, Babići 1D, 52470 Umag</izvorni_sadrzaj>
    <derivirana_varijabla naziv="DomainObject.Predmet.ProtustrankaFormatedWithAdress_1"> KRASSER HORST d.o.o. UMAG, Babići 1D, 52470 Umag</derivirana_varijabla>
  </DomainObject.Predmet.ProtustrankaFormatedWithAdress>
  <DomainObject.Predmet.ProtustrankaFormatedWithAdressOIB>
    <izvorni_sadrzaj> KRASSER HORST d.o.o. UMAG, OIB 62604420201, Babići 1D, 52470 Umag</izvorni_sadrzaj>
    <derivirana_varijabla naziv="DomainObject.Predmet.ProtustrankaFormatedWithAdressOIB_1"> KRASSER HORST d.o.o. UMAG, OIB 62604420201, Babići 1D, 52470 Umag</derivirana_varijabla>
  </DomainObject.Predmet.ProtustrankaFormatedWithAdressOIB>
  <DomainObject.Predmet.ProtustrankaWithAdress>
    <izvorni_sadrzaj>KRASSER HORST d.o.o. UMAG Babići 1D, 52470 Umag</izvorni_sadrzaj>
    <derivirana_varijabla naziv="DomainObject.Predmet.ProtustrankaWithAdress_1">KRASSER HORST d.o.o. UMAG Babići 1D, 52470 Umag</derivirana_varijabla>
  </DomainObject.Predmet.ProtustrankaWithAdress>
  <DomainObject.Predmet.ProtustrankaWithAdressOIB>
    <izvorni_sadrzaj>KRASSER HORST d.o.o. UMAG, OIB 62604420201, Babići 1D, 52470 Umag</izvorni_sadrzaj>
    <derivirana_varijabla naziv="DomainObject.Predmet.ProtustrankaWithAdressOIB_1">KRASSER HORST d.o.o. UMAG, OIB 62604420201, Babići 1D, 52470 Umag</derivirana_varijabla>
  </DomainObject.Predmet.ProtustrankaWithAdressOIB>
  <DomainObject.Predmet.ProtustrankaNazivFormated>
    <izvorni_sadrzaj>KRASSER HORST d.o.o. UMAG</izvorni_sadrzaj>
    <derivirana_varijabla naziv="DomainObject.Predmet.ProtustrankaNazivFormated_1">KRASSER HORST d.o.o. UMAG</derivirana_varijabla>
  </DomainObject.Predmet.ProtustrankaNazivFormated>
  <DomainObject.Predmet.ProtustrankaNazivFormatedOIB>
    <izvorni_sadrzaj>KRASSER HORST d.o.o. UMAG, OIB 62604420201</izvorni_sadrzaj>
    <derivirana_varijabla naziv="DomainObject.Predmet.ProtustrankaNazivFormatedOIB_1">KRASSER HORST d.o.o. UMAG, OIB 62604420201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1304.67</izvorni_sadrzaj>
    <derivirana_varijabla naziv="DomainObject.Predmet.TrenutnaVrijednost_1">1304.67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KRASSER HORST d.o.o. UMAG</item>
    </izvorni_sadrzaj>
    <derivirana_varijabla naziv="DomainObject.Predmet.ProtuStrankaListFormated_1">
      <item>KRASSER HORST d.o.o. UMAG</item>
    </derivirana_varijabla>
  </DomainObject.Predmet.ProtuStrankaListFormated>
  <DomainObject.Predmet.ProtuStrankaListFormatedOIB>
    <izvorni_sadrzaj>
      <item>KRASSER HORST d.o.o. UMAG, OIB 62604420201</item>
    </izvorni_sadrzaj>
    <derivirana_varijabla naziv="DomainObject.Predmet.ProtuStrankaListFormatedOIB_1">
      <item>KRASSER HORST d.o.o. UMAG, OIB 62604420201</item>
    </derivirana_varijabla>
  </DomainObject.Predmet.ProtuStrankaListFormatedOIB>
  <DomainObject.Predmet.ProtuStrankaListFormatedWithAdress>
    <izvorni_sadrzaj>
      <item>KRASSER HORST d.o.o. UMAG, Babići 1D, 52470 Umag</item>
    </izvorni_sadrzaj>
    <derivirana_varijabla naziv="DomainObject.Predmet.ProtuStrankaListFormatedWithAdress_1">
      <item>KRASSER HORST d.o.o. UMAG, Babići 1D, 52470 Umag</item>
    </derivirana_varijabla>
  </DomainObject.Predmet.ProtuStrankaListFormatedWithAdress>
  <DomainObject.Predmet.ProtuStrankaListFormatedWithAdressOIB>
    <izvorni_sadrzaj>
      <item>KRASSER HORST d.o.o. UMAG, OIB 62604420201, Babići 1D, 52470 Umag</item>
    </izvorni_sadrzaj>
    <derivirana_varijabla naziv="DomainObject.Predmet.ProtuStrankaListFormatedWithAdressOIB_1">
      <item>KRASSER HORST d.o.o. UMAG, OIB 62604420201, Babići 1D, 52470 Umag</item>
    </derivirana_varijabla>
  </DomainObject.Predmet.ProtuStrankaListFormatedWithAdressOIB>
  <DomainObject.Predmet.ProtuStrankaListNazivFormated>
    <izvorni_sadrzaj>
      <item>KRASSER HORST d.o.o. UMAG</item>
    </izvorni_sadrzaj>
    <derivirana_varijabla naziv="DomainObject.Predmet.ProtuStrankaListNazivFormated_1">
      <item>KRASSER HORST d.o.o. UMAG</item>
    </derivirana_varijabla>
  </DomainObject.Predmet.ProtuStrankaListNazivFormated>
  <DomainObject.Predmet.ProtuStrankaListNazivFormatedOIB>
    <izvorni_sadrzaj>
      <item>KRASSER HORST d.o.o. UMAG, OIB 62604420201</item>
    </izvorni_sadrzaj>
    <derivirana_varijabla naziv="DomainObject.Predmet.ProtuStrankaListNazivFormatedOIB_1">
      <item>KRASSER HORST d.o.o. UMAG, OIB 62604420201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KRASSER HORST d.o.o. UMAG</izvorni_sadrzaj>
    <derivirana_varijabla naziv="DomainObject.Predmet.ProtustrankaIDrugi_1">KRASSER HORST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KRASSER HORST d.o.o. UMAG, OIB 62604420201, Babići 1D, 52470 Umag</izvorni_sadrzaj>
    <derivirana_varijabla naziv="DomainObject.Predmet.ProtustrankaIDrugiAdressOIB_1">KRASSER HORST d.o.o. UMAG, OIB 62604420201, Babići 1D,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KRASSER HORST d.o.o. UMAG</item>
    </izvorni_sadrzaj>
    <derivirana_varijabla naziv="DomainObject.Predmet.SudioniciListNaziv_1">
      <item>FINANCIJSKA AGENCIJA, RC RIJEKA, PODRUŽNICA PULA, PULA</item>
      <item>KRASSER HORST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KRASSER HORST d.o.o. UMAG, OIB 62604420201, Babići 1D,52470 Umag</item>
    </izvorni_sadrzaj>
    <derivirana_varijabla naziv="DomainObject.Predmet.SudioniciListAdressOIB_1">
      <item>FINANCIJSKA AGENCIJA, RC RIJEKA, PODRUŽNICA PULA, PULA, OIB 85821130368, Ulica grada Vukovara 70,Zagreb</item>
      <item>KRASSER HORST d.o.o. UMAG, OIB 62604420201, Babići 1D,52470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62604420201</item>
    </izvorni_sadrzaj>
    <derivirana_varijabla naziv="DomainObject.Predmet.SudioniciListNazivOIB_1">
      <item>, OIB 85821130368</item>
      <item>, OIB 62604420201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2189</properties:Characters>
  <properties:Lines>95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2016-01-13T14:32:00Z</dcterms:created>
  <dc:creator>Mihaela Kaligari</dc:creator>
  <dc:description/>
  <cp:keywords/>
  <cp:lastModifiedBy>Sanja Prodan</cp:lastModifiedBy>
  <cp:lastPrinted>2016-01-13T14:45:00Z</cp:lastPrinted>
  <dcterms:modified xmlns:xsi="http://www.w3.org/2001/XMLSchema-instance" xsi:type="dcterms:W3CDTF">2016-01-15T11:21:00Z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