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d746" w14:paraId="727d74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713D2">
        <w:t>41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1713D2">
        <w:t>CONCORDIA LUX j.d.o.o., Zadar, Medulićeva 2, Zadar, OIB: 11030217852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713D2">
        <w:t>CONCORDIA LUX j.d.o.o., Zadar, Medulićeva 2, Zadar, OIB: 11030217852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779F0">
        <w:t>14. ožujka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779F0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6387F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8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87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87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87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8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87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87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87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CONCORDIA LUX jednostavno društvo s ograničenom odgovornošću putnička agencija</izvorni_sadrzaj>
    <derivirana_varijabla naziv="DomainObject.Predmet.ProtustrankaFormated_1">  CONCORDIA LUX jednostavno društvo s ograničenom odgovornošću putnička agencija</derivirana_varijabla>
  </DomainObject.Predmet.ProtustrankaFormated>
  <DomainObject.Predmet.ProtustrankaFormatedOIB>
    <izvorni_sadrzaj>  CONCORDIA LUX jednostavno društvo s ograničenom odgovornošću putnička agencija, OIB 11030217852</izvorni_sadrzaj>
    <derivirana_varijabla naziv="DomainObject.Predmet.ProtustrankaFormatedOIB_1">  CONCORDIA LUX jednostavno društvo s ograničenom odgovornošću putnička agencija, OIB 11030217852</derivirana_varijabla>
  </DomainObject.Predmet.ProtustrankaFormatedOIB>
  <DomainObject.Predmet.ProtustrankaFormatedWithAdress>
    <izvorni_sadrzaj> CONCORDIA LUX jednostavno društvo s ograničenom odgovornošću putnička agencija, Medulićeva 2, 23000 Zadar</izvorni_sadrzaj>
    <derivirana_varijabla naziv="DomainObject.Predmet.ProtustrankaFormatedWithAdress_1"> CONCORDIA LUX jednostavno društvo s ograničenom odgovornošću putnička agencija, Medulićeva 2, 23000 Zadar</derivirana_varijabla>
  </DomainObject.Predmet.ProtustrankaFormatedWithAdress>
  <DomainObject.Predmet.ProtustrankaFormatedWithAdressOIB>
    <izvorni_sadrzaj> CONCORDIA LUX jednostavno društvo s ograničenom odgovornošću putnička agencija, OIB 11030217852, Medulićeva 2, 23000 Zadar</izvorni_sadrzaj>
    <derivirana_varijabla naziv="DomainObject.Predmet.ProtustrankaFormatedWithAdressOIB_1"> CONCORDIA LUX jednostavno društvo s ograničenom odgovornošću putnička agencija, OIB 11030217852, Medulićeva 2, 23000 Zadar</derivirana_varijabla>
  </DomainObject.Predmet.ProtustrankaFormatedWithAdressOIB>
  <DomainObject.Predmet.ProtustrankaWithAdress>
    <izvorni_sadrzaj>CONCORDIA LUX jednostavno društvo s ograničenom odgovornošću putnička agencija Medulićeva 2, 23000 Zadar</izvorni_sadrzaj>
    <derivirana_varijabla naziv="DomainObject.Predmet.ProtustrankaWithAdress_1">CONCORDIA LUX jednostavno društvo s ograničenom odgovornošću putnička agencija Medulićeva 2, 23000 Zadar</derivirana_varijabla>
  </DomainObject.Predmet.ProtustrankaWithAdress>
  <DomainObject.Predmet.ProtustrankaWithAdressOIB>
    <izvorni_sadrzaj>CONCORDIA LUX jednostavno društvo s ograničenom odgovornošću putnička agencija, OIB 11030217852, Medulićeva 2, 23000 Zadar</izvorni_sadrzaj>
    <derivirana_varijabla naziv="DomainObject.Predmet.ProtustrankaWithAdressOIB_1">CONCORDIA LUX jednostavno društvo s ograničenom odgovornošću putnička agencija, OIB 11030217852, Medulićeva 2, 23000 Zadar</derivirana_varijabla>
  </DomainObject.Predmet.ProtustrankaWithAdressOIB>
  <DomainObject.Predmet.ProtustrankaNazivFormated>
    <izvorni_sadrzaj>CONCORDIA LUX jednostavno društvo s ograničenom odgovornošću putnička agencija</izvorni_sadrzaj>
    <derivirana_varijabla naziv="DomainObject.Predmet.ProtustrankaNazivFormated_1">CONCORDIA LUX jednostavno društvo s ograničenom odgovornošću putnička agencija</derivirana_varijabla>
  </DomainObject.Predmet.ProtustrankaNazivFormated>
  <DomainObject.Predmet.ProtustrankaNazivFormatedOIB>
    <izvorni_sadrzaj>CONCORDIA LUX jednostavno društvo s ograničenom odgovornošću putnička agencija, OIB 11030217852</izvorni_sadrzaj>
    <derivirana_varijabla naziv="DomainObject.Predmet.ProtustrankaNazivFormatedOIB_1">CONCORDIA LUX jednostavno društvo s ograničenom odgovornošću putnička agencija, OIB 11030217852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CONCORDIA LUX jednostavno društvo s ograničenom odgovornošću putnička agencija</item>
    </izvorni_sadrzaj>
    <derivirana_varijabla naziv="DomainObject.Predmet.ProtuStrankaListFormated_1">
      <item>CONCORDIA LUX jednostavno društvo s ograničenom odgovornošću putnička agencija</item>
    </derivirana_varijabla>
  </DomainObject.Predmet.ProtuStrankaListFormated>
  <DomainObject.Predmet.ProtuStrankaListFormatedOIB>
    <izvorni_sadrzaj>
      <item>CONCORDIA LUX jednostavno društvo s ograničenom odgovornošću putnička agencija, OIB 11030217852</item>
    </izvorni_sadrzaj>
    <derivirana_varijabla naziv="DomainObject.Predmet.ProtuStrankaListFormatedOIB_1">
      <item>CONCORDIA LUX jednostavno društvo s ograničenom odgovornošću putnička agencija, OIB 11030217852</item>
    </derivirana_varijabla>
  </DomainObject.Predmet.ProtuStrankaListFormatedOIB>
  <DomainObject.Predmet.ProtuStrankaListFormatedWithAdress>
    <izvorni_sadrzaj>
      <item>CONCORDIA LUX jednostavno društvo s ograničenom odgovornošću putnička agencija, Medulićeva 2, 23000 Zadar</item>
    </izvorni_sadrzaj>
    <derivirana_varijabla naziv="DomainObject.Predmet.ProtuStrankaListFormatedWithAdress_1">
      <item>CONCORDIA LUX jednostavno društvo s ograničenom odgovornošću putnička agencija, Medulićeva 2, 23000 Zadar</item>
    </derivirana_varijabla>
  </DomainObject.Predmet.ProtuStrankaListFormatedWithAdress>
  <DomainObject.Predmet.ProtuStrankaListFormatedWithAdressOIB>
    <izvorni_sadrzaj>
      <item>CONCORDIA LUX jednostavno društvo s ograničenom odgovornošću putnička agencija, OIB 11030217852, Medulićeva 2, 23000 Zadar</item>
    </izvorni_sadrzaj>
    <derivirana_varijabla naziv="DomainObject.Predmet.ProtuStrankaListFormatedWithAdressOIB_1">
      <item>CONCORDIA LUX jednostavno društvo s ograničenom odgovornošću putnička agencija, OIB 11030217852, Medulićeva 2, 23000 Zadar</item>
    </derivirana_varijabla>
  </DomainObject.Predmet.ProtuStrankaListFormatedWithAdressOIB>
  <DomainObject.Predmet.ProtuStrankaListNazivFormated>
    <izvorni_sadrzaj>
      <item>CONCORDIA LUX jednostavno društvo s ograničenom odgovornošću putnička agencija</item>
    </izvorni_sadrzaj>
    <derivirana_varijabla naziv="DomainObject.Predmet.ProtuStrankaListNazivFormated_1">
      <item>CONCORDIA LUX jednostavno društvo s ograničenom odgovornošću putnička agencija</item>
    </derivirana_varijabla>
  </DomainObject.Predmet.ProtuStrankaListNazivFormated>
  <DomainObject.Predmet.ProtuStrankaListNazivFormatedOIB>
    <izvorni_sadrzaj>
      <item>CONCORDIA LUX jednostavno društvo s ograničenom odgovornošću putnička agencija, OIB 11030217852</item>
    </izvorni_sadrzaj>
    <derivirana_varijabla naziv="DomainObject.Predmet.ProtuStrankaListNazivFormatedOIB_1">
      <item>CONCORDIA LUX jednostavno društvo s ograničenom odgovornošću putnička agencija, OIB 11030217852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CONCORDIA LUX jednostavno društvo s ograničenom odgovornošću putnička agencija</izvorni_sadrzaj>
    <derivirana_varijabla naziv="DomainObject.Predmet.ProtustrankaIDrugi_1">CONCORDIA LUX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CONCORDIA LUX jednostavno društvo s ograničenom odgovornošću putnička agencija, OIB 11030217852, Medulićeva 2, 23000 Zadar</izvorni_sadrzaj>
    <derivirana_varijabla naziv="DomainObject.Predmet.ProtustrankaIDrugiAdressOIB_1">CONCORDIA LUX jednostavno društvo s ograničenom odgovornošću putnička agencija, OIB 11030217852, Medulićeva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CONCORDIA LUX jednostavno društvo s ograničenom odgovornošću putnička agencija</item>
    </izvorni_sadrzaj>
    <derivirana_varijabla naziv="DomainObject.Predmet.SudioniciListNaziv_1">
      <item>FINA</item>
      <item>CONCORDIA LUX jednostavno društvo s ograničenom odgovornošću putnička agencija</item>
    </derivirana_varijabla>
  </DomainObject.Predmet.SudioniciListNaziv>
  <DomainObject.Predmet.SudioniciListAdressOIB>
    <izvorni_sadrzaj>
      <item>FINA, OIB 85821130368</item>
      <item>CONCORDIA LUX jednostavno društvo s ograničenom odgovornošću putnička agencija, OIB 11030217852, Medulićeva 2,23000 Zadar</item>
    </izvorni_sadrzaj>
    <derivirana_varijabla naziv="DomainObject.Predmet.SudioniciListAdressOIB_1">
      <item>FINA, OIB 85821130368</item>
      <item>CONCORDIA LUX jednostavno društvo s ograničenom odgovornošću putnička agencija, OIB 11030217852, Medulićeva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11030217852</item>
    </izvorni_sadrzaj>
    <derivirana_varijabla naziv="DomainObject.Predmet.SudioniciListNazivOIB_1">
      <item>, OIB 85821130368</item>
      <item>, OIB 11030217852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466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2016-12-13T08:26:00Z</dcterms:created>
  <dc:creator>Administrator</dc:creator>
  <cp:lastModifiedBy>Nena Mužanović</cp:lastModifiedBy>
  <cp:lastPrinted>2017-03-14T12:43:00Z</cp:lastPrinted>
  <dcterms:modified xmlns:xsi="http://www.w3.org/2001/XMLSchema-instance" xsi:type="dcterms:W3CDTF">2017-03-14T13:00:00Z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