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3e0d" w14:paraId="3303e0d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AE5443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B3C55">
        <w:rPr>
          <w:rFonts w:hAnsi="Times New Roman" w:ascii="Times New Roman"/>
          <w:color w:val="000000"/>
          <w:szCs w:val="24"/>
          <w:lang w:val="hr-HR"/>
        </w:rPr>
        <w:t xml:space="preserve">PROFI BAR d.o.o., Eugena Kumičića 9, Opatija, OIB: 84166319387 </w:t>
      </w:r>
      <w:r w:rsidR="005C4D2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Pr="00345F8D">
        <w:rPr>
          <w:rFonts w:hAnsi="Times New Roman" w:ascii="Times New Roman"/>
          <w:szCs w:val="24"/>
          <w:lang w:val="hr-HR"/>
        </w:rPr>
        <w:t xml:space="preserve"> u iznosu od </w:t>
      </w:r>
      <w:r w:rsidR="002B3C55">
        <w:rPr>
          <w:rFonts w:hAnsi="Times New Roman" w:ascii="Times New Roman"/>
          <w:color w:val="000000"/>
          <w:szCs w:val="24"/>
          <w:lang w:val="hr-HR"/>
        </w:rPr>
        <w:t>20.750,00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40882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B3C55">
        <w:rPr>
          <w:rFonts w:hAnsi="Times New Roman" w:ascii="Times New Roman"/>
          <w:szCs w:val="24"/>
          <w:lang w:val="hr-HR"/>
        </w:rPr>
        <w:t>1. kolovoza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4C12F8">
        <w:rPr>
          <w:rFonts w:hAnsi="Times New Roman" w:ascii="Times New Roman"/>
          <w:szCs w:val="24"/>
          <w:lang w:val="hr-HR"/>
        </w:rPr>
        <w:t>JAMNICA d.d.Zagreb, (Grad Zagreb), Getaldićeva 3, OIB: 05050436541</w:t>
      </w:r>
      <w:r w:rsidR="004C12F8" w:rsidRPr="00345F8D">
        <w:rPr>
          <w:rFonts w:hAnsi="Times New Roman" w:ascii="Times New Roman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B3C55">
        <w:rPr>
          <w:rFonts w:hAnsi="Times New Roman" w:ascii="Times New Roman"/>
          <w:szCs w:val="24"/>
          <w:lang w:val="hr-HR"/>
        </w:rPr>
        <w:t>1.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71B9E" w:rsidP="00EC1205" w:rsidR="00971B9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B22438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71B9E" w:rsidP="00EC1205" w:rsidR="00971B9E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AE5443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8A52C3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A52C3" w:rsidR="008A52C3" w:rsidRPr="008A52C3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8A52C3">
        <w:rPr>
          <w:rFonts w:hAnsi="Times New Roman" w:ascii="Times New Roman"/>
        </w:rPr>
        <w:t>Za točnost otpravka-ovl.službenik</w:t>
      </w:r>
    </w:p>
    <w:p w:rsidRDefault="008A52C3" w:rsidP="008A52C3" w:rsidR="008A52C3" w:rsidRPr="008A52C3">
      <w:pPr>
        <w:ind w:firstLine="720" w:left="5040"/>
        <w:rPr>
          <w:rFonts w:hAnsi="Times New Roman" w:ascii="Times New Roman"/>
        </w:rPr>
      </w:pPr>
      <w:r w:rsidRPr="008A52C3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AE5443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567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8A52C3" w:rsidRPr="008A52C3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AE5443">
      <w:rPr>
        <w:rFonts w:hAnsi="Times New Roman" w:ascii="Times New Roman"/>
        <w:lang w:val="hr-HR"/>
      </w:rPr>
      <w:t>1555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A52C3"/>
    <w:rsid w:val="008B4613"/>
    <w:rsid w:val="008C6837"/>
    <w:rsid w:val="008F1200"/>
    <w:rsid w:val="00910AE8"/>
    <w:rsid w:val="00940882"/>
    <w:rsid w:val="009644A5"/>
    <w:rsid w:val="009679D6"/>
    <w:rsid w:val="00971B9E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5443"/>
    <w:rsid w:val="00AE6D41"/>
    <w:rsid w:val="00AF3574"/>
    <w:rsid w:val="00B21F15"/>
    <w:rsid w:val="00B22438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2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2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2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2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2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2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2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2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948</properties:Words>
  <properties:Characters>5253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2017-11-17T08:56:00Z</dcterms:created>
  <dc:creator>Sudsko vijeæe</dc:creator>
  <cp:lastModifiedBy>Vinka Mihalinčić</cp:lastModifiedBy>
  <cp:lastPrinted>2017-11-28T08:46:00Z</cp:lastPrinted>
  <dcterms:modified xmlns:xsi="http://www.w3.org/2001/XMLSchema-instance" xsi:type="dcterms:W3CDTF">2017-11-28T08:46:00Z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