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fdb5" w14:paraId="5d6fdb5" w:rsidRDefault="00AA77D2" w:rsidP="006453F9" w:rsidR="006453F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REPUBLIKA HRVATSKA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TRGOVAČKI SUD U OSIJEKU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STALNA SLUŽBA</w:t>
      </w:r>
      <w:r w:rsidR="00D96F35">
        <w:rPr>
          <w:b/>
        </w:rPr>
        <w:t xml:space="preserve"> </w:t>
      </w:r>
      <w:r w:rsidR="00BD5C83">
        <w:rPr>
          <w:b/>
        </w:rPr>
        <w:t xml:space="preserve"> U SLAVONSKI BROD</w:t>
      </w:r>
      <w:r w:rsidR="00D96F35">
        <w:rPr>
          <w:b/>
        </w:rPr>
        <w:t xml:space="preserve">      </w:t>
      </w:r>
      <w:r w:rsidR="004F72C9">
        <w:rPr>
          <w:b/>
        </w:rPr>
        <w:t xml:space="preserve">                      </w:t>
      </w:r>
      <w:r w:rsidR="004F72C9">
        <w:rPr>
          <w:b/>
        </w:rPr>
        <w:tab/>
      </w:r>
      <w:r w:rsidRPr="00336378">
        <w:rPr>
          <w:b/>
        </w:rPr>
        <w:t xml:space="preserve">    </w:t>
      </w:r>
      <w:r w:rsidR="00BD5C83">
        <w:rPr>
          <w:b/>
        </w:rPr>
        <w:t>Br</w:t>
      </w:r>
      <w:r w:rsidRPr="00336378">
        <w:rPr>
          <w:b/>
        </w:rPr>
        <w:t>oj: 7/St-</w:t>
      </w:r>
      <w:r w:rsidR="00BD5C83">
        <w:rPr>
          <w:b/>
        </w:rPr>
        <w:t>2680</w:t>
      </w:r>
      <w:r w:rsidR="00D96F35">
        <w:rPr>
          <w:b/>
        </w:rPr>
        <w:t>/201</w:t>
      </w:r>
      <w:r w:rsidR="00BD5C83">
        <w:rPr>
          <w:b/>
        </w:rPr>
        <w:t>6</w:t>
      </w:r>
      <w:r w:rsidR="00D96F35">
        <w:rPr>
          <w:b/>
        </w:rPr>
        <w:t>-</w:t>
      </w:r>
      <w:r w:rsidR="004F72C9">
        <w:rPr>
          <w:b/>
        </w:rPr>
        <w:t>11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Trg pobjede 13</w:t>
      </w:r>
    </w:p>
    <w:p w:rsidRDefault="006453F9" w:rsidP="006453F9" w:rsidR="006453F9" w:rsidRPr="00336378">
      <w:pPr>
        <w:jc w:val="both"/>
        <w:rPr>
          <w:b/>
        </w:rPr>
      </w:pPr>
      <w:r w:rsidRPr="00336378">
        <w:rPr>
          <w:b/>
        </w:rPr>
        <w:t>SLAVONSKI BROD</w:t>
      </w:r>
    </w:p>
    <w:p w:rsidRDefault="006453F9" w:rsidP="006453F9" w:rsidR="006453F9">
      <w:pPr>
        <w:jc w:val="both"/>
      </w:pPr>
    </w:p>
    <w:p w:rsidRDefault="006453F9" w:rsidP="006453F9" w:rsidR="006453F9" w:rsidRPr="00336378">
      <w:pPr>
        <w:jc w:val="both"/>
      </w:pPr>
      <w:r w:rsidRPr="00336378">
        <w:t xml:space="preserve">    </w:t>
      </w:r>
    </w:p>
    <w:p w:rsidRDefault="006453F9" w:rsidP="006453F9" w:rsidR="006453F9" w:rsidRPr="00336378">
      <w:pPr>
        <w:jc w:val="center"/>
        <w:rPr>
          <w:b/>
        </w:rPr>
      </w:pPr>
      <w:r w:rsidRPr="00336378">
        <w:rPr>
          <w:b/>
        </w:rPr>
        <w:t>U  I M E  R E P U B L I K E  H R V A T S K E</w:t>
      </w:r>
    </w:p>
    <w:p w:rsidRDefault="006453F9" w:rsidP="006453F9" w:rsidR="006453F9" w:rsidRPr="00336378">
      <w:pPr>
        <w:jc w:val="both"/>
        <w:rPr>
          <w:b/>
        </w:rPr>
      </w:pPr>
    </w:p>
    <w:p w:rsidRDefault="006453F9" w:rsidP="006453F9" w:rsidR="006453F9" w:rsidRPr="00336378">
      <w:pPr>
        <w:jc w:val="center"/>
        <w:rPr>
          <w:b/>
        </w:rPr>
      </w:pPr>
      <w:r w:rsidRPr="00336378">
        <w:rPr>
          <w:b/>
        </w:rPr>
        <w:t>R J E Š E N J E</w:t>
      </w:r>
    </w:p>
    <w:p w:rsidRDefault="006453F9" w:rsidP="006453F9" w:rsidR="006453F9">
      <w:pPr>
        <w:jc w:val="both"/>
      </w:pPr>
    </w:p>
    <w:p w:rsidRDefault="00330180" w:rsidP="006453F9" w:rsidR="00330180" w:rsidRPr="00336378">
      <w:pPr>
        <w:jc w:val="both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  <w:t xml:space="preserve">TRGOVAČKI SUD U OSIJEKU, STALNA SLUŽBA </w:t>
      </w:r>
      <w:r w:rsidR="00D34EBE">
        <w:t>U SLAVONSKOM BRODU</w:t>
      </w:r>
      <w:r w:rsidRPr="00336378">
        <w:t xml:space="preserve">, po sutkinji Mirni Vujčić, postupajući po </w:t>
      </w:r>
      <w:r w:rsidR="006A7838">
        <w:t xml:space="preserve">žalbi </w:t>
      </w:r>
      <w:r w:rsidR="00D34EBE">
        <w:t xml:space="preserve">Marijana </w:t>
      </w:r>
      <w:proofErr w:type="spellStart"/>
      <w:r w:rsidR="00D34EBE">
        <w:t>Gagulića</w:t>
      </w:r>
      <w:proofErr w:type="spellEnd"/>
      <w:r w:rsidR="00D34EBE">
        <w:t xml:space="preserve"> iz Zagreba kao </w:t>
      </w:r>
      <w:r w:rsidR="006A7838" w:rsidRPr="006A7838">
        <w:t>osobe ovlaštene za zastupanje  dužnika</w:t>
      </w:r>
      <w:r w:rsidR="005C2E90">
        <w:t xml:space="preserve"> po zakonu</w:t>
      </w:r>
      <w:r w:rsidR="006A7838" w:rsidRPr="006A7838">
        <w:t xml:space="preserve"> do nastupanja pravnih učinaka otvaranja </w:t>
      </w:r>
      <w:r w:rsidR="005C2E90">
        <w:t xml:space="preserve">skraćenog </w:t>
      </w:r>
      <w:r w:rsidR="006A7838" w:rsidRPr="006A7838">
        <w:t>stečajnog</w:t>
      </w:r>
      <w:r w:rsidR="006A7838">
        <w:t xml:space="preserve"> postupka nad </w:t>
      </w:r>
      <w:r w:rsidR="00D34EBE">
        <w:t>stečajn</w:t>
      </w:r>
      <w:r w:rsidR="006A7838">
        <w:t>im</w:t>
      </w:r>
      <w:r w:rsidR="00D34EBE">
        <w:t xml:space="preserve"> dužnik</w:t>
      </w:r>
      <w:r w:rsidR="006A7838">
        <w:t>om</w:t>
      </w:r>
      <w:r w:rsidR="00D34EBE">
        <w:t xml:space="preserve"> </w:t>
      </w:r>
      <w:r w:rsidR="00D34EBE" w:rsidRPr="00D34EBE">
        <w:t>ZASTUPANJE BONA FIDE društvo s ograničenom odgovorn</w:t>
      </w:r>
      <w:r w:rsidR="00D34EBE">
        <w:t>ošću za zastupanje u osiguranju,</w:t>
      </w:r>
      <w:r w:rsidR="00D34EBE" w:rsidRPr="00D34EBE">
        <w:t xml:space="preserve"> skraćena tvrtka: ZASTUPANJE BONA FIDE d.o.o.</w:t>
      </w:r>
      <w:r w:rsidR="006A7838">
        <w:t>,</w:t>
      </w:r>
      <w:r w:rsidR="00D34EBE" w:rsidRPr="00D34EBE">
        <w:t xml:space="preserve"> Zagreb, Zagrebačka cesta 156 D, OIB:  02903481332</w:t>
      </w:r>
      <w:r w:rsidR="008426E8">
        <w:t>,</w:t>
      </w:r>
      <w:r w:rsidRPr="00336378">
        <w:t xml:space="preserve"> dana </w:t>
      </w:r>
      <w:r w:rsidR="00D34EBE">
        <w:t>23</w:t>
      </w:r>
      <w:r w:rsidR="008836A5">
        <w:t xml:space="preserve">. </w:t>
      </w:r>
      <w:r w:rsidR="00D34EBE">
        <w:t>svibnja</w:t>
      </w:r>
      <w:r w:rsidRPr="00336378">
        <w:t xml:space="preserve"> 201</w:t>
      </w:r>
      <w:r w:rsidR="00D34EBE">
        <w:t>7</w:t>
      </w:r>
      <w:r w:rsidRPr="00336378">
        <w:t>.</w:t>
      </w:r>
      <w:r w:rsidR="008426E8">
        <w:t xml:space="preserve"> godine</w:t>
      </w:r>
      <w:r w:rsidRPr="00336378">
        <w:t xml:space="preserve"> </w:t>
      </w:r>
    </w:p>
    <w:p w:rsidRDefault="007179AF" w:rsidP="006453F9" w:rsidR="007179AF" w:rsidRPr="00336378">
      <w:pPr>
        <w:jc w:val="both"/>
      </w:pPr>
    </w:p>
    <w:p w:rsidRDefault="006453F9" w:rsidP="006453F9" w:rsidR="006453F9" w:rsidRPr="00336378">
      <w:pPr>
        <w:jc w:val="center"/>
      </w:pPr>
      <w:r w:rsidRPr="00336378">
        <w:t>r i j e š i o  j e</w:t>
      </w:r>
    </w:p>
    <w:p w:rsidRDefault="006453F9" w:rsidP="006453F9" w:rsidR="006453F9" w:rsidRPr="00336378">
      <w:pPr>
        <w:jc w:val="both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="008836A5">
        <w:t xml:space="preserve">Žalba </w:t>
      </w:r>
      <w:r w:rsidR="00D34EBE">
        <w:t xml:space="preserve">Marijana </w:t>
      </w:r>
      <w:proofErr w:type="spellStart"/>
      <w:r w:rsidR="00D34EBE">
        <w:t>Gagulić</w:t>
      </w:r>
      <w:proofErr w:type="spellEnd"/>
      <w:r w:rsidR="00D34EBE">
        <w:t xml:space="preserve"> </w:t>
      </w:r>
      <w:r w:rsidR="006A7838" w:rsidRPr="006A7838">
        <w:t xml:space="preserve">iz Zagreba kao osobe ovlaštene za zastupanje  dužnika do nastupanja pravnih učinaka otvaranja </w:t>
      </w:r>
      <w:r w:rsidR="005C2E90">
        <w:t xml:space="preserve">skraćenog </w:t>
      </w:r>
      <w:r w:rsidR="006A7838" w:rsidRPr="006A7838">
        <w:t xml:space="preserve">stečajnog postupka nad stečajnim dužnikom </w:t>
      </w:r>
      <w:r w:rsidR="00D34EBE" w:rsidRPr="00D34EBE">
        <w:t>ZASTUPANJE BONA FIDE društvo s ograničenom odgovorn</w:t>
      </w:r>
      <w:r w:rsidR="00D34EBE">
        <w:t>ošću za zastupanje u osiguranju,</w:t>
      </w:r>
      <w:r w:rsidR="00D34EBE" w:rsidRPr="00D34EBE">
        <w:t xml:space="preserve"> skraćena tvrtka: ZASTUPANJE BONA FIDE d.o.o., Zagreb, Zagrebačka cesta 156 D, OIB:  02903481332</w:t>
      </w:r>
      <w:r w:rsidR="006A7838" w:rsidRPr="006A7838">
        <w:t>7</w:t>
      </w:r>
      <w:r w:rsidR="006A7838">
        <w:t xml:space="preserve"> protiv rješenja</w:t>
      </w:r>
      <w:r w:rsidR="005C2E90">
        <w:t xml:space="preserve"> posl.br. 7/</w:t>
      </w:r>
      <w:r w:rsidR="006A7838" w:rsidRPr="006A7838">
        <w:t>St-2680/2016-5 od 20.</w:t>
      </w:r>
      <w:r w:rsidR="006A7838">
        <w:t xml:space="preserve"> </w:t>
      </w:r>
      <w:r w:rsidR="006A7838" w:rsidRPr="006A7838">
        <w:t>siječnja 2017.godine</w:t>
      </w:r>
      <w:r w:rsidR="008836A5">
        <w:t xml:space="preserve">  o d b a c u j </w:t>
      </w:r>
      <w:r w:rsidR="00881697">
        <w:t xml:space="preserve">e   s e  kao </w:t>
      </w:r>
      <w:r w:rsidR="008836A5">
        <w:t xml:space="preserve"> </w:t>
      </w:r>
      <w:r w:rsidR="004C3528">
        <w:t>nepravovremena</w:t>
      </w:r>
      <w:r w:rsidR="008836A5">
        <w:t>.</w:t>
      </w:r>
    </w:p>
    <w:p w:rsidRDefault="007179AF" w:rsidP="006453F9" w:rsidR="007179AF" w:rsidRPr="00336378">
      <w:pPr>
        <w:jc w:val="both"/>
      </w:pPr>
    </w:p>
    <w:p w:rsidRDefault="004F72C9" w:rsidP="00D34EBE" w:rsidR="00D34EBE">
      <w:pPr>
        <w:jc w:val="center"/>
      </w:pPr>
      <w:r>
        <w:t xml:space="preserve">                              </w:t>
      </w:r>
      <w:r w:rsidR="006453F9" w:rsidRPr="00336378">
        <w:t>Obrazloženje</w:t>
      </w:r>
      <w:r w:rsidR="00D34EBE">
        <w:t xml:space="preserve"> </w:t>
      </w:r>
      <w:r w:rsidR="00D34EBE">
        <w:tab/>
      </w:r>
      <w:r w:rsidR="00D34EBE">
        <w:tab/>
      </w:r>
      <w:r w:rsidR="006453F9" w:rsidRPr="00336378">
        <w:tab/>
      </w:r>
      <w:r w:rsidR="006453F9" w:rsidRPr="00336378">
        <w:tab/>
      </w:r>
    </w:p>
    <w:p w:rsidRDefault="00D34EBE" w:rsidP="006453F9" w:rsidR="00D34EBE">
      <w:pPr>
        <w:jc w:val="both"/>
      </w:pPr>
    </w:p>
    <w:p w:rsidRDefault="00D34EBE" w:rsidP="006453F9" w:rsidR="00973C2E">
      <w:pPr>
        <w:jc w:val="both"/>
      </w:pPr>
      <w:r>
        <w:t xml:space="preserve"> </w:t>
      </w:r>
      <w:r>
        <w:tab/>
      </w:r>
      <w:r>
        <w:tab/>
        <w:t>Pravomoćnim rješenjem posl.br. 7/St-2680</w:t>
      </w:r>
      <w:r w:rsidR="008836A5">
        <w:t>/201</w:t>
      </w:r>
      <w:r>
        <w:t>6-5</w:t>
      </w:r>
      <w:r w:rsidR="008836A5">
        <w:t xml:space="preserve"> od 2</w:t>
      </w:r>
      <w:r>
        <w:t>0</w:t>
      </w:r>
      <w:r w:rsidR="008836A5">
        <w:t xml:space="preserve">. </w:t>
      </w:r>
      <w:r>
        <w:t>siječnja</w:t>
      </w:r>
      <w:r w:rsidR="008836A5">
        <w:t xml:space="preserve"> 201</w:t>
      </w:r>
      <w:r>
        <w:t>7</w:t>
      </w:r>
      <w:r w:rsidR="008836A5">
        <w:t xml:space="preserve">. </w:t>
      </w:r>
      <w:r>
        <w:t>godine otvoren je i istovremeno zaključen skraćeni stečajni postupak nad stečajnim dužnikom</w:t>
      </w:r>
      <w:r w:rsidRPr="00D34EBE">
        <w:t xml:space="preserve"> ZASTUPANJE BONA FIDE društvo s ograničenom odgovornošću za zastupanje u osiguranju, skraćena tvrtka: ZASTUPANJE BONA FIDE d.o.o., Zagreb, Zagrebačka cesta 156 D, OIB:  02903481332</w:t>
      </w:r>
      <w:r>
        <w:t xml:space="preserve">, a za stečajnog upravitelja imenovan je David Jakovljević iz Sesveta, </w:t>
      </w:r>
      <w:proofErr w:type="spellStart"/>
      <w:r>
        <w:t>Kašinska</w:t>
      </w:r>
      <w:proofErr w:type="spellEnd"/>
      <w:r>
        <w:t xml:space="preserve"> 7, OIB 63014812654</w:t>
      </w:r>
      <w:r w:rsidR="008836A5">
        <w:t>, a predmetno rješenje je sukladno odredbi čl. 12. Stečajn</w:t>
      </w:r>
      <w:r w:rsidR="00973C2E">
        <w:t>og zakona (</w:t>
      </w:r>
      <w:r w:rsidR="00280185">
        <w:t>da</w:t>
      </w:r>
      <w:r w:rsidR="00881697">
        <w:t xml:space="preserve">lje SZ, </w:t>
      </w:r>
      <w:r w:rsidR="00973C2E">
        <w:t>NN 71/15) objavljeno</w:t>
      </w:r>
      <w:r w:rsidR="00881697">
        <w:t xml:space="preserve"> na mrežnoj stranici e-Oglasna ploča</w:t>
      </w:r>
      <w:r w:rsidR="008836A5">
        <w:t xml:space="preserve"> sudova dana </w:t>
      </w:r>
      <w:r w:rsidR="008836A5" w:rsidRPr="006A7838">
        <w:t>2</w:t>
      </w:r>
      <w:r w:rsidR="006A7838" w:rsidRPr="006A7838">
        <w:t>0</w:t>
      </w:r>
      <w:r w:rsidR="008836A5" w:rsidRPr="006A7838">
        <w:t xml:space="preserve">. </w:t>
      </w:r>
      <w:r w:rsidR="006A7838" w:rsidRPr="006A7838">
        <w:t>siječnja</w:t>
      </w:r>
      <w:r w:rsidR="008836A5" w:rsidRPr="006A7838">
        <w:t xml:space="preserve"> 201</w:t>
      </w:r>
      <w:r w:rsidR="006A7838" w:rsidRPr="006A7838">
        <w:t>7</w:t>
      </w:r>
      <w:r w:rsidR="008836A5" w:rsidRPr="006A7838">
        <w:t>. godine</w:t>
      </w:r>
      <w:r w:rsidR="008836A5">
        <w:t xml:space="preserve">. </w:t>
      </w:r>
    </w:p>
    <w:p w:rsidRDefault="00973C2E" w:rsidP="006453F9" w:rsidR="008836A5">
      <w:pPr>
        <w:jc w:val="both"/>
      </w:pPr>
      <w:r>
        <w:t xml:space="preserve"> </w:t>
      </w:r>
      <w:r>
        <w:tab/>
      </w:r>
      <w:r>
        <w:tab/>
      </w:r>
      <w:r w:rsidR="002A467B">
        <w:t xml:space="preserve">Ovjereni prijepis </w:t>
      </w:r>
      <w:r w:rsidR="00881697">
        <w:t>predmetnog rješenja</w:t>
      </w:r>
      <w:r w:rsidR="008836A5">
        <w:t xml:space="preserve"> dostavljen je i izravno </w:t>
      </w:r>
      <w:r w:rsidR="00D34EBE">
        <w:t xml:space="preserve">dužniku </w:t>
      </w:r>
      <w:r w:rsidR="009705A6">
        <w:t>isključivo</w:t>
      </w:r>
      <w:r w:rsidR="00881697">
        <w:t xml:space="preserve"> u svrhu</w:t>
      </w:r>
      <w:r>
        <w:t xml:space="preserve"> obavijesti i </w:t>
      </w:r>
      <w:r w:rsidR="00D34EBE">
        <w:t xml:space="preserve">dužnik </w:t>
      </w:r>
      <w:r>
        <w:t xml:space="preserve">ga je primio </w:t>
      </w:r>
      <w:r w:rsidR="00D34EBE">
        <w:t xml:space="preserve">24. siječnja 2017. </w:t>
      </w:r>
      <w:r w:rsidR="003C36F4">
        <w:t>g</w:t>
      </w:r>
      <w:r w:rsidR="00D34EBE">
        <w:t>odine, a kako proizlazi iz dostavnice priložene spisu</w:t>
      </w:r>
    </w:p>
    <w:p w:rsidRDefault="00D34EBE" w:rsidP="006453F9" w:rsidR="001E0567">
      <w:pPr>
        <w:jc w:val="both"/>
      </w:pPr>
      <w:r>
        <w:t xml:space="preserve"> </w:t>
      </w:r>
      <w:r>
        <w:tab/>
      </w:r>
      <w:r>
        <w:tab/>
        <w:t>Na temelju navedenog pravomoćnog  rješenja Trgovački sud u Zagrebu izvršio je</w:t>
      </w:r>
      <w:r w:rsidR="000C53A0">
        <w:t xml:space="preserve"> u </w:t>
      </w:r>
      <w:r w:rsidR="004F72C9">
        <w:t>S</w:t>
      </w:r>
      <w:r w:rsidR="000C53A0">
        <w:t>udskom registru</w:t>
      </w:r>
      <w:r>
        <w:t xml:space="preserve"> upis odluke o otvaranju skraćenog stečajnog postupka dana 26. </w:t>
      </w:r>
      <w:r w:rsidR="000C53A0">
        <w:t>siječnja</w:t>
      </w:r>
      <w:r>
        <w:t xml:space="preserve"> 2017.</w:t>
      </w:r>
      <w:r w:rsidR="000C53A0">
        <w:t xml:space="preserve"> </w:t>
      </w:r>
      <w:r w:rsidR="004F72C9">
        <w:t>godine,</w:t>
      </w:r>
      <w:r>
        <w:t xml:space="preserve"> potom upis odluke o zaključenju skraćenog stečajnog postupka dana </w:t>
      </w:r>
      <w:r w:rsidR="004F72C9">
        <w:t xml:space="preserve">27. veljače </w:t>
      </w:r>
    </w:p>
    <w:p w:rsidRDefault="001E0567" w:rsidP="006453F9" w:rsidR="001E0567">
      <w:pPr>
        <w:jc w:val="both"/>
      </w:pPr>
    </w:p>
    <w:p w:rsidRDefault="001E0567" w:rsidP="006453F9" w:rsidR="001E0567">
      <w:pPr>
        <w:jc w:val="both"/>
      </w:pPr>
    </w:p>
    <w:p w:rsidRDefault="009D6E78" w:rsidP="009D6E78" w:rsidR="009D6E78">
      <w:pPr>
        <w:jc w:val="right"/>
      </w:pPr>
      <w:r w:rsidRPr="009D6E78">
        <w:rPr>
          <w:b/>
        </w:rPr>
        <w:t>Broj: 7/St-2680/2016-11</w:t>
      </w:r>
    </w:p>
    <w:p w:rsidRDefault="009D6E78" w:rsidP="006453F9" w:rsidR="009D6E78">
      <w:pPr>
        <w:jc w:val="both"/>
      </w:pPr>
    </w:p>
    <w:p w:rsidRDefault="004F72C9" w:rsidP="006453F9" w:rsidR="000C53A0">
      <w:pPr>
        <w:jc w:val="both"/>
      </w:pPr>
      <w:r>
        <w:t xml:space="preserve">2017. godine te donio i rješenje o </w:t>
      </w:r>
      <w:r w:rsidR="000C53A0">
        <w:t>upis</w:t>
      </w:r>
      <w:r>
        <w:t>u</w:t>
      </w:r>
      <w:r w:rsidR="000C53A0">
        <w:t xml:space="preserve"> brisanja subjekta upi</w:t>
      </w:r>
      <w:r>
        <w:t xml:space="preserve">sa dana 28. ožujka 2017. </w:t>
      </w:r>
      <w:r w:rsidR="006A7838">
        <w:t>godine</w:t>
      </w:r>
      <w:r>
        <w:t xml:space="preserve"> te o tim radnjama izvijestio i ovaj sud.</w:t>
      </w:r>
    </w:p>
    <w:p w:rsidRDefault="000C53A0" w:rsidP="004F72C9" w:rsidR="004F72C9">
      <w:pPr>
        <w:jc w:val="both"/>
      </w:pPr>
      <w:r>
        <w:tab/>
      </w:r>
      <w:r>
        <w:tab/>
        <w:t xml:space="preserve">Dana 17. svibnja 2017. godine zaprimljen je podnesak </w:t>
      </w:r>
      <w:r w:rsidR="004F72C9">
        <w:t xml:space="preserve">osobe ovlaštene za zastupanje </w:t>
      </w:r>
      <w:r>
        <w:t xml:space="preserve"> dužnika</w:t>
      </w:r>
      <w:r w:rsidR="004F72C9">
        <w:t xml:space="preserve"> </w:t>
      </w:r>
      <w:r w:rsidR="005C2E90">
        <w:t xml:space="preserve">po zakonu </w:t>
      </w:r>
      <w:r w:rsidR="004F72C9">
        <w:t xml:space="preserve">do nastupanja pravnih učinaka otvaranja stečajnog postupka </w:t>
      </w:r>
      <w:r>
        <w:t xml:space="preserve">Marijana </w:t>
      </w:r>
      <w:proofErr w:type="spellStart"/>
      <w:r>
        <w:t>Gagulić</w:t>
      </w:r>
      <w:proofErr w:type="spellEnd"/>
      <w:r>
        <w:t xml:space="preserve"> u kojem isti navodi da se razmotri njegova situacija u svezi brisanja tvrtke iz registra, </w:t>
      </w:r>
      <w:r w:rsidR="004F72C9">
        <w:t>da je kod prijave na jedan natječaj za posao potencijalni klijent ukazao da je firma brisana iz Sudskog registra, da je uvidom na Internet stranici utvrdio da je doista tako,</w:t>
      </w:r>
      <w:r>
        <w:t>da je u trenutku postavljanja stečajnog upravitelja n</w:t>
      </w:r>
      <w:r w:rsidR="004F72C9">
        <w:t>jegova firma poslovala normalno i uredno predala godišnji izvještaj i</w:t>
      </w:r>
      <w:r>
        <w:t xml:space="preserve"> da nije imao spoznaju</w:t>
      </w:r>
      <w:r w:rsidR="004F72C9">
        <w:t xml:space="preserve"> da mora napraviti bilo što</w:t>
      </w:r>
      <w:r w:rsidR="005C2E90">
        <w:t>, da je firma bila u blokadi od 13. travnja 2016. godine do 08. studenog 2016. godine i nakon toga normalno funkcionirala.</w:t>
      </w:r>
    </w:p>
    <w:p w:rsidRDefault="004F72C9" w:rsidP="006453F9" w:rsidR="000C53A0">
      <w:pPr>
        <w:jc w:val="both"/>
      </w:pPr>
      <w:r>
        <w:t xml:space="preserve"> </w:t>
      </w:r>
      <w:r>
        <w:tab/>
      </w:r>
      <w:r>
        <w:tab/>
        <w:t xml:space="preserve">Kako je predmetni podnesak dostavljen </w:t>
      </w:r>
      <w:r w:rsidR="006A7838">
        <w:t>upravo na ovaj</w:t>
      </w:r>
      <w:r>
        <w:t xml:space="preserve"> stečajni spis</w:t>
      </w:r>
      <w:r w:rsidR="006A7838">
        <w:t>,</w:t>
      </w:r>
      <w:r>
        <w:t xml:space="preserve"> sud je podnesak tretirao kao žalbu protiv rješenja o otvaranju i zaključenju  skraćenog stečajnog postupka </w:t>
      </w:r>
      <w:proofErr w:type="spellStart"/>
      <w:r>
        <w:t>posl</w:t>
      </w:r>
      <w:proofErr w:type="spellEnd"/>
      <w:r>
        <w:t xml:space="preserve">. </w:t>
      </w:r>
      <w:r w:rsidR="006A7838">
        <w:t xml:space="preserve">br. </w:t>
      </w:r>
      <w:r>
        <w:t>7</w:t>
      </w:r>
      <w:r w:rsidR="006A7838">
        <w:t>/</w:t>
      </w:r>
      <w:r>
        <w:t>St-2680/2016-5 od 20.</w:t>
      </w:r>
      <w:r w:rsidR="006A7838">
        <w:t xml:space="preserve"> </w:t>
      </w:r>
      <w:r>
        <w:t>siječnja 2017.</w:t>
      </w:r>
      <w:r w:rsidR="006A7838">
        <w:t xml:space="preserve"> </w:t>
      </w:r>
      <w:r>
        <w:t>godine</w:t>
      </w:r>
      <w:r w:rsidR="00FE33E5">
        <w:tab/>
        <w:t xml:space="preserve"> </w:t>
      </w:r>
      <w:r w:rsidR="00FE33E5">
        <w:tab/>
      </w:r>
    </w:p>
    <w:p w:rsidRDefault="004F72C9" w:rsidP="006453F9" w:rsidR="00FE33E5">
      <w:pPr>
        <w:jc w:val="both"/>
      </w:pPr>
      <w:r>
        <w:t xml:space="preserve"> </w:t>
      </w:r>
      <w:r>
        <w:tab/>
      </w:r>
      <w:r>
        <w:tab/>
      </w:r>
      <w:r w:rsidR="00FE33E5">
        <w:t xml:space="preserve">Odredbom čl. </w:t>
      </w:r>
      <w:smartTag w:element="metricconverter" w:uri="urn:schemas-microsoft-com:office:smarttags">
        <w:smartTagPr>
          <w:attr w:val="12. st" w:name="ProductID"/>
        </w:smartTagPr>
        <w:r w:rsidR="00FE33E5">
          <w:t xml:space="preserve">12. </w:t>
        </w:r>
        <w:r w:rsidR="00DB2A4C">
          <w:t>st</w:t>
        </w:r>
      </w:smartTag>
      <w:r w:rsidR="00DB2A4C">
        <w:t>. 1.</w:t>
      </w:r>
      <w:r w:rsidR="00280185">
        <w:t>SZ-a</w:t>
      </w:r>
      <w:r w:rsidR="00DB2A4C">
        <w:t xml:space="preserve"> propisano je da se sudska pismena dostavljaju objavom na mrežnoj stranici </w:t>
      </w:r>
      <w:r w:rsidR="00280185">
        <w:t>e-Oglasna ploča sudova, ako tim Z</w:t>
      </w:r>
      <w:r w:rsidR="00DB2A4C">
        <w:t xml:space="preserve">akonom nije drugačije određeno, te da se dostava smatra obavljenom istekom osmog dana od dana objave pismena na mrežnoj </w:t>
      </w:r>
      <w:r w:rsidR="00D34EBE">
        <w:t>stranici e-Oglasna ploča sudova</w:t>
      </w:r>
      <w:r w:rsidR="00DB2A4C">
        <w:t>.</w:t>
      </w:r>
    </w:p>
    <w:p w:rsidRDefault="008836A5" w:rsidP="004F72C9" w:rsidR="004F72C9">
      <w:pPr>
        <w:jc w:val="both"/>
      </w:pPr>
      <w:r>
        <w:tab/>
        <w:t xml:space="preserve"> </w:t>
      </w:r>
      <w:r>
        <w:tab/>
      </w:r>
      <w:r w:rsidR="00973C2E">
        <w:t>Odredbom čl</w:t>
      </w:r>
      <w:r w:rsidR="00FE33E5">
        <w:t>.</w:t>
      </w:r>
      <w:r w:rsidR="00973C2E">
        <w:t xml:space="preserve"> </w:t>
      </w:r>
      <w:smartTag w:element="metricconverter" w:uri="urn:schemas-microsoft-com:office:smarttags">
        <w:smartTagPr>
          <w:attr w:val="19. st" w:name="ProductID"/>
        </w:smartTagPr>
        <w:r w:rsidR="00973C2E">
          <w:t>19. st</w:t>
        </w:r>
      </w:smartTag>
      <w:r w:rsidR="00973C2E">
        <w:t>. 2</w:t>
      </w:r>
      <w:r w:rsidR="00280185">
        <w:t xml:space="preserve">. SZ-a </w:t>
      </w:r>
      <w:r w:rsidR="00973C2E">
        <w:t xml:space="preserve">propisano je da se žalba izjavljuje u roku od </w:t>
      </w:r>
      <w:r w:rsidR="00AA23DF">
        <w:t>osam</w:t>
      </w:r>
      <w:r w:rsidR="00973C2E">
        <w:t xml:space="preserve"> dana od dostave prvostupanjskog rješenja</w:t>
      </w:r>
      <w:r w:rsidR="00AA23DF">
        <w:t>,</w:t>
      </w:r>
      <w:r w:rsidR="00973C2E">
        <w:t xml:space="preserve"> ako tim </w:t>
      </w:r>
      <w:r w:rsidR="00AA23DF">
        <w:t>Z</w:t>
      </w:r>
      <w:r w:rsidR="00973C2E">
        <w:t>akonom nije drugačije određeno</w:t>
      </w:r>
      <w:r w:rsidR="00FE33E5">
        <w:t xml:space="preserve">. </w:t>
      </w:r>
      <w:r w:rsidR="00FE33E5">
        <w:tab/>
      </w:r>
    </w:p>
    <w:p w:rsidRDefault="004F72C9" w:rsidP="006453F9" w:rsidR="00FE33E5">
      <w:pPr>
        <w:jc w:val="both"/>
      </w:pPr>
      <w:r>
        <w:t xml:space="preserve"> </w:t>
      </w:r>
      <w:r>
        <w:tab/>
      </w:r>
      <w:r>
        <w:tab/>
      </w:r>
      <w:r w:rsidR="00DA1A31">
        <w:t xml:space="preserve"> U</w:t>
      </w:r>
      <w:r w:rsidR="00C433CD">
        <w:t xml:space="preserve"> konkretnom slučaju dostava </w:t>
      </w:r>
      <w:r w:rsidR="00280185">
        <w:t>rješenja</w:t>
      </w:r>
      <w:r>
        <w:t xml:space="preserve"> </w:t>
      </w:r>
      <w:r w:rsidR="006A7838">
        <w:t>o otvaranju i zaključenju skraćenog stečajnog postupka posl.br.</w:t>
      </w:r>
      <w:r w:rsidRPr="004F72C9">
        <w:t>7St-2680/2016-5 od 20.</w:t>
      </w:r>
      <w:r>
        <w:t xml:space="preserve"> </w:t>
      </w:r>
      <w:r w:rsidRPr="004F72C9">
        <w:t>siječnja 2017.</w:t>
      </w:r>
      <w:r>
        <w:t xml:space="preserve"> </w:t>
      </w:r>
      <w:r w:rsidRPr="004F72C9">
        <w:t>godine</w:t>
      </w:r>
      <w:r w:rsidR="00280185">
        <w:t xml:space="preserve"> </w:t>
      </w:r>
      <w:r>
        <w:t>izvršena</w:t>
      </w:r>
      <w:r w:rsidR="00DA1A31">
        <w:t xml:space="preserve"> </w:t>
      </w:r>
      <w:r w:rsidR="00C433CD">
        <w:t>je</w:t>
      </w:r>
      <w:r w:rsidR="00DA1A31">
        <w:t xml:space="preserve"> </w:t>
      </w:r>
      <w:r>
        <w:t xml:space="preserve">putem </w:t>
      </w:r>
      <w:r w:rsidR="00DA1A31">
        <w:t>mrežne stranice e- Oglasna ploča</w:t>
      </w:r>
      <w:r w:rsidR="00C433CD">
        <w:t xml:space="preserve"> </w:t>
      </w:r>
      <w:r w:rsidR="00DA1A31">
        <w:t xml:space="preserve">sudova </w:t>
      </w:r>
      <w:r w:rsidR="00C433CD">
        <w:t xml:space="preserve"> </w:t>
      </w:r>
      <w:r w:rsidR="00280185">
        <w:t xml:space="preserve">dana </w:t>
      </w:r>
      <w:r w:rsidR="006A7838">
        <w:t>28</w:t>
      </w:r>
      <w:r w:rsidR="00DA1A31" w:rsidRPr="004F72C9">
        <w:rPr>
          <w:b/>
        </w:rPr>
        <w:t xml:space="preserve">. </w:t>
      </w:r>
      <w:r w:rsidR="006A7838" w:rsidRPr="006A7838">
        <w:t>siječnja</w:t>
      </w:r>
      <w:r w:rsidR="00DA1A31" w:rsidRPr="004F72C9">
        <w:rPr>
          <w:b/>
        </w:rPr>
        <w:t xml:space="preserve"> </w:t>
      </w:r>
      <w:r w:rsidR="00DA1A31" w:rsidRPr="006A7838">
        <w:t>201</w:t>
      </w:r>
      <w:r w:rsidR="006A7838" w:rsidRPr="006A7838">
        <w:t>7</w:t>
      </w:r>
      <w:r w:rsidR="006A7838">
        <w:t>. godine tj. istekom osmog dana od objave.</w:t>
      </w:r>
    </w:p>
    <w:p w:rsidRDefault="00660112" w:rsidP="006453F9" w:rsidR="004F72C9">
      <w:pPr>
        <w:jc w:val="both"/>
      </w:pPr>
      <w:r>
        <w:t xml:space="preserve"> </w:t>
      </w:r>
      <w:r>
        <w:tab/>
        <w:t xml:space="preserve"> </w:t>
      </w:r>
      <w:r>
        <w:tab/>
        <w:t>Nastavno tome</w:t>
      </w:r>
      <w:r w:rsidR="00280185">
        <w:t xml:space="preserve">, žalba </w:t>
      </w:r>
      <w:r w:rsidR="004F72C9">
        <w:t xml:space="preserve"> koju je žalitelj podnio </w:t>
      </w:r>
      <w:r w:rsidR="006A7838">
        <w:t xml:space="preserve">dana </w:t>
      </w:r>
      <w:r w:rsidR="004F72C9">
        <w:t>16</w:t>
      </w:r>
      <w:r>
        <w:t xml:space="preserve">. </w:t>
      </w:r>
      <w:r w:rsidR="004F72C9">
        <w:t>svibnja 2017.</w:t>
      </w:r>
      <w:r>
        <w:t xml:space="preserve"> godine </w:t>
      </w:r>
      <w:r w:rsidR="006A7838">
        <w:t xml:space="preserve">predajom pismena pošti </w:t>
      </w:r>
      <w:r>
        <w:t xml:space="preserve">je </w:t>
      </w:r>
      <w:r w:rsidR="004F72C9">
        <w:t>nepravovremena, jer je podnesena izvan zakonskog roka koju propisuje odredba čl.19 st.2 SZ- a, pa je odlučeno kao u izreci rješenja.</w:t>
      </w:r>
    </w:p>
    <w:p w:rsidRDefault="008836A5" w:rsidP="002A467B" w:rsidR="006453F9">
      <w:pPr>
        <w:ind w:firstLine="1416"/>
        <w:jc w:val="both"/>
      </w:pPr>
      <w:r>
        <w:t xml:space="preserve"> </w:t>
      </w:r>
      <w:r>
        <w:tab/>
      </w:r>
      <w:r w:rsidR="006453F9">
        <w:tab/>
      </w:r>
      <w:r w:rsidR="006453F9">
        <w:tab/>
      </w:r>
      <w:r w:rsidR="006453F9">
        <w:tab/>
      </w:r>
      <w:r w:rsidR="006453F9">
        <w:tab/>
      </w:r>
      <w:r w:rsidR="006453F9">
        <w:tab/>
      </w:r>
      <w:r w:rsidR="006453F9">
        <w:tab/>
      </w:r>
      <w:r w:rsidR="006453F9">
        <w:tab/>
      </w:r>
      <w:r w:rsidR="006453F9" w:rsidRPr="00336378">
        <w:rPr>
          <w:b/>
        </w:rPr>
        <w:t xml:space="preserve">  </w:t>
      </w:r>
    </w:p>
    <w:p w:rsidRDefault="006453F9" w:rsidP="002E37B6" w:rsidR="006453F9" w:rsidRPr="00336378">
      <w:pPr>
        <w:jc w:val="both"/>
      </w:pPr>
    </w:p>
    <w:p w:rsidRDefault="006453F9" w:rsidP="004B3027" w:rsidR="006453F9">
      <w:pPr>
        <w:jc w:val="center"/>
      </w:pPr>
      <w:r w:rsidRPr="00336378">
        <w:t xml:space="preserve">U Slavonskom Brodu, </w:t>
      </w:r>
      <w:r w:rsidR="004F72C9">
        <w:t>23</w:t>
      </w:r>
      <w:r w:rsidR="008836A5">
        <w:t>.</w:t>
      </w:r>
      <w:r w:rsidR="004F72C9">
        <w:t xml:space="preserve"> svibnja</w:t>
      </w:r>
      <w:r w:rsidRPr="00336378">
        <w:t xml:space="preserve"> 201</w:t>
      </w:r>
      <w:r w:rsidR="004F72C9">
        <w:t>7</w:t>
      </w:r>
      <w:r w:rsidRPr="00336378">
        <w:t>.</w:t>
      </w:r>
      <w:r w:rsidR="004B3027">
        <w:t xml:space="preserve"> godine</w:t>
      </w:r>
    </w:p>
    <w:p w:rsidRDefault="004B3027" w:rsidP="004B3027" w:rsidR="004B3027" w:rsidRPr="00336378">
      <w:pPr>
        <w:jc w:val="center"/>
      </w:pP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</w:p>
    <w:p w:rsidRDefault="006453F9" w:rsidP="006453F9" w:rsidR="006453F9" w:rsidRPr="00336378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  <w:t xml:space="preserve">          </w:t>
      </w:r>
      <w:r w:rsidRPr="00336378">
        <w:tab/>
      </w:r>
      <w:r w:rsidR="00D12653">
        <w:t xml:space="preserve"> </w:t>
      </w:r>
      <w:r w:rsidR="00D12653">
        <w:tab/>
      </w:r>
      <w:r w:rsidR="00236ABE">
        <w:t xml:space="preserve">  </w:t>
      </w:r>
      <w:r w:rsidR="00E448C2">
        <w:t xml:space="preserve">  </w:t>
      </w:r>
      <w:r w:rsidR="004F72C9">
        <w:t xml:space="preserve"> </w:t>
      </w:r>
      <w:r w:rsidR="00E448C2">
        <w:t xml:space="preserve">  </w:t>
      </w:r>
      <w:r w:rsidRPr="00336378">
        <w:t>Sutkinja</w:t>
      </w:r>
    </w:p>
    <w:p w:rsidRDefault="006453F9" w:rsidP="006453F9" w:rsidR="006453F9">
      <w:pPr>
        <w:jc w:val="both"/>
      </w:pP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</w:r>
      <w:r w:rsidRPr="00336378">
        <w:tab/>
        <w:t xml:space="preserve">        </w:t>
      </w:r>
      <w:r w:rsidR="00D12653">
        <w:t xml:space="preserve"> </w:t>
      </w:r>
      <w:r w:rsidR="00D12653">
        <w:tab/>
        <w:t xml:space="preserve">         </w:t>
      </w:r>
      <w:r w:rsidR="00236ABE">
        <w:t xml:space="preserve"> </w:t>
      </w:r>
      <w:r w:rsidR="00236ABE">
        <w:tab/>
      </w:r>
      <w:r w:rsidR="004F72C9">
        <w:t xml:space="preserve">  </w:t>
      </w:r>
      <w:r w:rsidR="00236ABE">
        <w:t xml:space="preserve"> </w:t>
      </w:r>
      <w:r w:rsidRPr="00336378">
        <w:t>Mirna Vujčić</w:t>
      </w:r>
    </w:p>
    <w:p w:rsidRDefault="00E448C2" w:rsidP="004A5E0A" w:rsidR="00C515AB">
      <w:pPr>
        <w:ind w:firstLine="708" w:left="4248"/>
        <w:jc w:val="both"/>
      </w:pPr>
      <w:r>
        <w:t xml:space="preserve">  </w:t>
      </w:r>
    </w:p>
    <w:p w:rsidRDefault="006453F9" w:rsidP="006453F9" w:rsidR="006453F9">
      <w:pPr>
        <w:jc w:val="both"/>
        <w:rPr>
          <w:sz w:val="28"/>
          <w:szCs w:val="28"/>
        </w:rPr>
      </w:pPr>
    </w:p>
    <w:p w:rsidRDefault="001279B7" w:rsidP="001279B7" w:rsidR="001279B7" w:rsidRPr="001279B7">
      <w:pPr>
        <w:jc w:val="both"/>
      </w:pPr>
      <w:r w:rsidRPr="001279B7">
        <w:t>NAPUTAK O PRAVNOM LIJEKU:</w:t>
      </w:r>
    </w:p>
    <w:p w:rsidRDefault="00561E99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Protiv ovog rješenja dopuštena je žalba</w:t>
      </w:r>
      <w:r w:rsidR="001279B7" w:rsidRPr="00561E99">
        <w:rPr>
          <w:sz w:val="20"/>
          <w:szCs w:val="20"/>
        </w:rPr>
        <w:t xml:space="preserve"> u roku od osam </w:t>
      </w:r>
    </w:p>
    <w:p w:rsidRDefault="001279B7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dana od isteka osmog dana od dana objave rješenja na mrežnoj</w:t>
      </w:r>
    </w:p>
    <w:p w:rsidRDefault="001279B7" w:rsidP="001279B7" w:rsidR="001279B7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 xml:space="preserve">stranici e-Oglasna ploča sudova Visokom trgovačkom sudu </w:t>
      </w:r>
    </w:p>
    <w:p w:rsidRDefault="001279B7" w:rsidP="001279B7" w:rsidR="006453F9" w:rsidRPr="00561E99">
      <w:pPr>
        <w:jc w:val="both"/>
        <w:rPr>
          <w:sz w:val="20"/>
          <w:szCs w:val="20"/>
        </w:rPr>
      </w:pPr>
      <w:r w:rsidRPr="00561E99">
        <w:rPr>
          <w:sz w:val="20"/>
          <w:szCs w:val="20"/>
        </w:rPr>
        <w:t>Republike Hrvatske Zagreb putem ovog suda,a u tri primjerka.</w:t>
      </w:r>
    </w:p>
    <w:p w:rsidRDefault="001279B7" w:rsidP="001279B7" w:rsidR="001279B7">
      <w:pPr>
        <w:jc w:val="both"/>
      </w:pPr>
    </w:p>
    <w:p w:rsidRDefault="00C515AB" w:rsidP="001279B7" w:rsidR="00C515AB">
      <w:pPr>
        <w:jc w:val="both"/>
      </w:pPr>
    </w:p>
    <w:p w:rsidRDefault="00C515AB" w:rsidP="001279B7" w:rsidR="00C515AB" w:rsidRPr="001279B7">
      <w:pPr>
        <w:jc w:val="both"/>
      </w:pPr>
    </w:p>
    <w:p w:rsidRDefault="006453F9" w:rsidP="006453F9" w:rsidR="006453F9">
      <w:pPr>
        <w:jc w:val="both"/>
      </w:pPr>
      <w:r>
        <w:t>DNA: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>Rješenje nepravomoćno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>Rješenje objaviti na mrežnoj stranici e-</w:t>
      </w:r>
      <w:r w:rsidR="008836A5">
        <w:t>O</w:t>
      </w:r>
      <w:r>
        <w:t>glasna ploča sudova</w:t>
      </w:r>
    </w:p>
    <w:p w:rsidRDefault="006453F9" w:rsidP="006453F9" w:rsidR="006453F9">
      <w:pPr>
        <w:numPr>
          <w:ilvl w:val="0"/>
          <w:numId w:val="1"/>
        </w:numPr>
        <w:jc w:val="both"/>
      </w:pPr>
      <w:r>
        <w:t xml:space="preserve">Rješenje dostaviti </w:t>
      </w:r>
      <w:r w:rsidR="001E0567">
        <w:t xml:space="preserve">žalitelju Marijanu </w:t>
      </w:r>
      <w:proofErr w:type="spellStart"/>
      <w:r w:rsidR="001E0567">
        <w:t>Gagulić</w:t>
      </w:r>
      <w:proofErr w:type="spellEnd"/>
    </w:p>
    <w:p w:rsidRDefault="00CD708F" w:rsidR="00CD708F"/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036168"/>
    <w:multiLevelType w:val="hybridMultilevel"/>
    <w:tmpl w:val="8A4ABF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3F9"/>
    <w:rsid w:val="000C53A0"/>
    <w:rsid w:val="001279B7"/>
    <w:rsid w:val="001C1037"/>
    <w:rsid w:val="001D1470"/>
    <w:rsid w:val="001D562A"/>
    <w:rsid w:val="001E0567"/>
    <w:rsid w:val="00236ABE"/>
    <w:rsid w:val="00262DE9"/>
    <w:rsid w:val="0027051A"/>
    <w:rsid w:val="00277B1D"/>
    <w:rsid w:val="00280185"/>
    <w:rsid w:val="002A467B"/>
    <w:rsid w:val="002E37B6"/>
    <w:rsid w:val="00307091"/>
    <w:rsid w:val="00330180"/>
    <w:rsid w:val="003C36F4"/>
    <w:rsid w:val="004236DD"/>
    <w:rsid w:val="0046552E"/>
    <w:rsid w:val="00480CC8"/>
    <w:rsid w:val="004A5E0A"/>
    <w:rsid w:val="004B3027"/>
    <w:rsid w:val="004C3528"/>
    <w:rsid w:val="004F72C9"/>
    <w:rsid w:val="00530CCA"/>
    <w:rsid w:val="00545406"/>
    <w:rsid w:val="00561E99"/>
    <w:rsid w:val="00592E02"/>
    <w:rsid w:val="005C2E90"/>
    <w:rsid w:val="006453F9"/>
    <w:rsid w:val="00660112"/>
    <w:rsid w:val="006A7838"/>
    <w:rsid w:val="006C2235"/>
    <w:rsid w:val="007179AF"/>
    <w:rsid w:val="00742F4D"/>
    <w:rsid w:val="008426E8"/>
    <w:rsid w:val="00881697"/>
    <w:rsid w:val="008836A5"/>
    <w:rsid w:val="008D762E"/>
    <w:rsid w:val="008F1D67"/>
    <w:rsid w:val="00954F02"/>
    <w:rsid w:val="00967DBC"/>
    <w:rsid w:val="009705A6"/>
    <w:rsid w:val="00973C2E"/>
    <w:rsid w:val="009D6E78"/>
    <w:rsid w:val="00AA23DF"/>
    <w:rsid w:val="00AA6973"/>
    <w:rsid w:val="00AA77D2"/>
    <w:rsid w:val="00B17F9F"/>
    <w:rsid w:val="00B74779"/>
    <w:rsid w:val="00BD5C83"/>
    <w:rsid w:val="00BE2F96"/>
    <w:rsid w:val="00C433CD"/>
    <w:rsid w:val="00C515AB"/>
    <w:rsid w:val="00CD1340"/>
    <w:rsid w:val="00CD708F"/>
    <w:rsid w:val="00D12653"/>
    <w:rsid w:val="00D34EBE"/>
    <w:rsid w:val="00D96F35"/>
    <w:rsid w:val="00DA1A31"/>
    <w:rsid w:val="00DB2A4C"/>
    <w:rsid w:val="00E2161C"/>
    <w:rsid w:val="00E448C2"/>
    <w:rsid w:val="00F916BC"/>
    <w:rsid w:val="00FC7940"/>
    <w:rsid w:val="00FE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53F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A77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7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F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F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F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F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53F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A77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7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7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F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F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F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F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2017.</izvorni_sadrzaj>
    <derivirana_varijabla naziv="DomainObject.Predmet.DatumRjesavanja_1">20.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11ZS-a</izvorni_sadrzaj>
    <derivirana_varijabla naziv="DomainObject.Predmet.Opis_1">Točka 11ZS-a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St-2680/2016</izvorni_sadrzaj>
    <derivirana_varijabla naziv="DomainObject.Predmet.OznakaBroj_1">St-2680/2016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ZASTUPANJE BONA FIDE d.o.o.</izvorni_sadrzaj>
    <derivirana_varijabla naziv="DomainObject.Predmet.ProtustrankaFormated_1">  ZASTUPANJE BONA FIDE d.o.o.</derivirana_varijabla>
  </DomainObject.Predmet.ProtustrankaFormated>
  <DomainObject.Predmet.ProtustrankaFormatedOIB>
    <izvorni_sadrzaj>  ZASTUPANJE BONA FIDE d.o.o., OIB 02903481332</izvorni_sadrzaj>
    <derivirana_varijabla naziv="DomainObject.Predmet.ProtustrankaFormatedOIB_1">  ZASTUPANJE BONA FIDE d.o.o., OIB 02903481332</derivirana_varijabla>
  </DomainObject.Predmet.ProtustrankaFormatedOIB>
  <DomainObject.Predmet.ProtustrankaFormatedWithAdress>
    <izvorni_sadrzaj> ZASTUPANJE BONA FIDE d.o.o., Zagrebačka cesta 156 D, 10000 Zagreb</izvorni_sadrzaj>
    <derivirana_varijabla naziv="DomainObject.Predmet.ProtustrankaFormatedWithAdress_1"> ZASTUPANJE BONA FIDE d.o.o., Zagrebačka cesta 156 D, 10000 Zagreb</derivirana_varijabla>
  </DomainObject.Predmet.ProtustrankaFormatedWithAdress>
  <DomainObject.Predmet.ProtustrankaFormatedWithAdressOIB>
    <izvorni_sadrzaj> ZASTUPANJE BONA FIDE d.o.o., OIB 02903481332, Zagrebačka cesta 156 D, 10000 Zagreb</izvorni_sadrzaj>
    <derivirana_varijabla naziv="DomainObject.Predmet.ProtustrankaFormatedWithAdressOIB_1"> ZASTUPANJE BONA FIDE d.o.o., OIB 02903481332, Zagrebačka cesta 156 D, 10000 Zagreb</derivirana_varijabla>
  </DomainObject.Predmet.ProtustrankaFormatedWithAdressOIB>
  <DomainObject.Predmet.ProtustrankaWithAdress>
    <izvorni_sadrzaj>ZASTUPANJE BONA FIDE d.o.o. Zagrebačka cesta 156 D, 10000 Zagreb</izvorni_sadrzaj>
    <derivirana_varijabla naziv="DomainObject.Predmet.ProtustrankaWithAdress_1">ZASTUPANJE BONA FIDE d.o.o. Zagrebačka cesta 156 D, 10000 Zagreb</derivirana_varijabla>
  </DomainObject.Predmet.ProtustrankaWithAdress>
  <DomainObject.Predmet.ProtustrankaWithAdressOIB>
    <izvorni_sadrzaj>ZASTUPANJE BONA FIDE d.o.o., OIB 02903481332, Zagrebačka cesta 156 D, 10000 Zagreb</izvorni_sadrzaj>
    <derivirana_varijabla naziv="DomainObject.Predmet.ProtustrankaWithAdressOIB_1">ZASTUPANJE BONA FIDE d.o.o., OIB 02903481332, Zagrebačka cesta 156 D, 10000 Zagreb</derivirana_varijabla>
  </DomainObject.Predmet.ProtustrankaWithAdressOIB>
  <DomainObject.Predmet.ProtustrankaNazivFormated>
    <izvorni_sadrzaj>ZASTUPANJE BONA FIDE d.o.o.</izvorni_sadrzaj>
    <derivirana_varijabla naziv="DomainObject.Predmet.ProtustrankaNazivFormated_1">ZASTUPANJE BONA FIDE d.o.o.</derivirana_varijabla>
  </DomainObject.Predmet.ProtustrankaNazivFormated>
  <DomainObject.Predmet.ProtustrankaNazivFormatedOIB>
    <izvorni_sadrzaj>ZASTUPANJE BONA FIDE d.o.o., OIB 02903481332</izvorni_sadrzaj>
    <derivirana_varijabla naziv="DomainObject.Predmet.ProtustrankaNazivFormatedOIB_1">ZASTUPANJE BONA FIDE d.o.o., OIB 02903481332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33345.22</izvorni_sadrzaj>
    <derivirana_varijabla naziv="DomainObject.Predmet.TrenutnaVrijednost_1">33345.22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ZASTUPANJE BONA FIDE d.o.o.</item>
    </izvorni_sadrzaj>
    <derivirana_varijabla naziv="DomainObject.Predmet.ProtuStrankaListFormated_1">
      <item>ZASTUPANJE BONA FIDE d.o.o.</item>
    </derivirana_varijabla>
  </DomainObject.Predmet.ProtuStrankaListFormated>
  <DomainObject.Predmet.ProtuStrankaListFormatedOIB>
    <izvorni_sadrzaj>
      <item>ZASTUPANJE BONA FIDE d.o.o., OIB 02903481332</item>
    </izvorni_sadrzaj>
    <derivirana_varijabla naziv="DomainObject.Predmet.ProtuStrankaListFormatedOIB_1">
      <item>ZASTUPANJE BONA FIDE d.o.o., OIB 02903481332</item>
    </derivirana_varijabla>
  </DomainObject.Predmet.ProtuStrankaListFormatedOIB>
  <DomainObject.Predmet.ProtuStrankaListFormatedWithAdress>
    <izvorni_sadrzaj>
      <item>ZASTUPANJE BONA FIDE d.o.o., Zagrebačka cesta 156 D, 10000 Zagreb</item>
    </izvorni_sadrzaj>
    <derivirana_varijabla naziv="DomainObject.Predmet.ProtuStrankaListFormatedWithAdress_1">
      <item>ZASTUPANJE BONA FIDE d.o.o., Zagrebačka cesta 156 D, 10000 Zagreb</item>
    </derivirana_varijabla>
  </DomainObject.Predmet.ProtuStrankaListFormatedWithAdress>
  <DomainObject.Predmet.ProtuStrankaListFormatedWithAdressOIB>
    <izvorni_sadrzaj>
      <item>ZASTUPANJE BONA FIDE d.o.o., OIB 02903481332, Zagrebačka cesta 156 D, 10000 Zagreb</item>
    </izvorni_sadrzaj>
    <derivirana_varijabla naziv="DomainObject.Predmet.ProtuStrankaListFormatedWithAdressOIB_1">
      <item>ZASTUPANJE BONA FIDE d.o.o., OIB 02903481332, Zagrebačka cesta 156 D, 10000 Zagreb</item>
    </derivirana_varijabla>
  </DomainObject.Predmet.ProtuStrankaListFormatedWithAdressOIB>
  <DomainObject.Predmet.ProtuStrankaListNazivFormated>
    <izvorni_sadrzaj>
      <item>ZASTUPANJE BONA FIDE d.o.o.</item>
    </izvorni_sadrzaj>
    <derivirana_varijabla naziv="DomainObject.Predmet.ProtuStrankaListNazivFormated_1">
      <item>ZASTUPANJE BONA FIDE d.o.o.</item>
    </derivirana_varijabla>
  </DomainObject.Predmet.ProtuStrankaListNazivFormated>
  <DomainObject.Predmet.ProtuStrankaListNazivFormatedOIB>
    <izvorni_sadrzaj>
      <item>ZASTUPANJE BONA FIDE d.o.o., OIB 02903481332</item>
    </izvorni_sadrzaj>
    <derivirana_varijabla naziv="DomainObject.Predmet.ProtuStrankaListNazivFormatedOIB_1">
      <item>ZASTUPANJE BONA FIDE d.o.o., OIB 02903481332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ZASTUPANJE BONA FIDE d.o.o.</izvorni_sadrzaj>
    <derivirana_varijabla naziv="DomainObject.Predmet.ProtustrankaIDrugi_1">ZASTUPANJE BONA FIDE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ZASTUPANJE BONA FIDE d.o.o., OIB 02903481332, Zagrebačka cesta 156 D, 10000 Zagreb</izvorni_sadrzaj>
    <derivirana_varijabla naziv="DomainObject.Predmet.ProtustrankaIDrugiAdressOIB_1">ZASTUPANJE BONA FIDE d.o.o., OIB 02903481332, Zagrebačka cesta 156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2017.</izvorni_sadrzaj>
    <derivirana_varijabla naziv="DomainObject.Predmet.OdlukaRjesenje.DatumDonosenjaOdluke_1">20. siječnja 2017.</derivirana_varijabla>
  </DomainObject.Predmet.OdlukaRjesenje.DatumDonosenjaOdluke>
  <DomainObject.Predmet.OdlukaRjesenje.DatumPravomocnosti>
    <izvorni_sadrzaj>7. veljače 2017.</izvorni_sadrzaj>
    <derivirana_varijabla naziv="DomainObject.Predmet.OdlukaRjesenje.DatumPravomocnosti_1">7. veljače 2017.</derivirana_varijabla>
  </DomainObject.Predmet.OdlukaRjesenje.DatumPravomocnosti>
  <DomainObject.Predmet.OdlukaRjesenje.Oznaka>
    <izvorni_sadrzaj>St-2680/2016-5</izvorni_sadrzaj>
    <derivirana_varijabla naziv="DomainObject.Predmet.OdlukaRjesenje.Oznaka_1">St-2680/2016-5</derivirana_varijabla>
  </DomainObject.Predmet.OdlukaRjesenje.Oznaka>
  <DomainObject.Predmet.SudioniciListNaziv>
    <izvorni_sadrzaj>
      <item>ZASTUPANJE BONA FIDE d.o.o.</item>
      <item>FINA Regionalni centar Zagreb</item>
    </izvorni_sadrzaj>
    <derivirana_varijabla naziv="DomainObject.Predmet.SudioniciListNaziv_1">
      <item>ZASTUPANJE BONA FIDE d.o.o.</item>
      <item>FINA Regionalni centar Zagreb</item>
    </derivirana_varijabla>
  </DomainObject.Predmet.SudioniciListNaziv>
  <DomainObject.Predmet.SudioniciListAdressOIB>
    <izvorni_sadrzaj>
      <item>ZASTUPANJE BONA FIDE d.o.o., OIB 02903481332, Zagrebačka cesta 156 D,10000 Zagreb</item>
      <item>FINA Regionalni centar Zagreb, OIB 85821130368, Trg svibanjskih žrtava 1995. br. 1,10000 Zagreb</item>
    </izvorni_sadrzaj>
    <derivirana_varijabla naziv="DomainObject.Predmet.SudioniciListAdressOIB_1">
      <item>ZASTUPANJE BONA FIDE d.o.o., OIB 02903481332, Zagrebačka cesta 156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02903481332</item>
      <item>, OIB 85821130368</item>
    </izvorni_sadrzaj>
    <derivirana_varijabla naziv="DomainObject.Predmet.SudioniciListNazivOIB_1">
      <item>, OIB 02903481332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731</properties:Words>
  <properties:Characters>4048</properties:Characters>
  <properties:Lines>98</properties:Lines>
  <properties:Paragraphs>34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2017-05-23T06:36:00Z</dcterms:created>
  <dc:creator>Marija Jagodar</dc:creator>
  <cp:keywords/>
  <cp:lastModifiedBy>wsadmin</cp:lastModifiedBy>
  <cp:lastPrinted>2017-05-23T07:02:00Z</cp:lastPrinted>
  <dcterms:modified xmlns:xsi="http://www.w3.org/2001/XMLSchema-instance" xsi:type="dcterms:W3CDTF">2017-05-23T07:12:00Z</dcterms:modified>
  <cp:revision>10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