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b614" w14:paraId="720b614" w:rsidRDefault="00247B3E" w:rsidP="001940FB" w:rsidR="00247B3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640AF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47B3E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47B3E" w:rsidP="00AA6BCF" w:rsidR="00247B3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247B3E" w:rsidP="00247B3E" w:rsidR="00247B3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247B3E" w:rsidP="00247B3E" w:rsidR="00247B3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247B3E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247B3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247B3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B25F8">
        <w:rPr>
          <w:rFonts w:cs="Calibri" w:eastAsia="Arial Unicode MS" w:hAnsi="Calibri" w:ascii="Calibri"/>
          <w:kern w:val="1"/>
          <w:lang w:eastAsia="ar-SA" w:val="hr-HR"/>
        </w:rPr>
        <w:t>MEIRA BATINIĆ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F640AF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7B25F8" w:rsidRPr="007B25F8">
        <w:rPr>
          <w:rFonts w:cs="Calibri" w:hAnsi="Calibri" w:ascii="Calibri"/>
        </w:rPr>
        <w:t>227.543,12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B25F8" w:rsidRPr="007B25F8">
        <w:rPr>
          <w:rFonts w:cs="Calibri" w:hAnsi="Calibri" w:ascii="Calibri"/>
        </w:rPr>
        <w:t>207.743,12 kn</w:t>
      </w:r>
      <w:r w:rsidR="00247B3E">
        <w:rPr>
          <w:rFonts w:cs="Calibri" w:hAnsi="Calibri" w:ascii="Calibri"/>
        </w:rPr>
        <w:t>,</w:t>
      </w:r>
      <w:r w:rsidR="00B54464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7B25F8" w:rsidRPr="007B25F8">
        <w:rPr>
          <w:rFonts w:cs="Calibri" w:hAnsi="Calibri" w:ascii="Calibri"/>
        </w:rPr>
        <w:t>19.800,00 kn</w:t>
      </w:r>
      <w:r w:rsidR="007B25F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</w:t>
      </w:r>
      <w:r w:rsidR="00247B3E">
        <w:rPr>
          <w:rFonts w:cs="Calibri" w:hAnsi="Calibri" w:ascii="Calibri"/>
        </w:rPr>
        <w:t xml:space="preserve"> koje ne ulaze u tražbine viših 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247B3E">
      <w:pPr>
        <w:suppressAutoHyphens/>
        <w:spacing w:after="0"/>
        <w:jc w:val="both"/>
        <w:rPr>
          <w:rFonts w:cs="Calibri" w:eastAsia="Arial Unicode MS" w:hAnsi="Calibri" w:ascii="Calibri"/>
          <w:b/>
          <w:kern w:val="1"/>
          <w:lang w:eastAsia="ar-SA" w:val="hr-HR"/>
        </w:rPr>
      </w:pPr>
    </w:p>
    <w:p w:rsidRDefault="00AA6BCF" w:rsidP="001D182A" w:rsidR="00D923B6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247B3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247B3E" w:rsidRPr="00247B3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247B3E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247B3E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54464" w:rsidP="001D182A" w:rsidR="00B5446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22017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35945" w:id="1"/>
            <w:r w:rsidRPr="0022017C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B25F8" w:rsidP="00AA6BCF" w:rsidR="00AA6BCF" w:rsidRPr="0022017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2017C">
              <w:rPr>
                <w:rFonts w:cs="Calibri" w:hAnsi="Calibri" w:ascii="Calibri"/>
              </w:rPr>
              <w:t>MEIRA BATINIĆ</w:t>
            </w:r>
            <w:r w:rsidR="000A4152" w:rsidRPr="0022017C">
              <w:rPr>
                <w:rFonts w:cs="Calibri" w:hAnsi="Calibri" w:ascii="Calibri"/>
              </w:rPr>
              <w:t xml:space="preserve">, </w:t>
            </w:r>
            <w:r w:rsidRPr="0022017C">
              <w:rPr>
                <w:rFonts w:cs="Calibri" w:hAnsi="Calibri" w:ascii="Calibri"/>
              </w:rPr>
              <w:t>Sukoišanska 18, Split</w:t>
            </w:r>
            <w:r w:rsidR="000A4152" w:rsidRPr="0022017C">
              <w:rPr>
                <w:rFonts w:cs="Calibri" w:hAnsi="Calibri" w:ascii="Calibri"/>
              </w:rPr>
              <w:t>,</w:t>
            </w:r>
            <w:r w:rsidR="003A5883" w:rsidRPr="0022017C">
              <w:rPr>
                <w:rFonts w:cs="Calibri" w:hAnsi="Calibri" w:ascii="Calibri"/>
              </w:rPr>
              <w:t xml:space="preserve">OIB: </w:t>
            </w:r>
            <w:r w:rsidRPr="0022017C">
              <w:rPr>
                <w:rFonts w:cs="Calibri" w:hAnsi="Calibri" w:ascii="Calibri"/>
              </w:rPr>
              <w:t>40133946657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B25F8" w:rsidP="001065A0" w:rsidR="00AA6BCF" w:rsidRPr="0022017C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22017C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B25F8" w:rsidP="00AA6BCF" w:rsidR="00AA6BCF" w:rsidRPr="0022017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2017C">
              <w:rPr>
                <w:rFonts w:cs="Calibri" w:hAnsi="Calibri" w:ascii="Calibri"/>
              </w:rPr>
              <w:t>227.543,12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B25F8" w:rsidP="001065A0" w:rsidR="00AA6BCF" w:rsidRPr="0022017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2017C">
              <w:rPr>
                <w:rFonts w:cs="Calibri" w:hAnsi="Calibri" w:ascii="Calibri"/>
              </w:rPr>
              <w:t>207.743,12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B25F8" w:rsidP="001065A0" w:rsidR="00AA6BCF" w:rsidRPr="0022017C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2017C">
              <w:rPr>
                <w:rFonts w:cs="Calibri" w:hAnsi="Calibri" w:ascii="Calibri"/>
              </w:rPr>
              <w:t>19.800,00 kn</w:t>
            </w:r>
          </w:p>
        </w:tc>
      </w:tr>
      <w:bookmarkEnd w:id="1"/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47B3E" w:rsidP="00247B3E" w:rsidR="00247B3E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C24EA" w:rsidP="00563422" w:rsidR="00563422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422" w:rsidP="00563422" w:rsidR="00563422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563422" w:rsidP="00563422" w:rsidR="0056342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563422" w:rsidP="00563422" w:rsidR="00563422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22C" w:rsidR="0037722C">
      <w:pPr>
        <w:spacing w:after="0"/>
      </w:pPr>
      <w:r>
        <w:separator/>
      </w:r>
    </w:p>
  </w:endnote>
  <w:endnote w:id="0" w:type="continuationSeparator">
    <w:p w:rsidRDefault="0037722C" w:rsidR="003772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2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22C" w:rsidR="0037722C">
      <w:pPr>
        <w:spacing w:after="0"/>
      </w:pPr>
      <w:r>
        <w:separator/>
      </w:r>
    </w:p>
  </w:footnote>
  <w:footnote w:id="0" w:type="continuationSeparator">
    <w:p w:rsidRDefault="0037722C" w:rsidR="0037722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2D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E98DF0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02D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017C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377E"/>
    <w:rsid w:val="00244418"/>
    <w:rsid w:val="00247B3E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722C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76007"/>
    <w:rsid w:val="00477265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24EA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3422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47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3CF3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25F8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4464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077D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BF7F2F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A7B6A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23B6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40AF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50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2D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2D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2D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2D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50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2D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2D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2D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2D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E2C96-0426-4E63-8BDA-B0F6750DE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1445</properties:Characters>
  <properties:Lines>70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St-651/2017-243 / Podnesak - Podnesak (-243.docx)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