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26974" w14:paraId="9126974" w:rsidRDefault="002341C8" w:rsidP="002341C8" w:rsidR="002341C8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2341C8" w:rsidP="002341C8" w:rsidR="002341C8" w:rsidRPr="00EB0FCE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  <w:r>
        <w:tab/>
        <w:t xml:space="preserve">       2 St-415</w:t>
      </w:r>
      <w:r w:rsidRPr="00EB0FCE">
        <w:t>/2018-</w:t>
      </w:r>
      <w:r>
        <w:t>5</w:t>
      </w:r>
    </w:p>
    <w:p w:rsidRDefault="002341C8" w:rsidP="002341C8" w:rsidR="002341C8" w:rsidRPr="00EB0FCE">
      <w:r w:rsidRPr="00EB0FCE">
        <w:t xml:space="preserve"> TRGOVAČKI SUD U PAZINU</w:t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  </w:t>
      </w:r>
    </w:p>
    <w:p w:rsidRDefault="002341C8" w:rsidP="002341C8" w:rsidR="002341C8" w:rsidRPr="00EB0FCE">
      <w:r w:rsidRPr="00EB0FCE">
        <w:t xml:space="preserve">     52000 PAZIN, </w:t>
      </w:r>
      <w:proofErr w:type="spellStart"/>
      <w:r w:rsidRPr="00EB0FCE">
        <w:t>Dršćevka</w:t>
      </w:r>
      <w:proofErr w:type="spellEnd"/>
      <w:r w:rsidRPr="00EB0FCE">
        <w:t xml:space="preserve"> 1 </w:t>
      </w:r>
      <w:r w:rsidRPr="00EB0FCE">
        <w:tab/>
      </w: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   </w:t>
      </w:r>
    </w:p>
    <w:p w:rsidRDefault="002341C8" w:rsidP="002341C8" w:rsidR="002341C8" w:rsidRPr="00EB0FCE">
      <w:pPr>
        <w:jc w:val="both"/>
      </w:pPr>
      <w:r w:rsidRPr="00EB0FCE">
        <w:tab/>
      </w:r>
    </w:p>
    <w:p w:rsidRDefault="002341C8" w:rsidP="002341C8" w:rsidR="002341C8" w:rsidRPr="00EB0FCE">
      <w:pPr>
        <w:jc w:val="center"/>
      </w:pPr>
      <w:r w:rsidRPr="00EB0FCE">
        <w:t>R E P U B L I K A  H R V A T S K A</w:t>
      </w:r>
    </w:p>
    <w:p w:rsidRDefault="002341C8" w:rsidP="002341C8" w:rsidR="002341C8" w:rsidRPr="00EB0FCE"/>
    <w:p w:rsidRDefault="002341C8" w:rsidP="002341C8" w:rsidR="002341C8" w:rsidRPr="00EB0FCE">
      <w:pPr>
        <w:jc w:val="center"/>
      </w:pPr>
      <w:r w:rsidRPr="00EB0FCE">
        <w:t>R J E Š E NJ E</w:t>
      </w:r>
    </w:p>
    <w:p w:rsidRDefault="002341C8" w:rsidP="002341C8" w:rsidR="002341C8" w:rsidRPr="00EB0FCE"/>
    <w:p w:rsidRDefault="002341C8" w:rsidP="002341C8" w:rsidR="002341C8" w:rsidRPr="00EB0FCE">
      <w:pPr>
        <w:jc w:val="both"/>
      </w:pPr>
      <w:r w:rsidRPr="00EB0FCE">
        <w:tab/>
        <w:t xml:space="preserve">Trgovački sud u Pazinu, po sucu Adrijani Labinjan Skok, po prijedlogu predlagatelja </w:t>
      </w:r>
      <w:r w:rsidR="0080385B">
        <w:t xml:space="preserve">MARVEN d.o.o., Kršan, Čepić 49, OIB: 51328942589, kojeg zastupa punomoćnica Marina </w:t>
      </w:r>
      <w:proofErr w:type="spellStart"/>
      <w:r w:rsidR="0080385B">
        <w:t>Honović</w:t>
      </w:r>
      <w:proofErr w:type="spellEnd"/>
      <w:r w:rsidR="0080385B">
        <w:t>, odvjetnica iz Pazina</w:t>
      </w:r>
      <w:r w:rsidRPr="00EB0FCE">
        <w:t xml:space="preserve">, radi otvaranja stečajnog postupka nad dužnikom </w:t>
      </w:r>
      <w:r w:rsidR="0080385B">
        <w:t xml:space="preserve">MARVEN </w:t>
      </w:r>
      <w:r w:rsidR="00705E5D">
        <w:t>d.o.o. Kršan, Čepić 49, OIB</w:t>
      </w:r>
      <w:r w:rsidR="0087327C">
        <w:t>:</w:t>
      </w:r>
      <w:r w:rsidR="00705E5D">
        <w:t xml:space="preserve"> 51328942589</w:t>
      </w:r>
      <w:r w:rsidRPr="00EB0FCE">
        <w:t xml:space="preserve">, </w:t>
      </w:r>
      <w:r>
        <w:t>10. prosinca</w:t>
      </w:r>
      <w:r w:rsidRPr="00EB0FCE">
        <w:t xml:space="preserve"> 2018. </w:t>
      </w:r>
    </w:p>
    <w:p w:rsidRDefault="002341C8" w:rsidP="002341C8" w:rsidR="002341C8" w:rsidRPr="00EB0FCE">
      <w:pPr>
        <w:jc w:val="both"/>
      </w:pPr>
    </w:p>
    <w:p w:rsidRDefault="002341C8" w:rsidP="002341C8" w:rsidR="002341C8" w:rsidRPr="00EB0FCE">
      <w:pPr>
        <w:ind w:firstLine="708"/>
      </w:pPr>
      <w:r w:rsidRPr="00EB0FCE">
        <w:tab/>
      </w:r>
      <w:r w:rsidRPr="00EB0FCE">
        <w:tab/>
      </w:r>
      <w:r w:rsidRPr="00EB0FCE">
        <w:tab/>
      </w:r>
      <w:r w:rsidRPr="00EB0FCE">
        <w:tab/>
        <w:t xml:space="preserve">     r i j e š i o   j e</w:t>
      </w:r>
    </w:p>
    <w:p w:rsidRDefault="002341C8" w:rsidP="002341C8" w:rsidR="002341C8" w:rsidRPr="003B548F">
      <w:pPr>
        <w:jc w:val="both"/>
      </w:pPr>
    </w:p>
    <w:p w:rsidRDefault="002341C8" w:rsidP="002341C8" w:rsidR="002341C8" w:rsidRPr="0080385B">
      <w:pPr>
        <w:jc w:val="both"/>
        <w:rPr>
          <w:lang w:val="pl-PL"/>
        </w:rPr>
      </w:pPr>
      <w:r w:rsidRPr="003B548F">
        <w:rPr>
          <w:lang w:val="pl-PL"/>
        </w:rPr>
        <w:tab/>
        <w:t>I.</w:t>
      </w:r>
      <w:r w:rsidRPr="003B548F">
        <w:rPr>
          <w:lang w:val="pl-PL"/>
        </w:rPr>
        <w:tab/>
        <w:t>Temeljem čl. 115. st. 1. Stečajnog zakona (Narodne novine broj 71/15, dalje: SZ) pokreće se prethodni postupak radi utvrđivanja pretpostavki za otvaranje stečajnog postupka nad dužnikom</w:t>
      </w:r>
      <w:r w:rsidRPr="00EC1B3B">
        <w:rPr>
          <w:lang w:val="pl-PL"/>
        </w:rPr>
        <w:t xml:space="preserve"> </w:t>
      </w:r>
      <w:r w:rsidR="00705E5D">
        <w:t xml:space="preserve">MARVEN </w:t>
      </w:r>
      <w:r w:rsidR="00705E5D">
        <w:tab/>
        <w:t>d.o.o. Kršan, Čepić 49, OIB 51328942589</w:t>
      </w:r>
      <w:r w:rsidRPr="00EC1B3B">
        <w:rPr>
          <w:lang w:val="pl-PL"/>
        </w:rPr>
        <w:t xml:space="preserve">, </w:t>
      </w:r>
      <w:r w:rsidRPr="00FC4041">
        <w:rPr>
          <w:lang w:val="pl-PL"/>
        </w:rPr>
        <w:t xml:space="preserve">pa se </w:t>
      </w:r>
      <w:r w:rsidRPr="00FC4041">
        <w:rPr>
          <w:b/>
          <w:lang w:val="pl-PL"/>
        </w:rPr>
        <w:t>ročište zakazuje</w:t>
      </w:r>
      <w:r w:rsidRPr="00EB0FCE">
        <w:rPr>
          <w:b/>
          <w:lang w:val="pl-PL"/>
        </w:rPr>
        <w:t xml:space="preserve"> z</w:t>
      </w:r>
      <w:r w:rsidRPr="002564D8">
        <w:rPr>
          <w:b/>
          <w:lang w:val="pl-PL"/>
        </w:rPr>
        <w:t xml:space="preserve">a </w:t>
      </w:r>
      <w:r w:rsidR="00705E5D">
        <w:rPr>
          <w:b/>
          <w:lang w:val="pl-PL"/>
        </w:rPr>
        <w:t>28. siječnja 2019</w:t>
      </w:r>
      <w:r w:rsidRPr="002564D8">
        <w:rPr>
          <w:b/>
          <w:lang w:val="pl-PL"/>
        </w:rPr>
        <w:t xml:space="preserve">. u </w:t>
      </w:r>
      <w:r w:rsidR="00705E5D">
        <w:rPr>
          <w:b/>
          <w:lang w:val="pl-PL"/>
        </w:rPr>
        <w:t>10:30</w:t>
      </w:r>
      <w:r w:rsidRPr="002564D8">
        <w:rPr>
          <w:b/>
          <w:lang w:val="pl-PL"/>
        </w:rPr>
        <w:t xml:space="preserve"> sati, u</w:t>
      </w:r>
      <w:r w:rsidRPr="002564D8">
        <w:rPr>
          <w:b/>
        </w:rPr>
        <w:t xml:space="preserve"> Tr</w:t>
      </w:r>
      <w:r w:rsidRPr="00FC4041">
        <w:rPr>
          <w:b/>
        </w:rPr>
        <w:t xml:space="preserve">govačkom sudu u Pazinu, </w:t>
      </w:r>
      <w:proofErr w:type="spellStart"/>
      <w:r w:rsidRPr="00730BBD">
        <w:rPr>
          <w:b/>
        </w:rPr>
        <w:t>Dršćevka</w:t>
      </w:r>
      <w:proofErr w:type="spellEnd"/>
      <w:r w:rsidRPr="00730BBD">
        <w:rPr>
          <w:b/>
        </w:rPr>
        <w:t xml:space="preserve"> 1, </w:t>
      </w:r>
      <w:r w:rsidRPr="00055160">
        <w:rPr>
          <w:b/>
        </w:rPr>
        <w:t>sudnica 5</w:t>
      </w:r>
      <w:r w:rsidRPr="00055160">
        <w:t>,</w:t>
      </w:r>
      <w:r w:rsidRPr="00055160">
        <w:rPr>
          <w:lang w:val="pl-PL"/>
        </w:rPr>
        <w:t xml:space="preserve"> na koje se pozivaju: </w:t>
      </w:r>
    </w:p>
    <w:p w:rsidRDefault="002341C8" w:rsidP="002341C8" w:rsidR="002341C8">
      <w:pPr>
        <w:jc w:val="both"/>
      </w:pPr>
      <w:r w:rsidRPr="003B548F">
        <w:tab/>
      </w:r>
      <w:r w:rsidRPr="003B548F">
        <w:tab/>
        <w:t xml:space="preserve">- </w:t>
      </w:r>
      <w:r w:rsidR="0080385B" w:rsidRPr="00606634">
        <w:rPr>
          <w:lang w:val="sv-SE"/>
        </w:rPr>
        <w:t>predlagatelj</w:t>
      </w:r>
      <w:r w:rsidR="0080385B" w:rsidRPr="003B548F">
        <w:t xml:space="preserve"> </w:t>
      </w:r>
      <w:r w:rsidR="0080385B">
        <w:t xml:space="preserve">- </w:t>
      </w:r>
      <w:r w:rsidRPr="003B548F">
        <w:t>dužni</w:t>
      </w:r>
      <w:r w:rsidRPr="00EC1B3B">
        <w:t xml:space="preserve">k </w:t>
      </w:r>
      <w:r w:rsidR="00705E5D">
        <w:t>MARVEN</w:t>
      </w:r>
      <w:r w:rsidR="0080385B">
        <w:t xml:space="preserve"> </w:t>
      </w:r>
      <w:r w:rsidR="00705E5D">
        <w:t>d.o.o. Kršan, Čepić 49, OIB 51328942589</w:t>
      </w:r>
      <w:r w:rsidRPr="00EC1B3B">
        <w:t xml:space="preserve">,  </w:t>
      </w:r>
    </w:p>
    <w:p w:rsidRDefault="0080385B" w:rsidP="002341C8" w:rsidR="0080385B">
      <w:pPr>
        <w:jc w:val="both"/>
      </w:pPr>
      <w:r>
        <w:rPr>
          <w:lang w:val="sv-SE"/>
        </w:rPr>
        <w:tab/>
      </w:r>
      <w:r>
        <w:rPr>
          <w:lang w:val="sv-SE"/>
        </w:rPr>
        <w:tab/>
        <w:t xml:space="preserve">- </w:t>
      </w:r>
      <w:r w:rsidRPr="00606634">
        <w:rPr>
          <w:lang w:val="sv-SE"/>
        </w:rPr>
        <w:t>FINA</w:t>
      </w:r>
      <w:r w:rsidRPr="00606634">
        <w:t>,</w:t>
      </w:r>
    </w:p>
    <w:p w:rsidRDefault="002341C8" w:rsidP="002341C8" w:rsidR="002341C8" w:rsidRPr="006B105B">
      <w:pPr>
        <w:jc w:val="both"/>
        <w:rPr>
          <w:lang w:val="sv-SE"/>
        </w:rPr>
      </w:pPr>
      <w:r w:rsidRPr="003B548F">
        <w:rPr>
          <w:lang w:val="sv-SE"/>
        </w:rPr>
        <w:tab/>
      </w:r>
      <w:r w:rsidRPr="003B548F">
        <w:rPr>
          <w:lang w:val="sv-SE"/>
        </w:rPr>
        <w:tab/>
        <w:t>- zakonski zastupnik</w:t>
      </w:r>
      <w:r w:rsidRPr="006B105B">
        <w:rPr>
          <w:lang w:val="sv-SE"/>
        </w:rPr>
        <w:t xml:space="preserve"> dužnika </w:t>
      </w:r>
      <w:proofErr w:type="spellStart"/>
      <w:r w:rsidR="00705E5D">
        <w:rPr>
          <w:rFonts w:eastAsiaTheme="minorHAnsi"/>
          <w:bCs w:val="false"/>
          <w:lang w:eastAsia="en-US"/>
        </w:rPr>
        <w:t>Venucio</w:t>
      </w:r>
      <w:proofErr w:type="spellEnd"/>
      <w:r w:rsidR="00705E5D">
        <w:rPr>
          <w:rFonts w:eastAsiaTheme="minorHAnsi"/>
          <w:bCs w:val="false"/>
          <w:lang w:eastAsia="en-US"/>
        </w:rPr>
        <w:t xml:space="preserve"> </w:t>
      </w:r>
      <w:proofErr w:type="spellStart"/>
      <w:r w:rsidR="00705E5D">
        <w:rPr>
          <w:rFonts w:eastAsiaTheme="minorHAnsi"/>
          <w:bCs w:val="false"/>
          <w:lang w:eastAsia="en-US"/>
        </w:rPr>
        <w:t>Honović</w:t>
      </w:r>
      <w:proofErr w:type="spellEnd"/>
      <w:r w:rsidR="00705E5D">
        <w:rPr>
          <w:rFonts w:eastAsiaTheme="minorHAnsi"/>
          <w:bCs w:val="false"/>
          <w:lang w:eastAsia="en-US"/>
        </w:rPr>
        <w:t>, Kršan, Čepić 49</w:t>
      </w:r>
      <w:r>
        <w:rPr>
          <w:rFonts w:eastAsiaTheme="minorHAnsi"/>
          <w:bCs w:val="false"/>
          <w:lang w:eastAsia="en-US"/>
        </w:rPr>
        <w:t>,</w:t>
      </w:r>
    </w:p>
    <w:p w:rsidRDefault="002341C8" w:rsidP="002341C8" w:rsidR="002341C8" w:rsidRPr="003B548F">
      <w:pPr>
        <w:jc w:val="both"/>
        <w:rPr>
          <w:lang w:val="sv-SE"/>
        </w:rPr>
      </w:pPr>
      <w:r w:rsidRPr="003B548F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2341C8" w:rsidP="002341C8" w:rsidR="002341C8" w:rsidRPr="003B548F">
      <w:pPr>
        <w:jc w:val="both"/>
        <w:rPr>
          <w:lang w:val="sv-SE"/>
        </w:rPr>
      </w:pPr>
    </w:p>
    <w:p w:rsidRDefault="002341C8" w:rsidP="002341C8" w:rsidR="002341C8" w:rsidRPr="003B548F">
      <w:pPr>
        <w:jc w:val="both"/>
        <w:rPr>
          <w:lang w:val="sv-SE"/>
        </w:rPr>
      </w:pPr>
      <w:r w:rsidRPr="003B548F">
        <w:tab/>
        <w:t>II.</w:t>
      </w:r>
      <w:r w:rsidRPr="003B548F">
        <w:tab/>
        <w:t>Naređuje se dužni</w:t>
      </w:r>
      <w:r w:rsidRPr="00EC1B3B">
        <w:t xml:space="preserve">ku </w:t>
      </w:r>
      <w:r w:rsidR="00705E5D">
        <w:t>MARVEN</w:t>
      </w:r>
      <w:r w:rsidR="0080385B">
        <w:t xml:space="preserve"> </w:t>
      </w:r>
      <w:r w:rsidR="00705E5D">
        <w:t>d.o.o. Kršan, Čepić 49, OIB</w:t>
      </w:r>
      <w:r w:rsidR="0087327C">
        <w:t>:</w:t>
      </w:r>
      <w:r w:rsidR="00705E5D">
        <w:t xml:space="preserve"> 51328942589</w:t>
      </w:r>
      <w:r w:rsidRPr="00EC1B3B">
        <w:t>, da do zakazan</w:t>
      </w:r>
      <w:r w:rsidRPr="003B548F">
        <w:t xml:space="preserve">og ročišta </w:t>
      </w:r>
      <w:r w:rsidRPr="003B548F">
        <w:rPr>
          <w:lang w:val="sv-SE"/>
        </w:rPr>
        <w:t>dostavi sudu popis imovine i obveza dužnika sukladno odredbi čl. 16. st. 3. u svezi s čl. 17. SZ-a.</w:t>
      </w:r>
    </w:p>
    <w:p w:rsidRDefault="002341C8" w:rsidP="002341C8" w:rsidR="002341C8" w:rsidRPr="003B548F">
      <w:pPr>
        <w:jc w:val="both"/>
      </w:pPr>
      <w:r w:rsidRPr="003B548F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2341C8" w:rsidP="002341C8" w:rsidR="002341C8" w:rsidRPr="003B548F">
      <w:pPr>
        <w:jc w:val="both"/>
      </w:pPr>
    </w:p>
    <w:p w:rsidRDefault="002341C8" w:rsidP="002341C8" w:rsidR="002341C8" w:rsidRPr="00FC4041">
      <w:pPr>
        <w:jc w:val="center"/>
      </w:pPr>
      <w:r w:rsidRPr="008D7D92">
        <w:t xml:space="preserve">U </w:t>
      </w:r>
      <w:r w:rsidRPr="00FC4041">
        <w:t>Paz</w:t>
      </w:r>
      <w:r w:rsidRPr="000F2661">
        <w:t>in</w:t>
      </w:r>
      <w:r w:rsidRPr="00EB0FCE">
        <w:t xml:space="preserve">u </w:t>
      </w:r>
      <w:r>
        <w:t>10. prosinca</w:t>
      </w:r>
      <w:r w:rsidRPr="00EB0FCE">
        <w:t xml:space="preserve"> 2</w:t>
      </w:r>
      <w:r w:rsidRPr="00F93CDC">
        <w:t>018.</w:t>
      </w:r>
    </w:p>
    <w:p w:rsidRDefault="002341C8" w:rsidP="002341C8" w:rsidR="002341C8" w:rsidRPr="00EF0E2B">
      <w:pPr>
        <w:jc w:val="center"/>
      </w:pPr>
    </w:p>
    <w:p w:rsidRDefault="002341C8" w:rsidP="002341C8" w:rsidR="002341C8" w:rsidRPr="003B548F">
      <w:pPr>
        <w:jc w:val="center"/>
      </w:pPr>
      <w:r w:rsidRPr="003B548F">
        <w:t xml:space="preserve">                                                </w:t>
      </w:r>
      <w:r>
        <w:t xml:space="preserve">             </w:t>
      </w:r>
      <w:r>
        <w:tab/>
        <w:t xml:space="preserve"> </w:t>
      </w:r>
      <w:r>
        <w:tab/>
      </w:r>
      <w:r>
        <w:tab/>
        <w:t xml:space="preserve">          Sutkinja</w:t>
      </w:r>
    </w:p>
    <w:p w:rsidRDefault="002341C8" w:rsidP="002341C8" w:rsidR="002341C8">
      <w:pPr>
        <w:jc w:val="center"/>
      </w:pPr>
      <w:r w:rsidRPr="003B548F">
        <w:tab/>
        <w:t xml:space="preserve">                                                                  </w:t>
      </w:r>
      <w:r w:rsidRPr="003B548F">
        <w:tab/>
      </w:r>
      <w:r w:rsidRPr="003B548F">
        <w:tab/>
        <w:t xml:space="preserve">       Adrijana Labinjan Skok, v.r.</w:t>
      </w:r>
    </w:p>
    <w:p w:rsidRDefault="002341C8" w:rsidP="002341C8" w:rsidR="002341C8" w:rsidRPr="003B548F">
      <w:pPr>
        <w:jc w:val="center"/>
      </w:pPr>
    </w:p>
    <w:p w:rsidRDefault="002341C8" w:rsidP="002341C8" w:rsidR="002341C8" w:rsidRPr="003B548F">
      <w:pPr>
        <w:jc w:val="both"/>
      </w:pPr>
      <w:r w:rsidRPr="003B548F">
        <w:t>UPUTA O PRAVNOM LIJEKU:</w:t>
      </w:r>
    </w:p>
    <w:p w:rsidRDefault="002341C8" w:rsidP="002341C8" w:rsidR="002341C8" w:rsidRPr="003B548F">
      <w:pPr>
        <w:jc w:val="both"/>
      </w:pPr>
      <w:r w:rsidRPr="003B548F">
        <w:t>Protiv ovog rješenja nije dopuštena posebna žalba (čl. 115. st. 1. SZ-a).</w:t>
      </w:r>
    </w:p>
    <w:p w:rsidRDefault="002341C8" w:rsidP="002341C8" w:rsidR="002341C8" w:rsidRPr="003B548F">
      <w:pPr>
        <w:jc w:val="both"/>
      </w:pPr>
    </w:p>
    <w:p w:rsidRDefault="002341C8" w:rsidP="002341C8" w:rsidR="002341C8" w:rsidRPr="003B548F">
      <w:pPr>
        <w:jc w:val="both"/>
      </w:pPr>
      <w:r w:rsidRPr="003B548F">
        <w:t>DNA:</w:t>
      </w:r>
    </w:p>
    <w:p w:rsidRDefault="002341C8" w:rsidP="002341C8" w:rsidR="0080385B">
      <w:pPr>
        <w:jc w:val="both"/>
      </w:pPr>
      <w:r>
        <w:rPr>
          <w:lang w:val="sv-SE"/>
        </w:rPr>
        <w:t>-</w:t>
      </w:r>
      <w:r w:rsidR="0080385B" w:rsidRPr="0080385B">
        <w:rPr>
          <w:lang w:val="sv-SE"/>
        </w:rPr>
        <w:t xml:space="preserve"> </w:t>
      </w:r>
      <w:r w:rsidR="0080385B" w:rsidRPr="00606634">
        <w:rPr>
          <w:lang w:val="sv-SE"/>
        </w:rPr>
        <w:t>predlagatelj</w:t>
      </w:r>
      <w:r w:rsidR="0080385B" w:rsidRPr="003B548F">
        <w:t xml:space="preserve"> </w:t>
      </w:r>
      <w:r w:rsidR="0080385B">
        <w:t xml:space="preserve">- </w:t>
      </w:r>
      <w:r w:rsidR="0080385B" w:rsidRPr="003B548F">
        <w:t>dužni</w:t>
      </w:r>
      <w:r w:rsidR="0080385B" w:rsidRPr="00EC1B3B">
        <w:t xml:space="preserve">k </w:t>
      </w:r>
      <w:r w:rsidR="0080385B">
        <w:t xml:space="preserve">MARVEN d.o.o. Kršan, Čepić 49, </w:t>
      </w:r>
      <w:proofErr w:type="spellStart"/>
      <w:r w:rsidR="0080385B">
        <w:t>pp</w:t>
      </w:r>
      <w:proofErr w:type="spellEnd"/>
      <w:r w:rsidRPr="00A01367">
        <w:t xml:space="preserve"> </w:t>
      </w:r>
      <w:r w:rsidR="0080385B">
        <w:t xml:space="preserve">Marini </w:t>
      </w:r>
      <w:proofErr w:type="spellStart"/>
      <w:r w:rsidR="0080385B">
        <w:t>Honović</w:t>
      </w:r>
      <w:proofErr w:type="spellEnd"/>
      <w:r w:rsidR="0080385B">
        <w:t xml:space="preserve">, odvjetnici iz </w:t>
      </w:r>
    </w:p>
    <w:p w:rsidRDefault="0080385B" w:rsidP="002341C8" w:rsidR="0080385B">
      <w:pPr>
        <w:jc w:val="both"/>
      </w:pPr>
      <w:r>
        <w:t xml:space="preserve">  Pazina, Trg slobode 2/II</w:t>
      </w:r>
    </w:p>
    <w:p w:rsidRDefault="0080385B" w:rsidP="002341C8" w:rsidR="002341C8" w:rsidRPr="00A01367">
      <w:pPr>
        <w:jc w:val="both"/>
      </w:pPr>
      <w:r>
        <w:rPr>
          <w:lang w:val="sv-SE"/>
        </w:rPr>
        <w:t xml:space="preserve">- </w:t>
      </w:r>
      <w:r w:rsidR="002341C8" w:rsidRPr="00815E2E">
        <w:rPr>
          <w:lang w:val="sv-SE"/>
        </w:rPr>
        <w:t xml:space="preserve">FINA, </w:t>
      </w:r>
      <w:r w:rsidR="002341C8">
        <w:t>Regionalni centar Rijeka, Rijeka, F. Kurelca 8</w:t>
      </w:r>
      <w:r w:rsidR="002341C8" w:rsidRPr="00A01367">
        <w:t xml:space="preserve"> </w:t>
      </w:r>
    </w:p>
    <w:p w:rsidRDefault="002341C8" w:rsidP="002341C8" w:rsidR="002341C8" w:rsidRPr="003B548F">
      <w:pPr>
        <w:jc w:val="both"/>
        <w:rPr>
          <w:lang w:val="sv-SE"/>
        </w:rPr>
      </w:pPr>
      <w:r w:rsidRPr="003B548F">
        <w:rPr>
          <w:lang w:val="sv-SE"/>
        </w:rPr>
        <w:t xml:space="preserve">- zakonski zastupnik dužnika </w:t>
      </w:r>
      <w:proofErr w:type="spellStart"/>
      <w:r w:rsidR="0087327C">
        <w:rPr>
          <w:rFonts w:eastAsiaTheme="minorHAnsi"/>
          <w:bCs w:val="false"/>
          <w:lang w:eastAsia="en-US"/>
        </w:rPr>
        <w:t>Venucio</w:t>
      </w:r>
      <w:proofErr w:type="spellEnd"/>
      <w:r w:rsidR="0087327C">
        <w:rPr>
          <w:rFonts w:eastAsiaTheme="minorHAnsi"/>
          <w:bCs w:val="false"/>
          <w:lang w:eastAsia="en-US"/>
        </w:rPr>
        <w:t xml:space="preserve"> </w:t>
      </w:r>
      <w:proofErr w:type="spellStart"/>
      <w:r w:rsidR="0087327C">
        <w:rPr>
          <w:rFonts w:eastAsiaTheme="minorHAnsi"/>
          <w:bCs w:val="false"/>
          <w:lang w:eastAsia="en-US"/>
        </w:rPr>
        <w:t>Honović</w:t>
      </w:r>
      <w:proofErr w:type="spellEnd"/>
      <w:r w:rsidR="0087327C">
        <w:rPr>
          <w:rFonts w:eastAsiaTheme="minorHAnsi"/>
          <w:bCs w:val="false"/>
          <w:lang w:eastAsia="en-US"/>
        </w:rPr>
        <w:t>, Kršan, Čepić 49</w:t>
      </w:r>
    </w:p>
    <w:p w:rsidRDefault="002341C8" w:rsidP="0080385B" w:rsidR="00500701">
      <w:pPr>
        <w:jc w:val="both"/>
      </w:pPr>
      <w:r w:rsidRPr="003B548F">
        <w:t>- e-Oglasna ploča sudova 8 dana</w:t>
      </w:r>
    </w:p>
    <w:sectPr w:rsidSect="00956163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85B" w:rsidR="00114197">
      <w:r>
        <w:separator/>
      </w:r>
    </w:p>
  </w:endnote>
  <w:endnote w:id="0" w:type="continuationSeparator">
    <w:p w:rsidRDefault="0080385B" w:rsidR="00114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85B" w:rsidR="00114197">
      <w:r>
        <w:separator/>
      </w:r>
    </w:p>
  </w:footnote>
  <w:footnote w:id="0" w:type="continuationSeparator">
    <w:p w:rsidRDefault="0080385B" w:rsidR="001141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87327C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0385B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8C6D62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41C8"/>
    <w:rsid w:val="00114197"/>
    <w:rsid w:val="002341C8"/>
    <w:rsid w:val="00554328"/>
    <w:rsid w:val="00705E5D"/>
    <w:rsid w:val="0080385B"/>
    <w:rsid w:val="0087327C"/>
    <w:rsid w:val="008C6D62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41C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41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41C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41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341C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6D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D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D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D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D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41C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341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41C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341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341C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C6D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D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D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D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D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St-415/2018-5</izvorni_sadrzaj>
    <derivirana_varijabla naziv="DomainObject.Oznaka_1">St-415/2018-5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St-415/2018</izvorni_sadrzaj>
    <derivirana_varijabla naziv="DomainObject.Predmet.OznakaBroj_1">St-415/2018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MARVEN  d.o.o. KRŠAN zastupanog po punomoćniku MARINA HONOVIĆ</izvorni_sadrzaj>
    <derivirana_varijabla naziv="DomainObject.Predmet.ProtustrankaFormated_1">  MARVEN  d.o.o. KRŠAN zastupanog po punomoćniku MARINA HONOVIĆ</derivirana_varijabla>
  </DomainObject.Predmet.ProtustrankaFormated>
  <DomainObject.Predmet.ProtustrankaFormatedOIB>
    <izvorni_sadrzaj>  MARVEN  d.o.o. KRŠAN, OIB 51328942589 zastupanog po punomoćniku MARINA HONOVIĆ</izvorni_sadrzaj>
    <derivirana_varijabla naziv="DomainObject.Predmet.ProtustrankaFormatedOIB_1">  MARVEN  d.o.o. KRŠAN, OIB 51328942589 zastupanog po punomoćniku MARINA HONOVIĆ</derivirana_varijabla>
  </DomainObject.Predmet.ProtustrankaFormatedOIB>
  <DomainObject.Predmet.ProtustrankaFormatedWithAdress>
    <izvorni_sadrzaj> MARVEN  d.o.o. KRŠAN, Čepić 49, 52232 Kršan zastupanog po punomoćniku MARINA HONOVIĆ</izvorni_sadrzaj>
    <derivirana_varijabla naziv="DomainObject.Predmet.ProtustrankaFormatedWithAdress_1"> MARVEN  d.o.o. KRŠAN, Čepić 49, 52232 Kršan zastupanog po punomoćniku MARINA HONOVIĆ</derivirana_varijabla>
  </DomainObject.Predmet.ProtustrankaFormatedWithAdress>
  <DomainObject.Predmet.ProtustrankaFormatedWithAdressOIB>
    <izvorni_sadrzaj> MARVEN  d.o.o. KRŠAN, OIB 51328942589, Čepić 49, 52232 Kršan zastupanog po punomoćniku MARINA HONOVIĆ</izvorni_sadrzaj>
    <derivirana_varijabla naziv="DomainObject.Predmet.ProtustrankaFormatedWithAdressOIB_1"> MARVEN  d.o.o. KRŠAN, OIB 51328942589, Čepić 49, 52232 Kršan zastupanog po punomoćniku MARINA HONOVIĆ</derivirana_varijabla>
  </DomainObject.Predmet.ProtustrankaFormatedWithAdressOIB>
  <DomainObject.Predmet.ProtustrankaWithAdress>
    <izvorni_sadrzaj>MARVEN  d.o.o. KRŠAN Čepić 49, 52232 Kršan</izvorni_sadrzaj>
    <derivirana_varijabla naziv="DomainObject.Predmet.ProtustrankaWithAdress_1">MARVEN  d.o.o. KRŠAN Čepić 49, 52232 Kršan</derivirana_varijabla>
  </DomainObject.Predmet.ProtustrankaWithAdress>
  <DomainObject.Predmet.ProtustrankaWithAdressOIB>
    <izvorni_sadrzaj>MARVEN  d.o.o. KRŠAN, OIB 51328942589, Čepić 49, 52232 Kršan</izvorni_sadrzaj>
    <derivirana_varijabla naziv="DomainObject.Predmet.ProtustrankaWithAdressOIB_1">MARVEN  d.o.o. KRŠAN, OIB 51328942589, Čepić 49, 52232 Kršan</derivirana_varijabla>
  </DomainObject.Predmet.ProtustrankaWithAdressOIB>
  <DomainObject.Predmet.ProtustrankaNazivFormated>
    <izvorni_sadrzaj>MARVEN  d.o.o. KRŠAN</izvorni_sadrzaj>
    <derivirana_varijabla naziv="DomainObject.Predmet.ProtustrankaNazivFormated_1">MARVEN  d.o.o. KRŠAN</derivirana_varijabla>
  </DomainObject.Predmet.ProtustrankaNazivFormated>
  <DomainObject.Predmet.ProtustrankaNazivFormatedOIB>
    <izvorni_sadrzaj>MARVEN  d.o.o. KRŠAN, OIB 51328942589</izvorni_sadrzaj>
    <derivirana_varijabla naziv="DomainObject.Predmet.ProtustrankaNazivFormatedOIB_1">MARVEN  d.o.o. KRŠAN, OIB 51328942589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MARVEN  d.o.o. KRŠAN</izvorni_sadrzaj>
    <derivirana_varijabla naziv="DomainObject.Predmet.StrankaFormated_1">  MARVEN  d.o.o. KRŠAN</derivirana_varijabla>
  </DomainObject.Predmet.StrankaFormated>
  <DomainObject.Predmet.StrankaFormatedOIB>
    <izvorni_sadrzaj>  MARVEN  d.o.o. KRŠAN, OIB 51328942589</izvorni_sadrzaj>
    <derivirana_varijabla naziv="DomainObject.Predmet.StrankaFormatedOIB_1">  MARVEN  d.o.o. KRŠAN, OIB 51328942589</derivirana_varijabla>
  </DomainObject.Predmet.StrankaFormatedOIB>
  <DomainObject.Predmet.StrankaFormatedWithAdress>
    <izvorni_sadrzaj> MARVEN  d.o.o. KRŠAN, Čepić 49, 52232 Kršan</izvorni_sadrzaj>
    <derivirana_varijabla naziv="DomainObject.Predmet.StrankaFormatedWithAdress_1"> MARVEN  d.o.o. KRŠAN, Čepić 49, 52232 Kršan</derivirana_varijabla>
  </DomainObject.Predmet.StrankaFormatedWithAdress>
  <DomainObject.Predmet.StrankaFormatedWithAdressOIB>
    <izvorni_sadrzaj> MARVEN  d.o.o. KRŠAN, OIB 51328942589, Čepić 49, 52232 Kršan</izvorni_sadrzaj>
    <derivirana_varijabla naziv="DomainObject.Predmet.StrankaFormatedWithAdressOIB_1"> MARVEN  d.o.o. KRŠAN, OIB 51328942589, Čepić 49, 52232 Kršan</derivirana_varijabla>
  </DomainObject.Predmet.StrankaFormatedWithAdressOIB>
  <DomainObject.Predmet.StrankaWithAdress>
    <izvorni_sadrzaj>MARVEN  d.o.o. KRŠAN Čepić 49,52232 Kršan</izvorni_sadrzaj>
    <derivirana_varijabla naziv="DomainObject.Predmet.StrankaWithAdress_1">MARVEN  d.o.o. KRŠAN Čepić 49,52232 Kršan</derivirana_varijabla>
  </DomainObject.Predmet.StrankaWithAdress>
  <DomainObject.Predmet.StrankaWithAdressOIB>
    <izvorni_sadrzaj>MARVEN  d.o.o. KRŠAN, OIB 51328942589, Čepić 49,52232 Kršan</izvorni_sadrzaj>
    <derivirana_varijabla naziv="DomainObject.Predmet.StrankaWithAdressOIB_1">MARVEN  d.o.o. KRŠAN, OIB 51328942589, Čepić 49,52232 Kršan</derivirana_varijabla>
  </DomainObject.Predmet.StrankaWithAdressOIB>
  <DomainObject.Predmet.StrankaNazivFormated>
    <izvorni_sadrzaj>MARVEN  d.o.o. KRŠAN</izvorni_sadrzaj>
    <derivirana_varijabla naziv="DomainObject.Predmet.StrankaNazivFormated_1">MARVEN  d.o.o. KRŠAN</derivirana_varijabla>
  </DomainObject.Predmet.StrankaNazivFormated>
  <DomainObject.Predmet.StrankaNazivFormatedOIB>
    <izvorni_sadrzaj>MARVEN  d.o.o. KRŠAN, OIB 51328942589</izvorni_sadrzaj>
    <derivirana_varijabla naziv="DomainObject.Predmet.StrankaNazivFormatedOIB_1">MARVEN  d.o.o. KRŠAN, OIB 51328942589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MARVEN  d.o.o. KRŠAN</item>
    </izvorni_sadrzaj>
    <derivirana_varijabla naziv="DomainObject.Predmet.StrankaListFormated_1">
      <item>MARVEN  d.o.o. KRŠAN</item>
    </derivirana_varijabla>
  </DomainObject.Predmet.StrankaListFormated>
  <DomainObject.Predmet.StrankaListFormatedOIB>
    <izvorni_sadrzaj>
      <item>MARVEN  d.o.o. KRŠAN, OIB 51328942589</item>
    </izvorni_sadrzaj>
    <derivirana_varijabla naziv="DomainObject.Predmet.StrankaListFormatedOIB_1">
      <item>MARVEN  d.o.o. KRŠAN, OIB 51328942589</item>
    </derivirana_varijabla>
  </DomainObject.Predmet.StrankaListFormatedOIB>
  <DomainObject.Predmet.StrankaListFormatedWithAdress>
    <izvorni_sadrzaj>
      <item>MARVEN  d.o.o. KRŠAN, Čepić 49, 52232 Kršan</item>
    </izvorni_sadrzaj>
    <derivirana_varijabla naziv="DomainObject.Predmet.StrankaListFormatedWithAdress_1">
      <item>MARVEN  d.o.o. KRŠAN, Čepić 49, 52232 Kršan</item>
    </derivirana_varijabla>
  </DomainObject.Predmet.StrankaListFormatedWithAdress>
  <DomainObject.Predmet.StrankaListFormatedWithAdressOIB>
    <izvorni_sadrzaj>
      <item>MARVEN  d.o.o. KRŠAN, OIB 51328942589, Čepić 49, 52232 Kršan</item>
    </izvorni_sadrzaj>
    <derivirana_varijabla naziv="DomainObject.Predmet.StrankaListFormatedWithAdressOIB_1">
      <item>MARVEN  d.o.o. KRŠAN, OIB 51328942589, Čepić 49, 52232 Kršan</item>
    </derivirana_varijabla>
  </DomainObject.Predmet.StrankaListFormatedWithAdressOIB>
  <DomainObject.Predmet.StrankaListNazivFormated>
    <izvorni_sadrzaj>
      <item>MARVEN  d.o.o. KRŠAN</item>
    </izvorni_sadrzaj>
    <derivirana_varijabla naziv="DomainObject.Predmet.StrankaListNazivFormated_1">
      <item>MARVEN  d.o.o. KRŠAN</item>
    </derivirana_varijabla>
  </DomainObject.Predmet.StrankaListNazivFormated>
  <DomainObject.Predmet.StrankaListNazivFormatedOIB>
    <izvorni_sadrzaj>
      <item>MARVEN  d.o.o. KRŠAN, OIB 51328942589</item>
    </izvorni_sadrzaj>
    <derivirana_varijabla naziv="DomainObject.Predmet.StrankaListNazivFormatedOIB_1">
      <item>MARVEN  d.o.o. KRŠAN, OIB 51328942589</item>
    </derivirana_varijabla>
  </DomainObject.Predmet.StrankaListNazivFormatedOIB>
  <DomainObject.Predmet.ProtuStrankaListFormated>
    <izvorni_sadrzaj>
      <item>MARVEN  d.o.o. KRŠAN zastupanog po punomoćniku MARINA HONOVIĆ</item>
    </izvorni_sadrzaj>
    <derivirana_varijabla naziv="DomainObject.Predmet.ProtuStrankaListFormated_1">
      <item>MARVEN  d.o.o. KRŠAN zastupanog po punomoćniku MARINA HONOVIĆ</item>
    </derivirana_varijabla>
  </DomainObject.Predmet.ProtuStrankaListFormated>
  <DomainObject.Predmet.ProtuStrankaListFormatedOIB>
    <izvorni_sadrzaj>
      <item>MARVEN  d.o.o. KRŠAN, OIB 51328942589 zastupanog po punomoćniku MARINA HONOVIĆ</item>
    </izvorni_sadrzaj>
    <derivirana_varijabla naziv="DomainObject.Predmet.ProtuStrankaListFormatedOIB_1">
      <item>MARVEN  d.o.o. KRŠAN, OIB 51328942589 zastupanog po punomoćniku MARINA HONOVIĆ</item>
    </derivirana_varijabla>
  </DomainObject.Predmet.ProtuStrankaListFormatedOIB>
  <DomainObject.Predmet.ProtuStrankaListFormatedWithAdress>
    <izvorni_sadrzaj>
      <item>MARVEN  d.o.o. KRŠAN, Čepić 49, 52232 Kršan zastupanog po punomoćniku MARINA HONOVIĆ</item>
    </izvorni_sadrzaj>
    <derivirana_varijabla naziv="DomainObject.Predmet.ProtuStrankaListFormatedWithAdress_1">
      <item>MARVEN  d.o.o. KRŠAN, Čepić 49, 52232 Kršan zastupanog po punomoćniku MARINA HONOVIĆ</item>
    </derivirana_varijabla>
  </DomainObject.Predmet.ProtuStrankaListFormatedWithAdress>
  <DomainObject.Predmet.ProtuStrankaListFormatedWithAdressOIB>
    <izvorni_sadrzaj>
      <item>MARVEN  d.o.o. KRŠAN, OIB 51328942589, Čepić 49, 52232 Kršan zastupanog po punomoćniku MARINA HONOVIĆ</item>
    </izvorni_sadrzaj>
    <derivirana_varijabla naziv="DomainObject.Predmet.ProtuStrankaListFormatedWithAdressOIB_1">
      <item>MARVEN  d.o.o. KRŠAN, OIB 51328942589, Čepić 49, 52232 Kršan zastupanog po punomoćniku MARINA HONOVIĆ</item>
    </derivirana_varijabla>
  </DomainObject.Predmet.ProtuStrankaListFormatedWithAdressOIB>
  <DomainObject.Predmet.ProtuStrankaListNazivFormated>
    <izvorni_sadrzaj>
      <item>MARVEN  d.o.o. KRŠAN</item>
    </izvorni_sadrzaj>
    <derivirana_varijabla naziv="DomainObject.Predmet.ProtuStrankaListNazivFormated_1">
      <item>MARVEN  d.o.o. KRŠAN</item>
    </derivirana_varijabla>
  </DomainObject.Predmet.ProtuStrankaListNazivFormated>
  <DomainObject.Predmet.ProtuStrankaListNazivFormatedOIB>
    <izvorni_sadrzaj>
      <item>MARVEN  d.o.o. KRŠAN, OIB 51328942589</item>
    </izvorni_sadrzaj>
    <derivirana_varijabla naziv="DomainObject.Predmet.ProtuStrankaListNazivFormatedOIB_1">
      <item>MARVEN  d.o.o. KRŠAN, OIB 51328942589</item>
    </derivirana_varijabla>
  </DomainObject.Predmet.ProtuStrankaListNazivFormatedOIB>
  <DomainObject.Predmet.OstaliListFormated>
    <izvorni_sadrzaj>
      <item>MARINA HONOVIĆ punomoćnik sudionika u postupku MARVEN  d.o.o. KRŠAN</item>
    </izvorni_sadrzaj>
    <derivirana_varijabla naziv="DomainObject.Predmet.OstaliListFormated_1">
      <item>MARINA HONOVIĆ punomoćnik sudionika u postupku MARVEN  d.o.o. KRŠAN</item>
    </derivirana_varijabla>
  </DomainObject.Predmet.OstaliListFormated>
  <DomainObject.Predmet.OstaliListFormatedOIB>
    <izvorni_sadrzaj>
      <item>MARINA HONOVIĆ, OIB 90345115999 punomoćnik sudionika u postupku MARVEN  d.o.o. KRŠAN</item>
    </izvorni_sadrzaj>
    <derivirana_varijabla naziv="DomainObject.Predmet.OstaliListFormatedOIB_1">
      <item>MARINA HONOVIĆ, OIB 90345115999 punomoćnik sudionika u postupku MARVEN  d.o.o. KRŠAN</item>
    </derivirana_varijabla>
  </DomainObject.Predmet.OstaliListFormatedOIB>
  <DomainObject.Predmet.OstaliListFormatedWithAdress>
    <izvorni_sadrzaj>
      <item>MARINA HONOVIĆ, Trg slobode 2/II, 52000 Pazin punomoćnik sudionika u postupku MARVEN  d.o.o. KRŠAN</item>
    </izvorni_sadrzaj>
    <derivirana_varijabla naziv="DomainObject.Predmet.OstaliListFormatedWithAdress_1">
      <item>MARINA HONOVIĆ, Trg slobode 2/II, 52000 Pazin punomoćnik sudionika u postupku MARVEN  d.o.o. KRŠAN</item>
    </derivirana_varijabla>
  </DomainObject.Predmet.OstaliListFormatedWithAdress>
  <DomainObject.Predmet.OstaliListFormatedWithAdressOIB>
    <izvorni_sadrzaj>
      <item>MARINA HONOVIĆ, OIB 90345115999, Trg slobode 2/II, 52000 Pazin punomoćnik sudionika u postupku MARVEN  d.o.o. KRŠAN</item>
    </izvorni_sadrzaj>
    <derivirana_varijabla naziv="DomainObject.Predmet.OstaliListFormatedWithAdressOIB_1">
      <item>MARINA HONOVIĆ, OIB 90345115999, Trg slobode 2/II, 52000 Pazin punomoćnik sudionika u postupku MARVEN  d.o.o. KRŠAN</item>
    </derivirana_varijabla>
  </DomainObject.Predmet.OstaliListFormatedWithAdressOIB>
  <DomainObject.Predmet.OstaliListNazivFormated>
    <izvorni_sadrzaj>
      <item>MARINA HONOVIĆ</item>
    </izvorni_sadrzaj>
    <derivirana_varijabla naziv="DomainObject.Predmet.OstaliListNazivFormated_1">
      <item>MARINA HONOVIĆ</item>
    </derivirana_varijabla>
  </DomainObject.Predmet.OstaliListNazivFormated>
  <DomainObject.Predmet.OstaliListNazivFormatedOIB>
    <izvorni_sadrzaj>
      <item>MARINA HONOVIĆ, OIB 90345115999</item>
    </izvorni_sadrzaj>
    <derivirana_varijabla naziv="DomainObject.Predmet.OstaliListNazivFormatedOIB_1">
      <item>MARINA HONOVIĆ, OIB 90345115999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>St-415/2018-5</izvorni_sadrzaj>
    <derivirana_varijabla naziv="DomainObject.PoslovniBrojDokumenta_1">St-415/2018-5</derivirana_varijabla>
  </DomainObject.PoslovniBrojDokumenta>
  <DomainObject.Predmet.StrankaIDrugi>
    <izvorni_sadrzaj>MARVEN  d.o.o. KRŠAN</izvorni_sadrzaj>
    <derivirana_varijabla naziv="DomainObject.Predmet.StrankaIDrugi_1">MARVEN  d.o.o. KRŠAN</derivirana_varijabla>
  </DomainObject.Predmet.StrankaIDrugi>
  <DomainObject.Predmet.ProtustrankaIDrugi>
    <izvorni_sadrzaj>MARVEN  d.o.o. KRŠAN</izvorni_sadrzaj>
    <derivirana_varijabla naziv="DomainObject.Predmet.ProtustrankaIDrugi_1">MARVEN  d.o.o. KRŠAN</derivirana_varijabla>
  </DomainObject.Predmet.ProtustrankaIDrugi>
  <DomainObject.Predmet.StrankaIDrugiAdressOIB>
    <izvorni_sadrzaj>MARVEN  d.o.o. KRŠAN, OIB 51328942589, Čepić 49, 52232 Kršan</izvorni_sadrzaj>
    <derivirana_varijabla naziv="DomainObject.Predmet.StrankaIDrugiAdressOIB_1">MARVEN  d.o.o. KRŠAN, OIB 51328942589, Čepić 49, 52232 Kršan</derivirana_varijabla>
  </DomainObject.Predmet.StrankaIDrugiAdressOIB>
  <DomainObject.Predmet.ProtustrankaIDrugiAdressOIB>
    <izvorni_sadrzaj>MARVEN  d.o.o. KRŠAN, OIB 51328942589, Čepić 49, 52232 Kršan</izvorni_sadrzaj>
    <derivirana_varijabla naziv="DomainObject.Predmet.ProtustrankaIDrugiAdressOIB_1">MARVEN  d.o.o. KRŠAN, OIB 51328942589, Čepić 49,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MARVEN  d.o.o. KRŠAN</item>
      <item>MARVEN  d.o.o. KRŠAN</item>
      <item>MARINA HONOVIĆ</item>
    </izvorni_sadrzaj>
    <derivirana_varijabla naziv="DomainObject.Predmet.SudioniciListNaziv_1">
      <item>MARVEN  d.o.o. KRŠAN</item>
      <item>MARVEN  d.o.o. KRŠAN</item>
      <item>MARINA HONOVIĆ</item>
    </derivirana_varijabla>
  </DomainObject.Predmet.SudioniciListNaziv>
  <DomainObject.Predmet.SudioniciListAdressOIB>
    <izvorni_sadrzaj>
      <item>MARVEN  d.o.o. KRŠAN, OIB 51328942589, Čepić 49,52232 Kršan</item>
      <item>MARVEN  d.o.o. KRŠAN, OIB 51328942589, Čepić 49,52232 Kršan</item>
      <item>MARINA HONOVIĆ, OIB 90345115999, Trg slobode 2/II,52000 Pazin</item>
    </izvorni_sadrzaj>
    <derivirana_varijabla naziv="DomainObject.Predmet.SudioniciListAdressOIB_1">
      <item>MARVEN  d.o.o. KRŠAN, OIB 51328942589, Čepić 49,52232 Kršan</item>
      <item>MARVEN  d.o.o. KRŠAN, OIB 51328942589, Čepić 49,52232 Kršan</item>
      <item>MARINA HONOVIĆ, OIB 90345115999, Trg slobode 2/II,52000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51328942589</item>
      <item>, OIB 51328942589</item>
      <item>, OIB 90345115999</item>
    </izvorni_sadrzaj>
    <derivirana_varijabla naziv="DomainObject.Predmet.SudioniciListNazivOIB_1">
      <item>, OIB 51328942589</item>
      <item>, OIB 51328942589</item>
      <item>, OIB 90345115999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St-415/2018-2</izvorni_sadrzaj>
    <derivirana_varijabla naziv="DomainObject.PredzadnjaOdlukaIzPredmeta.Oznaka_1">St-415/2018-2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1570</properties:Characters>
  <properties:Lines>47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2018-12-10T09:05:00Z</dcterms:created>
  <dc:creator>Jasmina Matika</dc:creator>
  <cp:lastModifiedBy>Jasmina Matika</cp:lastModifiedBy>
  <dcterms:modified xmlns:xsi="http://www.w3.org/2001/XMLSchema-instance" xsi:type="dcterms:W3CDTF">2018-12-10T09:26:00Z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St-415/2018-5 / Odluka - Rješenje - pokretanje prethodnog postupka radi utvrđivanja uvjeta za otvaranje stečajnog postupka (St-415-18 - RJEŠENJE - PRETHODNI POSTUPAK -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