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76b6e" w14:paraId="b376b6e" w:rsidRDefault="00AE649C" w:rsidP="00FA5B5E" w:rsidR="00AE649C" w:rsidRPr="00B76F3C">
      <w:pPr>
        <w:pStyle w:val="Naslov3"/>
        <w15:collapsed w:val="false"/>
      </w:pPr>
    </w:p>
    <w:p w:rsidRDefault="00DC2AE1" w:rsidP="00DC2AE1" w:rsidR="00CB0EA4">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DC2AE1" w:rsidP="00DC2AE1" w:rsidR="00DC2AE1" w:rsidRPr="00DC2AE1">
      <w:pPr>
        <w:overflowPunct w:val="false"/>
        <w:autoSpaceDE w:val="false"/>
        <w:autoSpaceDN w:val="false"/>
        <w:adjustRightInd w:val="false"/>
        <w:spacing w:after="0"/>
        <w:rPr>
          <w:rFonts w:cs="Times New Roman" w:eastAsia="Times New Roman"/>
          <w:noProof/>
          <w:lang w:eastAsia="hr-HR"/>
        </w:rPr>
      </w:pPr>
    </w:p>
    <w:p w:rsidRDefault="00DC2AE1" w:rsidP="00DC2AE1" w:rsidR="00DC2AE1" w:rsidRPr="00DC2AE1">
      <w:pPr>
        <w:overflowPunct w:val="false"/>
        <w:autoSpaceDE w:val="false"/>
        <w:autoSpaceDN w:val="false"/>
        <w:adjustRightInd w:val="false"/>
        <w:spacing w:after="0"/>
        <w:ind w:firstLine="5954"/>
        <w:rPr>
          <w:rFonts w:cs="Times New Roman" w:eastAsia="Times New Roman"/>
          <w:noProof/>
          <w:lang w:eastAsia="hr-HR"/>
        </w:rPr>
      </w:pPr>
      <w:r w:rsidRPr="00DC2AE1">
        <w:rPr>
          <w:rFonts w:cs="Times New Roman" w:eastAsia="Times New Roman"/>
          <w:noProof/>
          <w:lang w:eastAsia="hr-HR"/>
        </w:rPr>
        <w:t xml:space="preserve">      5 St-72/2016-11</w:t>
      </w:r>
    </w:p>
    <w:p w:rsidRDefault="00DC2AE1" w:rsidP="00DC2AE1" w:rsidR="00DC2AE1" w:rsidRPr="00DC2AE1">
      <w:pPr>
        <w:overflowPunct w:val="false"/>
        <w:autoSpaceDE w:val="false"/>
        <w:autoSpaceDN w:val="false"/>
        <w:adjustRightInd w:val="false"/>
        <w:spacing w:after="0"/>
        <w:ind w:firstLine="5954"/>
        <w:rPr>
          <w:rFonts w:cs="Times New Roman" w:eastAsia="Times New Roman"/>
          <w:noProof/>
          <w:lang w:eastAsia="hr-HR"/>
        </w:rPr>
      </w:pPr>
    </w:p>
    <w:p w:rsidRDefault="00DC2AE1" w:rsidP="00DC2AE1" w:rsidR="00DC2AE1" w:rsidRPr="00DC2AE1">
      <w:pPr>
        <w:overflowPunct w:val="false"/>
        <w:autoSpaceDE w:val="false"/>
        <w:autoSpaceDN w:val="false"/>
        <w:adjustRightInd w:val="false"/>
        <w:spacing w:after="0"/>
        <w:rPr>
          <w:rFonts w:cs="Times New Roman" w:eastAsia="Times New Roman"/>
          <w:noProof/>
          <w:lang w:eastAsia="hr-HR"/>
        </w:rPr>
      </w:pPr>
    </w:p>
    <w:p w:rsidRDefault="00DC2AE1" w:rsidP="00DC2AE1" w:rsidR="00DC2AE1" w:rsidRPr="00DC2AE1">
      <w:pPr>
        <w:overflowPunct w:val="false"/>
        <w:autoSpaceDE w:val="false"/>
        <w:autoSpaceDN w:val="false"/>
        <w:adjustRightInd w:val="false"/>
        <w:spacing w:after="0"/>
        <w:ind w:firstLine="5954"/>
        <w:rPr>
          <w:rFonts w:cs="Times New Roman" w:eastAsia="Times New Roman"/>
          <w:noProof/>
          <w:lang w:eastAsia="hr-HR"/>
        </w:rPr>
      </w:pPr>
    </w:p>
    <w:p w:rsidRDefault="00DC2AE1" w:rsidP="00DC2AE1" w:rsidR="00DC2AE1" w:rsidRPr="00DC2AE1">
      <w:pPr>
        <w:overflowPunct w:val="false"/>
        <w:autoSpaceDE w:val="false"/>
        <w:autoSpaceDN w:val="false"/>
        <w:adjustRightInd w:val="false"/>
        <w:spacing w:after="0"/>
        <w:jc w:val="center"/>
        <w:rPr>
          <w:rFonts w:cs="Times New Roman" w:eastAsia="Times New Roman"/>
          <w:noProof/>
          <w:lang w:eastAsia="hr-HR"/>
        </w:rPr>
      </w:pPr>
      <w:r w:rsidRPr="00DC2AE1">
        <w:rPr>
          <w:rFonts w:cs="Times New Roman" w:eastAsia="Times New Roman"/>
          <w:noProof/>
          <w:lang w:eastAsia="hr-HR"/>
        </w:rPr>
        <w:t>R E P U B L I K A  H R V A T S K A</w:t>
      </w:r>
    </w:p>
    <w:p w:rsidRDefault="00DC2AE1" w:rsidP="00DC2AE1" w:rsidR="00DC2AE1" w:rsidRPr="00DC2AE1">
      <w:pPr>
        <w:overflowPunct w:val="false"/>
        <w:autoSpaceDE w:val="false"/>
        <w:autoSpaceDN w:val="false"/>
        <w:adjustRightInd w:val="false"/>
        <w:spacing w:after="0"/>
        <w:rPr>
          <w:rFonts w:cs="Times New Roman" w:eastAsia="Times New Roman"/>
          <w:noProof/>
          <w:lang w:eastAsia="hr-HR"/>
        </w:rPr>
      </w:pPr>
    </w:p>
    <w:p w:rsidRDefault="00DC2AE1" w:rsidP="00DC2AE1" w:rsidR="00DC2AE1" w:rsidRPr="00DC2AE1">
      <w:pPr>
        <w:overflowPunct w:val="false"/>
        <w:autoSpaceDE w:val="false"/>
        <w:autoSpaceDN w:val="false"/>
        <w:adjustRightInd w:val="false"/>
        <w:spacing w:after="0"/>
        <w:jc w:val="center"/>
        <w:rPr>
          <w:rFonts w:cs="Times New Roman" w:eastAsia="Times New Roman"/>
          <w:noProof/>
          <w:lang w:eastAsia="hr-HR"/>
        </w:rPr>
      </w:pPr>
      <w:r w:rsidRPr="00DC2AE1">
        <w:rPr>
          <w:rFonts w:cs="Times New Roman" w:eastAsia="Times New Roman"/>
          <w:noProof/>
          <w:lang w:eastAsia="hr-HR"/>
        </w:rPr>
        <w:t>R J E Š E N J E</w:t>
      </w:r>
    </w:p>
    <w:p w:rsidRDefault="00DC2AE1" w:rsidP="00DC2AE1" w:rsidR="00DC2AE1" w:rsidRPr="00DC2AE1">
      <w:pPr>
        <w:overflowPunct w:val="false"/>
        <w:autoSpaceDE w:val="false"/>
        <w:autoSpaceDN w:val="false"/>
        <w:adjustRightInd w:val="false"/>
        <w:spacing w:after="0"/>
        <w:rPr>
          <w:rFonts w:cs="Times New Roman" w:eastAsia="Times New Roman"/>
          <w:noProof/>
          <w:lang w:eastAsia="hr-HR"/>
        </w:rPr>
      </w:pPr>
    </w:p>
    <w:p w:rsidRDefault="00DC2AE1" w:rsidP="00DC2AE1" w:rsidR="00DC2AE1" w:rsidRPr="00DC2AE1">
      <w:pPr>
        <w:overflowPunct w:val="false"/>
        <w:autoSpaceDE w:val="false"/>
        <w:autoSpaceDN w:val="false"/>
        <w:adjustRightInd w:val="false"/>
        <w:spacing w:after="0"/>
        <w:ind w:firstLine="851"/>
        <w:jc w:val="both"/>
        <w:rPr>
          <w:rFonts w:cs="Times New Roman" w:eastAsia="Times New Roman"/>
          <w:szCs w:val="20"/>
          <w:lang w:eastAsia="hr-HR" w:val="en-GB"/>
        </w:rPr>
      </w:pPr>
      <w:r w:rsidRPr="00DC2AE1">
        <w:rPr>
          <w:rFonts w:cs="Times New Roman" w:eastAsia="Times New Roman"/>
          <w:szCs w:val="20"/>
          <w:lang w:eastAsia="hr-HR" w:val="en-GB"/>
        </w:rPr>
        <w:t>TRGOVAČKI SUD U BJELOVARU,</w:t>
      </w:r>
      <w:r w:rsidRPr="00DC2AE1">
        <w:rPr>
          <w:rFonts w:cs="Times New Roman" w:eastAsia="Times New Roman"/>
          <w:b/>
          <w:szCs w:val="20"/>
          <w:lang w:eastAsia="hr-HR" w:val="en-GB"/>
        </w:rPr>
        <w:t xml:space="preserve"> </w:t>
      </w:r>
      <w:r w:rsidRPr="00DC2AE1">
        <w:rPr>
          <w:rFonts w:cs="Times New Roman" w:eastAsia="Times New Roman"/>
          <w:szCs w:val="20"/>
          <w:lang w:eastAsia="hr-HR" w:val="en-GB"/>
        </w:rPr>
        <w:t xml:space="preserve">po stečajnom sucu Mariji Petrina Kubica, u stečajnom postupku nad dužnikom </w:t>
      </w:r>
      <w:r w:rsidRPr="00DC2AE1">
        <w:rPr>
          <w:rFonts w:cs="Times New Roman" w:eastAsia="Times New Roman"/>
          <w:szCs w:val="20"/>
          <w:lang w:eastAsia="hr-HR"/>
        </w:rPr>
        <w:t>FINAG d.d. Industrija građevnog materijala, Garešnica, Petra Svačića bb, OIB: 97667432680,</w:t>
      </w:r>
      <w:r w:rsidRPr="00DC2AE1">
        <w:rPr>
          <w:rFonts w:cs="Times New Roman" w:eastAsia="Times New Roman"/>
          <w:szCs w:val="20"/>
          <w:lang w:eastAsia="hr-HR" w:val="en-GB"/>
        </w:rPr>
        <w:t xml:space="preserve"> dana 24. ožujka 2016. </w:t>
      </w:r>
    </w:p>
    <w:p w:rsidRDefault="00DC2AE1" w:rsidP="00DC2AE1" w:rsidR="00DC2AE1" w:rsidRPr="00DC2AE1">
      <w:pPr>
        <w:overflowPunct w:val="false"/>
        <w:autoSpaceDE w:val="false"/>
        <w:autoSpaceDN w:val="false"/>
        <w:adjustRightInd w:val="false"/>
        <w:spacing w:after="0"/>
        <w:rPr>
          <w:rFonts w:cs="Times New Roman" w:eastAsia="Times New Roman"/>
          <w:noProof/>
          <w:lang w:eastAsia="hr-HR"/>
        </w:rPr>
      </w:pPr>
    </w:p>
    <w:p w:rsidRDefault="00DC2AE1" w:rsidP="00DC2AE1" w:rsidR="00DC2AE1" w:rsidRPr="00DC2AE1">
      <w:pPr>
        <w:overflowPunct w:val="false"/>
        <w:autoSpaceDE w:val="false"/>
        <w:autoSpaceDN w:val="false"/>
        <w:adjustRightInd w:val="false"/>
        <w:spacing w:after="0"/>
        <w:jc w:val="center"/>
        <w:rPr>
          <w:rFonts w:cs="Times New Roman" w:eastAsia="Times New Roman"/>
          <w:noProof/>
          <w:lang w:eastAsia="hr-HR"/>
        </w:rPr>
      </w:pPr>
      <w:r w:rsidRPr="00DC2AE1">
        <w:rPr>
          <w:rFonts w:cs="Times New Roman" w:eastAsia="Times New Roman"/>
          <w:noProof/>
          <w:lang w:eastAsia="hr-HR"/>
        </w:rPr>
        <w:t>r i j e š i o  j e</w:t>
      </w:r>
    </w:p>
    <w:p w:rsidRDefault="00DC2AE1" w:rsidP="00DC2AE1" w:rsidR="00DC2AE1" w:rsidRPr="00DC2AE1">
      <w:pPr>
        <w:overflowPunct w:val="false"/>
        <w:autoSpaceDE w:val="false"/>
        <w:autoSpaceDN w:val="false"/>
        <w:adjustRightInd w:val="false"/>
        <w:spacing w:after="0"/>
        <w:rPr>
          <w:rFonts w:cs="Times New Roman" w:eastAsia="Times New Roman"/>
          <w:noProof/>
          <w:lang w:eastAsia="hr-HR"/>
        </w:rPr>
      </w:pPr>
    </w:p>
    <w:p w:rsidRDefault="00DC2AE1" w:rsidP="00DC2AE1" w:rsidR="00DC2AE1" w:rsidRPr="00DC2AE1">
      <w:pPr>
        <w:overflowPunct w:val="false"/>
        <w:autoSpaceDE w:val="false"/>
        <w:autoSpaceDN w:val="false"/>
        <w:adjustRightInd w:val="false"/>
        <w:spacing w:after="0"/>
        <w:ind w:firstLine="851"/>
        <w:jc w:val="both"/>
        <w:rPr>
          <w:rFonts w:cs="Times New Roman" w:eastAsia="Times New Roman"/>
          <w:szCs w:val="20"/>
          <w:lang w:eastAsia="hr-HR"/>
        </w:rPr>
      </w:pPr>
      <w:r w:rsidRPr="00DC2AE1">
        <w:rPr>
          <w:rFonts w:cs="Times New Roman" w:eastAsia="Times New Roman"/>
          <w:noProof/>
          <w:lang w:eastAsia="hr-HR"/>
        </w:rPr>
        <w:t xml:space="preserve">I. Određuje se upis zabilježbe otvaranja stečajnog postupka nad dužnikom </w:t>
      </w:r>
      <w:r w:rsidRPr="00DC2AE1">
        <w:rPr>
          <w:rFonts w:cs="Times New Roman" w:eastAsia="Times New Roman"/>
          <w:szCs w:val="20"/>
          <w:lang w:eastAsia="hr-HR"/>
        </w:rPr>
        <w:t>FINAG d.d. Industrija građevnog materijala, Garešnica, Petra Svačića bb.</w:t>
      </w:r>
    </w:p>
    <w:p w:rsidRDefault="00DC2AE1" w:rsidP="00DC2AE1" w:rsidR="00DC2AE1" w:rsidRPr="00DC2AE1">
      <w:pPr>
        <w:overflowPunct w:val="false"/>
        <w:autoSpaceDE w:val="false"/>
        <w:autoSpaceDN w:val="false"/>
        <w:adjustRightInd w:val="false"/>
        <w:spacing w:after="0"/>
        <w:ind w:firstLine="851"/>
        <w:jc w:val="both"/>
        <w:rPr>
          <w:rFonts w:cs="Times New Roman" w:eastAsia="Times New Roman"/>
          <w:noProof/>
          <w:lang w:eastAsia="hr-HR"/>
        </w:rPr>
      </w:pPr>
    </w:p>
    <w:p w:rsidRDefault="00DC2AE1" w:rsidP="00DC2AE1" w:rsidR="00DC2AE1" w:rsidRPr="00DC2AE1">
      <w:pPr>
        <w:overflowPunct w:val="false"/>
        <w:autoSpaceDE w:val="false"/>
        <w:autoSpaceDN w:val="false"/>
        <w:adjustRightInd w:val="false"/>
        <w:spacing w:after="0"/>
        <w:ind w:firstLine="851"/>
        <w:jc w:val="both"/>
        <w:rPr>
          <w:rFonts w:cs="Times New Roman" w:eastAsia="Times New Roman"/>
          <w:noProof/>
          <w:lang w:eastAsia="hr-HR"/>
        </w:rPr>
      </w:pPr>
      <w:r w:rsidRPr="00DC2AE1">
        <w:rPr>
          <w:rFonts w:cs="Times New Roman" w:eastAsia="Times New Roman"/>
          <w:noProof/>
          <w:lang w:eastAsia="hr-HR"/>
        </w:rPr>
        <w:t xml:space="preserve">II. Ovo rješenje provesti će Zemljišno-knjižni odjel Garešnica Općinskog suda u Bjelovaru, zabilježbom na nekretninama koje se vode kao vlasništvo </w:t>
      </w:r>
      <w:r w:rsidRPr="00DC2AE1">
        <w:rPr>
          <w:rFonts w:cs="Times New Roman" w:eastAsia="Times New Roman"/>
          <w:szCs w:val="20"/>
          <w:lang w:eastAsia="hr-HR"/>
        </w:rPr>
        <w:t xml:space="preserve">FINAG d.d. Industrija građevnog materijala, Garešnica, </w:t>
      </w:r>
      <w:r w:rsidRPr="00DC2AE1">
        <w:rPr>
          <w:rFonts w:cs="Times New Roman" w:eastAsia="Times New Roman"/>
          <w:noProof/>
          <w:lang w:eastAsia="hr-HR"/>
        </w:rPr>
        <w:t xml:space="preserve">a upisane su u </w:t>
      </w:r>
      <w:r w:rsidRPr="00DC2AE1">
        <w:rPr>
          <w:rFonts w:cs="Times New Roman" w:eastAsia="Times New Roman"/>
          <w:b/>
          <w:noProof/>
          <w:lang w:eastAsia="hr-HR"/>
        </w:rPr>
        <w:t xml:space="preserve">zk.ul. 1451 </w:t>
      </w:r>
      <w:r w:rsidRPr="00DC2AE1">
        <w:rPr>
          <w:rFonts w:cs="Times New Roman" w:eastAsia="Times New Roman"/>
          <w:noProof/>
          <w:lang w:eastAsia="hr-HR"/>
        </w:rPr>
        <w:t>k.o. Garešnica</w:t>
      </w:r>
      <w:r w:rsidRPr="00DC2AE1">
        <w:rPr>
          <w:rFonts w:cs="Times New Roman" w:eastAsia="Times New Roman"/>
          <w:b/>
          <w:noProof/>
          <w:lang w:eastAsia="hr-HR"/>
        </w:rPr>
        <w:t xml:space="preserve"> </w:t>
      </w:r>
      <w:r w:rsidRPr="00DC2AE1">
        <w:rPr>
          <w:rFonts w:cs="Times New Roman" w:eastAsia="Times New Roman"/>
          <w:noProof/>
          <w:lang w:eastAsia="hr-HR"/>
        </w:rPr>
        <w:t xml:space="preserve">čk.br. 1527 pogon stolarije sa pripadajućim objektima i dvorište sa 11 jutara 1423 čhv, čk.br. 1530 put sa 144 čhv, čk.br. 1538/27 put i trafostanica sa 56 čhv, u </w:t>
      </w:r>
      <w:r w:rsidRPr="00DC2AE1">
        <w:rPr>
          <w:rFonts w:cs="Times New Roman" w:eastAsia="Times New Roman"/>
          <w:b/>
          <w:noProof/>
          <w:lang w:eastAsia="hr-HR"/>
        </w:rPr>
        <w:t>zk.ul. 2071</w:t>
      </w:r>
      <w:r w:rsidRPr="00DC2AE1">
        <w:rPr>
          <w:rFonts w:cs="Times New Roman" w:eastAsia="Times New Roman"/>
          <w:noProof/>
          <w:lang w:eastAsia="hr-HR"/>
        </w:rPr>
        <w:t xml:space="preserve"> k.o. Garešnica čk.br. 1525/2 poslovna zgrada, dvorište i parkiralište u ul. Petra Svačića sa 777 čhv, poslovna zgrada u ul. Petra Svačića sa 60 čhv, dvorište u ul. Petra Svačića sa 425 čhv, parkiralište u ul. Petra Svačića sa 292 čhv, čk.br. 1529/1 skladišna zgrada i otvoreno skladište u ul. Petra Svačića sa 1 jutro 876 čhv, skladišna zgrada u ul. Petra Svačića sa 299 čhv, otvoreno skladište u ul. Petra Svačića sa 1 jutro 577 čhv, čk.br. 1531 upravna zgrada i dvorište u ul. Petra Svačića sa 448 čhv, upravna zgrada u ul. Petra Svačića sa 27 čhv, dvorište u ul. Petra Svačića sa 421 čhv, u </w:t>
      </w:r>
      <w:r w:rsidRPr="00DC2AE1">
        <w:rPr>
          <w:rFonts w:cs="Times New Roman" w:eastAsia="Times New Roman"/>
          <w:b/>
          <w:noProof/>
          <w:lang w:eastAsia="hr-HR"/>
        </w:rPr>
        <w:t>zk.ul. 2469</w:t>
      </w:r>
      <w:r w:rsidRPr="00DC2AE1">
        <w:rPr>
          <w:rFonts w:cs="Times New Roman" w:eastAsia="Times New Roman"/>
          <w:noProof/>
          <w:lang w:eastAsia="hr-HR"/>
        </w:rPr>
        <w:t xml:space="preserve"> k.o. Garešnica čk.br. 1350/5 oranica krčevina sa 1 jutro 310 čhv, čk.br. 1350/6 oranica krčevina sa 1 jutro, u </w:t>
      </w:r>
      <w:r w:rsidRPr="00DC2AE1">
        <w:rPr>
          <w:rFonts w:cs="Times New Roman" w:eastAsia="Times New Roman"/>
          <w:b/>
          <w:noProof/>
          <w:lang w:eastAsia="hr-HR"/>
        </w:rPr>
        <w:t>zk.ul. 1445</w:t>
      </w:r>
      <w:r w:rsidRPr="00DC2AE1">
        <w:rPr>
          <w:rFonts w:cs="Times New Roman" w:eastAsia="Times New Roman"/>
          <w:noProof/>
          <w:lang w:eastAsia="hr-HR"/>
        </w:rPr>
        <w:t xml:space="preserve"> k.o. Garešnica čk.br. 1526/2 proizvodna hala za opekarske proizvode sa pripadajućim objektima i dvorište sa 9 jutara 4 čhv, u </w:t>
      </w:r>
      <w:r w:rsidRPr="00DC2AE1">
        <w:rPr>
          <w:rFonts w:cs="Times New Roman" w:eastAsia="Times New Roman"/>
          <w:b/>
          <w:noProof/>
          <w:lang w:eastAsia="hr-HR"/>
        </w:rPr>
        <w:t>zk.ul. 1114</w:t>
      </w:r>
      <w:r w:rsidRPr="00DC2AE1">
        <w:rPr>
          <w:rFonts w:cs="Times New Roman" w:eastAsia="Times New Roman"/>
          <w:noProof/>
          <w:lang w:eastAsia="hr-HR"/>
        </w:rPr>
        <w:t xml:space="preserve"> k.o. Gornja Garešnica čk.br. 105/2 oranica krčevina sa 736 čhv, čk.br. 108/2 oranica krčevina sa 930 čhv, čk.br. 112/2 oranica krčevina sa 765 čhv, čk.br. 112/3 oranica krčevina sa 470 čhv, čk.br. 112/4 oranica krčevina sa 1 jutro 348 čhv, čk.br. 115/2 vinograd krčevina sa 276 čhv, čk.br. 115/3 vinograd krčevina sa 308 čhv, čk.br. 115/4 vinograd krčevina sa 400 čhv, čk.br. 115/5 vinograd krčevina sa 292 čhv, čk.br. 164/1 oranica krčevina sa 173 čhv, čk.br. 164/2 oranica krčevina sa 168 čhv, čk.br. 165/1 vinograd krčevina sa 263 čhv, čk.br. 165/2 vinograd krčevina sa 224 čhv, čk.br. 166/1 oranica krčevina sa 32 čhv, čk.br. 166/2 oranica krčevina sa 76 čhv, čk.br. 933/1 livada popovača sa 146 čhv, čk.br. 934/1 oranica popovača sa 352 čhv, u </w:t>
      </w:r>
      <w:r w:rsidRPr="00DC2AE1">
        <w:rPr>
          <w:rFonts w:cs="Times New Roman" w:eastAsia="Times New Roman"/>
          <w:b/>
          <w:noProof/>
          <w:lang w:eastAsia="hr-HR"/>
        </w:rPr>
        <w:t xml:space="preserve">zk.ul. 84 </w:t>
      </w:r>
      <w:r w:rsidRPr="00DC2AE1">
        <w:rPr>
          <w:rFonts w:cs="Times New Roman" w:eastAsia="Times New Roman"/>
          <w:noProof/>
          <w:lang w:eastAsia="hr-HR"/>
        </w:rPr>
        <w:t xml:space="preserve">k.o. Kostanjevac čk.br. 130/6 oranica selište sa 1 jutro 435 čhv, čk.br. 131/2 livada vinograd sa 1090 čhv, čk.br. 132 livada bogaz sa 677 čhv, čk.br. 133 oranica spašnik sa 864 čhv, čk.br. 134 livada bogaz sa 229 čhv, čk.br. 163/4 livada petrenine sa 971 čhv, čk.br. 281/1 oranica široki potok sa 1 jutro 420 čhv, čk.br. 282/1 oranica široki potok sa 1 jutro 301 čhv, čk.br. 282/3 oranica široki potok sa 802 čhv, čk.br. 282/4 oranica široki potok sa 798 čhv, </w:t>
      </w:r>
      <w:r w:rsidRPr="00DC2AE1">
        <w:rPr>
          <w:rFonts w:cs="Times New Roman" w:eastAsia="Times New Roman"/>
          <w:noProof/>
          <w:lang w:eastAsia="hr-HR"/>
        </w:rPr>
        <w:lastRenderedPageBreak/>
        <w:t xml:space="preserve">čk.br. 367/2 oranica i livada pasji potok sa 2 jutra 1269 čhv, čk.br. 367/4 oranica pasji potok sa 1006 čhv, čk.br. 551 oranica mladine sa 224 čhv, čk.br. 553 vinograd mladine sa 584 čhv, čk.br. 555 oranica mladine sa 749 čhv, čk.br. 582 oranica pod vinogradom sa 156 čhv, čk.br. 583 vinograd u mladini sa 282 čhv, čk.br. 941/1 oranica vukov potok sa 1 jutro 955 čhv, čk.br. 941/2 oranica vukov potok sa 2 jutra 1099 čhv, čk.br. 942/1 oranica vukov potok sa 451 čhv, čk.br. 942/2 oranica vukov potok sa 250 čhv, čk.br. 943/1 livada vukov potok sa 200 čhv, čk.br. 943/2 oranica vukov potok sa 340 čhv, čk.br. 969/1 oranica vukov potok sa 592 čhv, čk.br. 970/1 oranica vukov potok sa 451 čhv, čk.br. 971/1 oranica vukov potok sa 716 čhv, čk.br. 977/2 livada vukov potok sa 964 čhv, čk.br. 977/3 livada vukov potok sa 1364 čhv, u </w:t>
      </w:r>
      <w:r w:rsidRPr="00DC2AE1">
        <w:rPr>
          <w:rFonts w:cs="Times New Roman" w:eastAsia="Times New Roman"/>
          <w:b/>
          <w:noProof/>
          <w:lang w:eastAsia="hr-HR"/>
        </w:rPr>
        <w:t>zk.ul. 644</w:t>
      </w:r>
      <w:r w:rsidRPr="00DC2AE1">
        <w:rPr>
          <w:rFonts w:cs="Times New Roman" w:eastAsia="Times New Roman"/>
          <w:noProof/>
          <w:lang w:eastAsia="hr-HR"/>
        </w:rPr>
        <w:t xml:space="preserve"> k.o. Kostanjevac čk.br. 282/2 oranica široki potok sa 1 jutro, u </w:t>
      </w:r>
      <w:r w:rsidRPr="00DC2AE1">
        <w:rPr>
          <w:rFonts w:cs="Times New Roman" w:eastAsia="Times New Roman"/>
          <w:b/>
          <w:noProof/>
          <w:lang w:eastAsia="hr-HR"/>
        </w:rPr>
        <w:t>zk.ul. 807</w:t>
      </w:r>
      <w:r w:rsidRPr="00DC2AE1">
        <w:rPr>
          <w:rFonts w:cs="Times New Roman" w:eastAsia="Times New Roman"/>
          <w:noProof/>
          <w:lang w:eastAsia="hr-HR"/>
        </w:rPr>
        <w:t xml:space="preserve"> k.o. Kostanjevac čk.br. 864/1 oranica naplavki sa 1020 čhv, čk.br. 865/1 oranica grabova luka sa 1 jutro 950 čhv, u </w:t>
      </w:r>
      <w:r w:rsidRPr="00DC2AE1">
        <w:rPr>
          <w:rFonts w:cs="Times New Roman" w:eastAsia="Times New Roman"/>
          <w:b/>
          <w:noProof/>
          <w:lang w:eastAsia="hr-HR"/>
        </w:rPr>
        <w:t>zk.ul.</w:t>
      </w:r>
      <w:r w:rsidRPr="00DC2AE1">
        <w:rPr>
          <w:rFonts w:cs="Times New Roman" w:eastAsia="Times New Roman"/>
          <w:noProof/>
          <w:lang w:eastAsia="hr-HR"/>
        </w:rPr>
        <w:t xml:space="preserve"> </w:t>
      </w:r>
      <w:r w:rsidRPr="00DC2AE1">
        <w:rPr>
          <w:rFonts w:cs="Times New Roman" w:eastAsia="Times New Roman"/>
          <w:b/>
          <w:noProof/>
          <w:lang w:eastAsia="hr-HR"/>
        </w:rPr>
        <w:t xml:space="preserve">914 </w:t>
      </w:r>
      <w:r w:rsidRPr="00DC2AE1">
        <w:rPr>
          <w:rFonts w:cs="Times New Roman" w:eastAsia="Times New Roman"/>
          <w:noProof/>
          <w:lang w:eastAsia="hr-HR"/>
        </w:rPr>
        <w:t xml:space="preserve">k.o. Kostanjevac čk.br. 417/4 oranica selište sa 1 jutro 895 čhv, čk.br. 418 oranica selište sa 198 čhv, čk.br. 420/3 oranica pod vinogradom sa 656 čhv, čk.br. 1699/5 livada jakobska sa 1 jutro 1579 čhv, u </w:t>
      </w:r>
      <w:r w:rsidRPr="00DC2AE1">
        <w:rPr>
          <w:rFonts w:cs="Times New Roman" w:eastAsia="Times New Roman"/>
          <w:b/>
          <w:noProof/>
          <w:lang w:eastAsia="hr-HR"/>
        </w:rPr>
        <w:t>zk.ul. 947</w:t>
      </w:r>
      <w:r w:rsidRPr="00DC2AE1">
        <w:rPr>
          <w:rFonts w:cs="Times New Roman" w:eastAsia="Times New Roman"/>
          <w:noProof/>
          <w:lang w:eastAsia="hr-HR"/>
        </w:rPr>
        <w:t xml:space="preserve"> k.o. Kostanjevac čk.br. 428 oranica bereček u selištu sa 199 čhv, čk.br. 429/2 oranica bereček u selištu sa 1 jutro 1089 čhv, čk.br. 441 oranica bereček u selištu sa 1140 čhv, čk.br. 442 oranica bereček u selištu sa 1400 čhv, čk.br. 743/2 or. poljana sa 2 jutra 475 čhv, u </w:t>
      </w:r>
      <w:r w:rsidRPr="00DC2AE1">
        <w:rPr>
          <w:rFonts w:cs="Times New Roman" w:eastAsia="Times New Roman"/>
          <w:b/>
          <w:noProof/>
          <w:lang w:eastAsia="hr-HR"/>
        </w:rPr>
        <w:t>zk.ul. 765</w:t>
      </w:r>
      <w:r w:rsidRPr="00DC2AE1">
        <w:rPr>
          <w:rFonts w:cs="Times New Roman" w:eastAsia="Times New Roman"/>
          <w:noProof/>
          <w:lang w:eastAsia="hr-HR"/>
        </w:rPr>
        <w:t xml:space="preserve"> k.o. Ruškovac čk.br. 804/1 oranica sv. Anton sa 1328 čhv, čk.br. 805/3 oranica sv. Anton sa 293 čhv, čk.br. 806 oranica sv. Anton sa 833 čhv, čk.br. 838/1 pašnjak nove livade sa 1 jutro 554 čhv, čk.br. 838/4 pašnjak nove livade sa 413 čhv, čk.br. 838/6 oranica nove livade sa 1215 čhv, čk.br. 838/10 oranica nove livade sa 1215 čhv, čk.br. 935/1 oranica vinogradci sa 296 čhv, čk.br. 936/1 oranica vinogradci sa 1 jutro 379 čhv, čk.br. 937/1 oranica vinogradci sa 2 jutra 1129 čhv, čk.br. 944/1 oranica gnojnik pod vinogradom sa 1 jutro 535 čhv, čk.br. 944/3 oranica gnojnik sa 1 jutro 263 čhv, čk.br. 945/1 oranica sa 505 čhv, čk.br. 946/3 oranica vinogradci sa 728 čhv. </w:t>
      </w:r>
    </w:p>
    <w:p w:rsidRDefault="00DC2AE1" w:rsidP="00DC2AE1" w:rsidR="00DC2AE1" w:rsidRPr="00DC2AE1">
      <w:pPr>
        <w:overflowPunct w:val="false"/>
        <w:autoSpaceDE w:val="false"/>
        <w:autoSpaceDN w:val="false"/>
        <w:adjustRightInd w:val="false"/>
        <w:spacing w:after="0"/>
        <w:jc w:val="both"/>
        <w:rPr>
          <w:rFonts w:cs="Times New Roman" w:eastAsia="Times New Roman"/>
          <w:noProof/>
          <w:lang w:eastAsia="hr-HR"/>
        </w:rPr>
      </w:pPr>
    </w:p>
    <w:p w:rsidRDefault="00DC2AE1" w:rsidP="00DC2AE1" w:rsidR="00DC2AE1" w:rsidRPr="00DC2AE1">
      <w:pPr>
        <w:overflowPunct w:val="false"/>
        <w:autoSpaceDE w:val="false"/>
        <w:autoSpaceDN w:val="false"/>
        <w:adjustRightInd w:val="false"/>
        <w:spacing w:after="0"/>
        <w:jc w:val="center"/>
        <w:rPr>
          <w:rFonts w:cs="Times New Roman" w:eastAsia="Times New Roman"/>
          <w:noProof/>
          <w:lang w:eastAsia="hr-HR"/>
        </w:rPr>
      </w:pPr>
      <w:r w:rsidRPr="00DC2AE1">
        <w:rPr>
          <w:rFonts w:cs="Times New Roman" w:eastAsia="Times New Roman"/>
          <w:noProof/>
          <w:lang w:eastAsia="hr-HR"/>
        </w:rPr>
        <w:t>Obrazloženje</w:t>
      </w:r>
    </w:p>
    <w:p w:rsidRDefault="00DC2AE1" w:rsidP="00DC2AE1" w:rsidR="00DC2AE1" w:rsidRPr="00DC2AE1">
      <w:pPr>
        <w:overflowPunct w:val="false"/>
        <w:autoSpaceDE w:val="false"/>
        <w:autoSpaceDN w:val="false"/>
        <w:adjustRightInd w:val="false"/>
        <w:spacing w:after="0"/>
        <w:jc w:val="both"/>
        <w:rPr>
          <w:rFonts w:cs="Times New Roman" w:eastAsia="Times New Roman"/>
          <w:noProof/>
          <w:lang w:eastAsia="hr-HR"/>
        </w:rPr>
      </w:pPr>
    </w:p>
    <w:p w:rsidRDefault="00DC2AE1" w:rsidP="00DC2AE1" w:rsidR="00DC2AE1" w:rsidRPr="00DC2AE1">
      <w:pPr>
        <w:overflowPunct w:val="false"/>
        <w:autoSpaceDE w:val="false"/>
        <w:autoSpaceDN w:val="false"/>
        <w:adjustRightInd w:val="false"/>
        <w:spacing w:after="0"/>
        <w:ind w:firstLine="851"/>
        <w:jc w:val="both"/>
        <w:rPr>
          <w:rFonts w:cs="Times New Roman" w:eastAsia="Times New Roman"/>
          <w:noProof/>
          <w:lang w:eastAsia="hr-HR"/>
        </w:rPr>
      </w:pPr>
      <w:r w:rsidRPr="00DC2AE1">
        <w:rPr>
          <w:rFonts w:cs="Times New Roman" w:eastAsia="Times New Roman"/>
          <w:noProof/>
          <w:lang w:eastAsia="hr-HR"/>
        </w:rPr>
        <w:t xml:space="preserve">Rješenjem ovoga suda br. 5 St-72/2016-7 od 4. ožujka 2016. otvoren je stečajni postupak nad dužnikom </w:t>
      </w:r>
      <w:r w:rsidRPr="00DC2AE1">
        <w:rPr>
          <w:rFonts w:cs="Times New Roman" w:eastAsia="Times New Roman"/>
          <w:szCs w:val="20"/>
          <w:lang w:eastAsia="hr-HR"/>
        </w:rPr>
        <w:t>FINAG d.d. Industrija građevnog materijala, Garešnica</w:t>
      </w:r>
      <w:r w:rsidRPr="00DC2AE1">
        <w:rPr>
          <w:rFonts w:cs="Times New Roman" w:eastAsia="Times New Roman"/>
          <w:noProof/>
          <w:lang w:eastAsia="hr-HR"/>
        </w:rPr>
        <w:t xml:space="preserve">. Istim rješenjem je određeno da će se otvaranje stečajnog postupka, sukladno čl.54. st.6. Stečajnog zakona </w:t>
      </w:r>
      <w:r w:rsidRPr="00DC2AE1">
        <w:rPr>
          <w:rFonts w:cs="Times New Roman" w:eastAsia="Times New Roman"/>
          <w:noProof/>
          <w:szCs w:val="20"/>
          <w:lang w:eastAsia="hr-HR"/>
        </w:rPr>
        <w:t>(</w:t>
      </w:r>
      <w:r w:rsidRPr="00DC2AE1">
        <w:rPr>
          <w:rFonts w:cs="Times New Roman" w:eastAsia="Times New Roman"/>
          <w:noProof/>
          <w:szCs w:val="20"/>
          <w:lang w:eastAsia="hr-HR" w:val="en-GB"/>
        </w:rPr>
        <w:t>Narodne novine br. 44/96, 29/99, 123/03, 82/06, 116/10, 25/12 i 133/12)</w:t>
      </w:r>
      <w:r w:rsidRPr="00DC2AE1">
        <w:rPr>
          <w:rFonts w:cs="Times New Roman" w:eastAsia="Times New Roman"/>
          <w:noProof/>
          <w:lang w:eastAsia="hr-HR"/>
        </w:rPr>
        <w:t>, upisati u zemljišne knjige.</w:t>
      </w:r>
    </w:p>
    <w:p w:rsidRDefault="00DC2AE1" w:rsidP="00DC2AE1" w:rsidR="00DC2AE1" w:rsidRPr="00DC2AE1">
      <w:pPr>
        <w:overflowPunct w:val="false"/>
        <w:autoSpaceDE w:val="false"/>
        <w:autoSpaceDN w:val="false"/>
        <w:adjustRightInd w:val="false"/>
        <w:spacing w:after="0"/>
        <w:ind w:firstLine="851"/>
        <w:jc w:val="both"/>
        <w:rPr>
          <w:rFonts w:cs="Times New Roman" w:eastAsia="Times New Roman"/>
          <w:noProof/>
          <w:lang w:eastAsia="hr-HR"/>
        </w:rPr>
      </w:pPr>
    </w:p>
    <w:p w:rsidRDefault="00DC2AE1" w:rsidP="00DC2AE1" w:rsidR="00DC2AE1" w:rsidRPr="00DC2AE1">
      <w:pPr>
        <w:overflowPunct w:val="false"/>
        <w:autoSpaceDE w:val="false"/>
        <w:autoSpaceDN w:val="false"/>
        <w:adjustRightInd w:val="false"/>
        <w:spacing w:after="0"/>
        <w:ind w:firstLine="851"/>
        <w:jc w:val="both"/>
        <w:rPr>
          <w:rFonts w:cs="Times New Roman" w:eastAsia="Times New Roman"/>
          <w:noProof/>
          <w:lang w:eastAsia="hr-HR"/>
        </w:rPr>
      </w:pPr>
      <w:r w:rsidRPr="00DC2AE1">
        <w:rPr>
          <w:rFonts w:cs="Times New Roman" w:eastAsia="Times New Roman"/>
          <w:noProof/>
          <w:lang w:eastAsia="hr-HR"/>
        </w:rPr>
        <w:t>Tijekom stečajnog postupka ovaj sud je pribavio podatke o nekretninama koje su u vlasništvu stečajnog dužnika, tako da je utvrdio katastarski broj i površinu katastarskih čestica te podatke o katastarskoj općini u kojoj te čestice leže. Stoga je ovim rješenjem određena zabilježba upisa otvaranja stečajnog postupka, kako je to navedeno u izreci.</w:t>
      </w:r>
    </w:p>
    <w:p w:rsidRDefault="00DC2AE1" w:rsidP="00DC2AE1" w:rsidR="00DC2AE1" w:rsidRPr="00DC2AE1">
      <w:pPr>
        <w:overflowPunct w:val="false"/>
        <w:autoSpaceDE w:val="false"/>
        <w:autoSpaceDN w:val="false"/>
        <w:adjustRightInd w:val="false"/>
        <w:spacing w:after="0"/>
        <w:ind w:firstLine="851"/>
        <w:jc w:val="both"/>
        <w:rPr>
          <w:rFonts w:cs="Times New Roman" w:eastAsia="Times New Roman"/>
          <w:noProof/>
          <w:lang w:eastAsia="hr-HR"/>
        </w:rPr>
      </w:pPr>
    </w:p>
    <w:p w:rsidRDefault="00DC2AE1" w:rsidP="00DC2AE1" w:rsidR="00DC2AE1" w:rsidRPr="00DC2AE1">
      <w:pPr>
        <w:overflowPunct w:val="false"/>
        <w:autoSpaceDE w:val="false"/>
        <w:autoSpaceDN w:val="false"/>
        <w:adjustRightInd w:val="false"/>
        <w:spacing w:after="0"/>
        <w:jc w:val="center"/>
        <w:rPr>
          <w:rFonts w:cs="Times New Roman" w:eastAsia="Times New Roman"/>
          <w:noProof/>
          <w:lang w:eastAsia="hr-HR"/>
        </w:rPr>
      </w:pPr>
      <w:r w:rsidRPr="00DC2AE1">
        <w:rPr>
          <w:rFonts w:cs="Times New Roman" w:eastAsia="Times New Roman"/>
          <w:noProof/>
          <w:lang w:eastAsia="hr-HR"/>
        </w:rPr>
        <w:t>U Bjelovaru, 24. ožujka 2016.</w:t>
      </w:r>
    </w:p>
    <w:p w:rsidRDefault="00DC2AE1" w:rsidP="00DC2AE1" w:rsidR="00DC2AE1" w:rsidRPr="00DC2AE1">
      <w:pPr>
        <w:overflowPunct w:val="false"/>
        <w:autoSpaceDE w:val="false"/>
        <w:autoSpaceDN w:val="false"/>
        <w:adjustRightInd w:val="false"/>
        <w:spacing w:after="0"/>
        <w:jc w:val="both"/>
        <w:rPr>
          <w:rFonts w:cs="Times New Roman" w:eastAsia="Times New Roman"/>
          <w:noProof/>
          <w:lang w:eastAsia="hr-HR"/>
        </w:rPr>
      </w:pPr>
    </w:p>
    <w:p w:rsidRDefault="00DC2AE1" w:rsidP="00DC2AE1" w:rsidR="00DC2AE1" w:rsidRPr="00DC2AE1">
      <w:pPr>
        <w:overflowPunct w:val="false"/>
        <w:autoSpaceDE w:val="false"/>
        <w:autoSpaceDN w:val="false"/>
        <w:adjustRightInd w:val="false"/>
        <w:spacing w:after="0"/>
        <w:ind w:firstLine="5245"/>
        <w:jc w:val="both"/>
        <w:rPr>
          <w:rFonts w:cs="Times New Roman" w:eastAsia="Times New Roman"/>
          <w:noProof/>
          <w:lang w:eastAsia="hr-HR"/>
        </w:rPr>
      </w:pPr>
      <w:r w:rsidRPr="00DC2AE1">
        <w:rPr>
          <w:rFonts w:cs="Times New Roman" w:eastAsia="Times New Roman"/>
          <w:noProof/>
          <w:lang w:eastAsia="hr-HR"/>
        </w:rPr>
        <w:t>STEČAJNI SUDAC</w:t>
      </w:r>
    </w:p>
    <w:p w:rsidRDefault="00DC2AE1" w:rsidP="00DC2AE1" w:rsidR="00DC2AE1" w:rsidRPr="00DC2AE1">
      <w:pPr>
        <w:overflowPunct w:val="false"/>
        <w:autoSpaceDE w:val="false"/>
        <w:autoSpaceDN w:val="false"/>
        <w:adjustRightInd w:val="false"/>
        <w:spacing w:after="0"/>
        <w:ind w:firstLine="4820"/>
        <w:jc w:val="both"/>
        <w:rPr>
          <w:rFonts w:cs="Times New Roman" w:eastAsia="Times New Roman"/>
          <w:noProof/>
          <w:lang w:eastAsia="hr-HR"/>
        </w:rPr>
      </w:pPr>
      <w:r w:rsidRPr="00DC2AE1">
        <w:rPr>
          <w:rFonts w:cs="Times New Roman" w:eastAsia="Times New Roman"/>
          <w:noProof/>
          <w:lang w:eastAsia="hr-HR"/>
        </w:rPr>
        <w:t xml:space="preserve">MARIJA PETRINA KUBICA </w:t>
      </w:r>
    </w:p>
    <w:p w:rsidRDefault="00DC2AE1" w:rsidP="00DC2AE1" w:rsidR="00DC2AE1" w:rsidRPr="00DC2AE1">
      <w:pPr>
        <w:overflowPunct w:val="false"/>
        <w:autoSpaceDE w:val="false"/>
        <w:autoSpaceDN w:val="false"/>
        <w:adjustRightInd w:val="false"/>
        <w:spacing w:after="0"/>
        <w:jc w:val="both"/>
        <w:rPr>
          <w:rFonts w:cs="Times New Roman" w:eastAsia="Times New Roman"/>
          <w:noProof/>
          <w:lang w:eastAsia="hr-HR"/>
        </w:rPr>
      </w:pPr>
    </w:p>
    <w:p w:rsidRDefault="00DC2AE1" w:rsidP="00DC2AE1" w:rsidR="00DC2AE1" w:rsidRPr="00DC2AE1">
      <w:pPr>
        <w:overflowPunct w:val="false"/>
        <w:autoSpaceDE w:val="false"/>
        <w:autoSpaceDN w:val="false"/>
        <w:adjustRightInd w:val="false"/>
        <w:spacing w:after="0"/>
        <w:jc w:val="both"/>
        <w:rPr>
          <w:rFonts w:cs="Times New Roman" w:eastAsia="Times New Roman"/>
          <w:noProof/>
          <w:lang w:eastAsia="hr-HR"/>
        </w:rPr>
      </w:pPr>
    </w:p>
    <w:p w:rsidRDefault="00DC2AE1" w:rsidP="00DC2AE1" w:rsidR="00DC2AE1" w:rsidRPr="00DC2AE1">
      <w:pPr>
        <w:overflowPunct w:val="false"/>
        <w:autoSpaceDE w:val="false"/>
        <w:autoSpaceDN w:val="false"/>
        <w:adjustRightInd w:val="false"/>
        <w:spacing w:after="0"/>
        <w:jc w:val="both"/>
        <w:rPr>
          <w:rFonts w:cs="Times New Roman" w:eastAsia="Times New Roman"/>
          <w:noProof/>
          <w:lang w:eastAsia="hr-HR"/>
        </w:rPr>
      </w:pPr>
    </w:p>
    <w:p w:rsidRDefault="00DC2AE1" w:rsidP="00DC2AE1" w:rsidR="00DC2AE1">
      <w:pPr>
        <w:overflowPunct w:val="false"/>
        <w:autoSpaceDE w:val="false"/>
        <w:autoSpaceDN w:val="false"/>
        <w:adjustRightInd w:val="false"/>
        <w:spacing w:after="0"/>
        <w:jc w:val="both"/>
        <w:rPr>
          <w:rFonts w:cs="Times New Roman" w:eastAsia="Times New Roman"/>
          <w:noProof/>
          <w:lang w:eastAsia="hr-HR"/>
        </w:rPr>
      </w:pPr>
      <w:r w:rsidRPr="00DC2AE1">
        <w:rPr>
          <w:rFonts w:cs="Times New Roman" w:eastAsia="Times New Roman"/>
          <w:noProof/>
          <w:lang w:eastAsia="hr-HR"/>
        </w:rPr>
        <w:t>POUKA O PRAVNOM LIJEKU: Protiv ovog rješenja može se podnijeti žalba u roku od 8 dana od primitka, na Visoki trgovački sud RH u Zagrebu, a putem ovog suda. Žalba se podnosi u tri primjerka. Žalba ne zadržava ovrhu rješenja (čl.11. Stečajnog zakona).</w:t>
      </w:r>
    </w:p>
    <w:p w:rsidRDefault="00DC2AE1" w:rsidP="00DC2AE1" w:rsidR="00DC2AE1" w:rsidRPr="00DC2AE1">
      <w:pPr>
        <w:overflowPunct w:val="false"/>
        <w:autoSpaceDE w:val="false"/>
        <w:autoSpaceDN w:val="false"/>
        <w:adjustRightInd w:val="false"/>
        <w:spacing w:after="0"/>
        <w:jc w:val="both"/>
        <w:rPr>
          <w:rFonts w:cs="Times New Roman" w:eastAsia="Times New Roman"/>
          <w:noProof/>
          <w:lang w:eastAsia="hr-HR"/>
        </w:rPr>
      </w:pPr>
      <w:bookmarkStart w:name="_GoBack" w:id="0"/>
      <w:bookmarkEnd w:id="0"/>
    </w:p>
    <w:p w:rsidRDefault="00DC2AE1" w:rsidP="00DC2AE1" w:rsidR="00DC2AE1" w:rsidRPr="00DC2AE1">
      <w:pPr>
        <w:overflowPunct w:val="false"/>
        <w:autoSpaceDE w:val="false"/>
        <w:autoSpaceDN w:val="false"/>
        <w:adjustRightInd w:val="false"/>
        <w:spacing w:after="0"/>
        <w:jc w:val="both"/>
        <w:rPr>
          <w:rFonts w:cs="Times New Roman" w:eastAsia="Times New Roman"/>
          <w:noProof/>
          <w:lang w:eastAsia="hr-HR"/>
        </w:rPr>
      </w:pPr>
      <w:r w:rsidRPr="00DC2AE1">
        <w:rPr>
          <w:rFonts w:cs="Times New Roman" w:eastAsia="Times New Roman"/>
          <w:noProof/>
          <w:lang w:eastAsia="hr-HR"/>
        </w:rPr>
        <w:lastRenderedPageBreak/>
        <w:t>Rj.</w:t>
      </w:r>
    </w:p>
    <w:p w:rsidRDefault="00DC2AE1" w:rsidP="00DC2AE1" w:rsidR="00DC2AE1" w:rsidRPr="00DC2AE1">
      <w:pPr>
        <w:overflowPunct w:val="false"/>
        <w:autoSpaceDE w:val="false"/>
        <w:autoSpaceDN w:val="false"/>
        <w:adjustRightInd w:val="false"/>
        <w:spacing w:after="0"/>
        <w:jc w:val="both"/>
        <w:rPr>
          <w:rFonts w:cs="Times New Roman" w:eastAsia="Times New Roman"/>
          <w:noProof/>
          <w:lang w:eastAsia="hr-HR"/>
        </w:rPr>
      </w:pPr>
      <w:r w:rsidRPr="00DC2AE1">
        <w:rPr>
          <w:rFonts w:cs="Times New Roman" w:eastAsia="Times New Roman"/>
          <w:noProof/>
          <w:lang w:eastAsia="hr-HR"/>
        </w:rPr>
        <w:t xml:space="preserve">DNA:stečajnom upravitelju </w:t>
      </w:r>
    </w:p>
    <w:p w:rsidRDefault="00DC2AE1" w:rsidP="00DC2AE1" w:rsidR="00DC2AE1" w:rsidRPr="00DC2AE1">
      <w:pPr>
        <w:overflowPunct w:val="false"/>
        <w:autoSpaceDE w:val="false"/>
        <w:autoSpaceDN w:val="false"/>
        <w:adjustRightInd w:val="false"/>
        <w:spacing w:after="0"/>
        <w:jc w:val="both"/>
        <w:rPr>
          <w:rFonts w:cs="Times New Roman" w:eastAsia="Times New Roman"/>
          <w:noProof/>
          <w:lang w:eastAsia="hr-HR"/>
        </w:rPr>
      </w:pPr>
      <w:r w:rsidRPr="00DC2AE1">
        <w:rPr>
          <w:rFonts w:cs="Times New Roman" w:eastAsia="Times New Roman"/>
          <w:noProof/>
          <w:lang w:eastAsia="hr-HR"/>
        </w:rPr>
        <w:t xml:space="preserve">         Općinskom sudu u Bjelovaru, ZK odjel Garešnica</w:t>
      </w:r>
    </w:p>
    <w:p w:rsidRDefault="00DC2AE1" w:rsidP="00DC2AE1" w:rsidR="00DC2AE1" w:rsidRPr="00DC2AE1">
      <w:pPr>
        <w:overflowPunct w:val="false"/>
        <w:autoSpaceDE w:val="false"/>
        <w:autoSpaceDN w:val="false"/>
        <w:adjustRightInd w:val="false"/>
        <w:spacing w:after="0"/>
        <w:jc w:val="both"/>
        <w:rPr>
          <w:rFonts w:cs="Times New Roman" w:eastAsia="Times New Roman"/>
          <w:noProof/>
          <w:lang w:eastAsia="hr-HR"/>
        </w:rPr>
      </w:pPr>
      <w:r w:rsidRPr="00DC2AE1">
        <w:rPr>
          <w:rFonts w:cs="Times New Roman" w:eastAsia="Times New Roman"/>
          <w:noProof/>
          <w:lang w:eastAsia="hr-HR"/>
        </w:rPr>
        <w:t xml:space="preserve">         e-oglasna ploča</w:t>
      </w:r>
    </w:p>
    <w:p w:rsidRDefault="00DC2AE1" w:rsidP="00DC2AE1" w:rsidR="00DC2AE1" w:rsidRPr="00DC2AE1">
      <w:pPr>
        <w:overflowPunct w:val="false"/>
        <w:autoSpaceDE w:val="false"/>
        <w:autoSpaceDN w:val="false"/>
        <w:adjustRightInd w:val="false"/>
        <w:spacing w:after="0"/>
        <w:jc w:val="both"/>
        <w:rPr>
          <w:rFonts w:cs="Times New Roman" w:eastAsia="Times New Roman"/>
          <w:noProof/>
          <w:lang w:eastAsia="hr-HR"/>
        </w:rPr>
      </w:pPr>
      <w:r w:rsidRPr="00DC2AE1">
        <w:rPr>
          <w:rFonts w:cs="Times New Roman" w:eastAsia="Times New Roman"/>
          <w:noProof/>
          <w:lang w:eastAsia="hr-HR"/>
        </w:rPr>
        <w:t>Bj.24.3.2016.</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AE1"/>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788707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2016.</izvorni_sadrzaj>
    <derivirana_varijabla naziv="DomainObject.DatumDonosenjaOdluke_1">24.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St-72/2016-11</izvorni_sadrzaj>
    <derivirana_varijabla naziv="DomainObject.Oznaka_1">St-72/2016-11</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derivirana_varijabla>
  </DomainObject.Predmet.OstaliListFormatedWithAdressOIB>
  <DomainObject.Predmet.OstaliListNazivFormated>
    <izvorni_sadrzaj>
      <item>BOŽICA JUREC, dipl. iur.</item>
      <item>Marin Draženović</item>
      <item>Financijska agencija</item>
      <item>Marina Lacković</item>
      <item>Vinko Ljubičić</item>
    </izvorni_sadrzaj>
    <derivirana_varijabla naziv="DomainObject.Predmet.OstaliListNazivFormated_1">
      <item>BOŽICA JUREC, dipl. iur.</item>
      <item>Marin Draženović</item>
      <item>Financijska agencija</item>
      <item>Marina Lacković</item>
      <item>Vinko Ljubičić</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zvorni_sadrzaj>
    <derivirana_varijabla naziv="DomainObject.Predmet.OstaliListNazivFormatedOIB_1">
      <item>BOŽICA JUREC, dipl. iur.</item>
      <item>Marin Draženović, OIB 98801337349</item>
      <item>Financijska agencija</item>
      <item>Marina Lacković</item>
      <item>Vinko Ljubičić, OIB 91327367435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St-72/2016-11</izvorni_sadrzaj>
    <derivirana_varijabla naziv="DomainObject.PoslovniBrojDokumenta_1">St-72/2016-11</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C30D4E-AAF6-4DD0-9834-19565693A4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1078</properties:Words>
  <properties:Characters>5235</properties:Characters>
  <properties:Lines>103</properties:Lines>
  <properties:Paragraphs>19</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2016-03-24T13:30:00Z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St-72/2016-11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