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d153" w14:paraId="7bcd153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7347C6">
        <w:rPr>
          <w:rFonts w:cs="Times New Roman" w:hAnsi="Times New Roman" w:ascii="Times New Roman"/>
          <w:b/>
          <w:sz w:val="24"/>
          <w:szCs w:val="24"/>
        </w:rPr>
        <w:t>60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7347C6">
        <w:rPr>
          <w:rFonts w:cs="Times New Roman" w:hAnsi="Times New Roman" w:ascii="Times New Roman"/>
          <w:sz w:val="24"/>
          <w:szCs w:val="24"/>
        </w:rPr>
        <w:t>HOTEL ZABLAĆE d.o.o. iz Šibenika, Mate Leoni 1, MBS:100009474, OIB:19855021147</w:t>
      </w:r>
      <w:r w:rsidR="00850676">
        <w:rPr>
          <w:rFonts w:cs="Times New Roman" w:hAnsi="Times New Roman" w:ascii="Times New Roman"/>
          <w:sz w:val="24"/>
          <w:szCs w:val="24"/>
        </w:rPr>
        <w:t>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7347C6">
        <w:rPr>
          <w:rFonts w:cs="Times New Roman" w:hAnsi="Times New Roman" w:ascii="Times New Roman"/>
          <w:sz w:val="24"/>
          <w:szCs w:val="24"/>
        </w:rPr>
        <w:t>HOTEL ZABLAĆE d.o.o. iz Šibenika, Mate Leoni 1, MBS:100009474, OIB:19855021147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7347C6">
        <w:rPr>
          <w:rFonts w:cs="Times New Roman" w:hAnsi="Times New Roman" w:ascii="Times New Roman"/>
          <w:sz w:val="24"/>
          <w:szCs w:val="24"/>
        </w:rPr>
        <w:t>2.236,92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347C6">
        <w:rPr>
          <w:rFonts w:cs="Times New Roman" w:hAnsi="Times New Roman" w:ascii="Times New Roman"/>
          <w:sz w:val="24"/>
          <w:szCs w:val="24"/>
        </w:rPr>
        <w:t>Zdenko Međimorec iz Križevaca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7347C6">
        <w:rPr>
          <w:rFonts w:cs="Times New Roman" w:hAnsi="Times New Roman" w:ascii="Times New Roman"/>
          <w:sz w:val="24"/>
          <w:szCs w:val="24"/>
        </w:rPr>
        <w:t>roj 221-60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339E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9E3855" w:rsidR="009E385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347C6">
        <w:rPr>
          <w:rFonts w:cs="Times New Roman" w:hAnsi="Times New Roman" w:ascii="Times New Roman"/>
          <w:sz w:val="24"/>
          <w:szCs w:val="24"/>
        </w:rPr>
        <w:t>Zdenko Međimorec, Zagrebačka ulica 25, Križevci</w:t>
      </w:r>
    </w:p>
    <w:p w:rsidRDefault="009E3855" w:rsidP="009E3855" w:rsidR="009E385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A25DCE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314" w:rsidP="0064642A" w:rsidR="00597314">
      <w:pPr>
        <w:spacing w:lineRule="auto" w:line="240" w:after="0"/>
      </w:pPr>
      <w:r>
        <w:separator/>
      </w:r>
    </w:p>
  </w:endnote>
  <w:endnote w:id="0" w:type="continuationSeparator">
    <w:p w:rsidRDefault="00597314" w:rsidP="0064642A" w:rsidR="005973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314" w:rsidP="0064642A" w:rsidR="00597314">
      <w:pPr>
        <w:spacing w:lineRule="auto" w:line="240" w:after="0"/>
      </w:pPr>
      <w:r>
        <w:separator/>
      </w:r>
    </w:p>
  </w:footnote>
  <w:footnote w:id="0" w:type="continuationSeparator">
    <w:p w:rsidRDefault="00597314" w:rsidP="0064642A" w:rsidR="005973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7347C6">
      <w:t>60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339E2"/>
    <w:rsid w:val="001E6910"/>
    <w:rsid w:val="00213889"/>
    <w:rsid w:val="00332C05"/>
    <w:rsid w:val="00381125"/>
    <w:rsid w:val="004968F5"/>
    <w:rsid w:val="00597314"/>
    <w:rsid w:val="0064642A"/>
    <w:rsid w:val="00661212"/>
    <w:rsid w:val="0071035B"/>
    <w:rsid w:val="00711DB8"/>
    <w:rsid w:val="007347C6"/>
    <w:rsid w:val="007F555B"/>
    <w:rsid w:val="00850676"/>
    <w:rsid w:val="009E3855"/>
    <w:rsid w:val="00A25DCE"/>
    <w:rsid w:val="00AB65C4"/>
    <w:rsid w:val="00B161D5"/>
    <w:rsid w:val="00B82C19"/>
    <w:rsid w:val="00CC10E4"/>
    <w:rsid w:val="00D56DD5"/>
    <w:rsid w:val="00DD47F0"/>
    <w:rsid w:val="00EE0810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25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D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DC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D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D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25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D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DC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D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D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79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ZABLAĆE d.o.o. za ugostiteljstvo i turizam</izvorni_sadrzaj>
    <derivirana_varijabla naziv="DomainObject.Predmet.ProtustrankaFormated_1">  HOTEL ZABLAĆE d.o.o. za ugostiteljstvo i turizam</derivirana_varijabla>
  </DomainObject.Predmet.ProtustrankaFormated>
  <DomainObject.Predmet.ProtustrankaFormatedOIB>
    <izvorni_sadrzaj>  HOTEL ZABLAĆE d.o.o. za ugostiteljstvo i turizam, OIB 19855021147</izvorni_sadrzaj>
    <derivirana_varijabla naziv="DomainObject.Predmet.ProtustrankaFormatedOIB_1">  HOTEL ZABLAĆE d.o.o. za ugostiteljstvo i turizam, OIB 19855021147</derivirana_varijabla>
  </DomainObject.Predmet.ProtustrankaFormatedOIB>
  <DomainObject.Predmet.ProtustrankaFormatedWithAdress>
    <izvorni_sadrzaj> HOTEL ZABLAĆE d.o.o. za ugostiteljstvo i turizam, Mate Leoni 1, 22000 Šibenik</izvorni_sadrzaj>
    <derivirana_varijabla naziv="DomainObject.Predmet.ProtustrankaFormatedWithAdress_1"> HOTEL ZABLAĆE d.o.o. za ugostiteljstvo i turizam, Mate Leoni 1, 22000 Šibenik</derivirana_varijabla>
  </DomainObject.Predmet.ProtustrankaFormatedWithAdress>
  <DomainObject.Predmet.ProtustrankaFormatedWithAdressOIB>
    <izvorni_sadrzaj> HOTEL ZABLAĆE d.o.o. za ugostiteljstvo i turizam, OIB 19855021147, Mate Leoni 1, 22000 Šibenik</izvorni_sadrzaj>
    <derivirana_varijabla naziv="DomainObject.Predmet.ProtustrankaFormatedWithAdressOIB_1"> HOTEL ZABLAĆE d.o.o. za ugostiteljstvo i turizam, OIB 19855021147, Mate Leoni 1, 22000 Šibenik</derivirana_varijabla>
  </DomainObject.Predmet.ProtustrankaFormatedWithAdressOIB>
  <DomainObject.Predmet.ProtustrankaWithAdress>
    <izvorni_sadrzaj>HOTEL ZABLAĆE d.o.o. za ugostiteljstvo i turizam Mate Leoni 1, 22000 Šibenik</izvorni_sadrzaj>
    <derivirana_varijabla naziv="DomainObject.Predmet.ProtustrankaWithAdress_1">HOTEL ZABLAĆE d.o.o. za ugostiteljstvo i turizam Mate Leoni 1, 22000 Šibenik</derivirana_varijabla>
  </DomainObject.Predmet.ProtustrankaWithAdress>
  <DomainObject.Predmet.ProtustrankaWithAdressOIB>
    <izvorni_sadrzaj>HOTEL ZABLAĆE d.o.o. za ugostiteljstvo i turizam, OIB 19855021147, Mate Leoni 1, 22000 Šibenik</izvorni_sadrzaj>
    <derivirana_varijabla naziv="DomainObject.Predmet.ProtustrankaWithAdressOIB_1">HOTEL ZABLAĆE d.o.o. za ugostiteljstvo i turizam, OIB 19855021147, Mate Leoni 1, 22000 Šibenik</derivirana_varijabla>
  </DomainObject.Predmet.ProtustrankaWithAdressOIB>
  <DomainObject.Predmet.ProtustrankaNazivFormated>
    <izvorni_sadrzaj>HOTEL ZABLAĆE d.o.o. za ugostiteljstvo i turizam</izvorni_sadrzaj>
    <derivirana_varijabla naziv="DomainObject.Predmet.ProtustrankaNazivFormated_1">HOTEL ZABLAĆE d.o.o. za ugostiteljstvo i turizam</derivirana_varijabla>
  </DomainObject.Predmet.ProtustrankaNazivFormated>
  <DomainObject.Predmet.ProtustrankaNazivFormatedOIB>
    <izvorni_sadrzaj>HOTEL ZABLAĆE d.o.o. za ugostiteljstvo i turizam, OIB 19855021147</izvorni_sadrzaj>
    <derivirana_varijabla naziv="DomainObject.Predmet.ProtustrankaNazivFormatedOIB_1">HOTEL ZABLAĆE d.o.o. za ugostiteljstvo i turizam, OIB 19855021147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HOTEL ZABLAĆE d.o.o. za ugostiteljstvo i turizam</item>
    </izvorni_sadrzaj>
    <derivirana_varijabla naziv="DomainObject.Predmet.ProtuStrankaListFormated_1">
      <item>HOTEL ZABLAĆE d.o.o. za ugostiteljstvo i turizam</item>
    </derivirana_varijabla>
  </DomainObject.Predmet.ProtuStrankaListFormated>
  <DomainObject.Predmet.ProtuStrankaListFormatedOIB>
    <izvorni_sadrzaj>
      <item>HOTEL ZABLAĆE d.o.o. za ugostiteljstvo i turizam, OIB 19855021147</item>
    </izvorni_sadrzaj>
    <derivirana_varijabla naziv="DomainObject.Predmet.ProtuStrankaListFormatedOIB_1">
      <item>HOTEL ZABLAĆE d.o.o. za ugostiteljstvo i turizam, OIB 19855021147</item>
    </derivirana_varijabla>
  </DomainObject.Predmet.ProtuStrankaListFormatedOIB>
  <DomainObject.Predmet.ProtuStrankaListFormatedWithAdress>
    <izvorni_sadrzaj>
      <item>HOTEL ZABLAĆE d.o.o. za ugostiteljstvo i turizam, Mate Leoni 1, 22000 Šibenik</item>
    </izvorni_sadrzaj>
    <derivirana_varijabla naziv="DomainObject.Predmet.ProtuStrankaListFormatedWithAdress_1">
      <item>HOTEL ZABLAĆE d.o.o. za ugostiteljstvo i turizam, Mate Leoni 1, 22000 Šibenik</item>
    </derivirana_varijabla>
  </DomainObject.Predmet.ProtuStrankaListFormatedWithAdress>
  <DomainObject.Predmet.ProtuStrankaListFormatedWithAdressOIB>
    <izvorni_sadrzaj>
      <item>HOTEL ZABLAĆE d.o.o. za ugostiteljstvo i turizam, OIB 19855021147, Mate Leoni 1, 22000 Šibenik</item>
    </izvorni_sadrzaj>
    <derivirana_varijabla naziv="DomainObject.Predmet.ProtuStrankaListFormatedWithAdressOIB_1">
      <item>HOTEL ZABLAĆE d.o.o. za ugostiteljstvo i turizam, OIB 19855021147, Mate Leoni 1, 22000 Šibenik</item>
    </derivirana_varijabla>
  </DomainObject.Predmet.ProtuStrankaListFormatedWithAdressOIB>
  <DomainObject.Predmet.ProtuStrankaListNazivFormated>
    <izvorni_sadrzaj>
      <item>HOTEL ZABLAĆE d.o.o. za ugostiteljstvo i turizam</item>
    </izvorni_sadrzaj>
    <derivirana_varijabla naziv="DomainObject.Predmet.ProtuStrankaListNazivFormated_1">
      <item>HOTEL ZABLAĆE d.o.o. za ugostiteljstvo i turizam</item>
    </derivirana_varijabla>
  </DomainObject.Predmet.ProtuStrankaListNazivFormated>
  <DomainObject.Predmet.ProtuStrankaListNazivFormatedOIB>
    <izvorni_sadrzaj>
      <item>HOTEL ZABLAĆE d.o.o. za ugostiteljstvo i turizam, OIB 19855021147</item>
    </izvorni_sadrzaj>
    <derivirana_varijabla naziv="DomainObject.Predmet.ProtuStrankaListNazivFormatedOIB_1">
      <item>HOTEL ZABLAĆE d.o.o. za ugostiteljstvo i turizam, OIB 19855021147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HOTEL ZABLAĆE d.o.o. za ugostiteljstvo i turizam</izvorni_sadrzaj>
    <derivirana_varijabla naziv="DomainObject.Predmet.ProtustrankaIDrugi_1">HOTEL ZABLAĆE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HOTEL ZABLAĆE d.o.o. za ugostiteljstvo i turizam, OIB 19855021147, Mate Leoni 1, 22000 Šibenik</izvorni_sadrzaj>
    <derivirana_varijabla naziv="DomainObject.Predmet.ProtustrankaIDrugiAdressOIB_1">HOTEL ZABLAĆE d.o.o. za ugostiteljstvo i turizam, OIB 19855021147, Mate Leoni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HOTEL ZABLAĆE d.o.o. za ugostiteljstvo i turizam</item>
    </izvorni_sadrzaj>
    <derivirana_varijabla naziv="DomainObject.Predmet.SudioniciListNaziv_1">
      <item>FINA - Podružnica Šibenik</item>
      <item>HOTEL ZABLAĆE d.o.o.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HOTEL ZABLAĆE d.o.o. za ugostiteljstvo i turizam, OIB 19855021147, Mate Leoni 1,22000 Šibenik</item>
    </izvorni_sadrzaj>
    <derivirana_varijabla naziv="DomainObject.Predmet.SudioniciListAdressOIB_1">
      <item>FINA - Podružnica Šibenik, OIB 85821130368, Perivoj L. Marune 1,22000 Šibenik</item>
      <item>HOTEL ZABLAĆE d.o.o. za ugostiteljstvo i turizam, OIB 19855021147, Mate Leoni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19855021147</item>
    </izvorni_sadrzaj>
    <derivirana_varijabla naziv="DomainObject.Predmet.SudioniciListNazivOIB_1">
      <item>, OIB 85821130368</item>
      <item>, OIB 19855021147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2216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2016-01-15T11:35:00Z</dcterms:created>
  <dc:creator>Joško Livaković</dc:creator>
  <cp:lastModifiedBy>Marina Gulin</cp:lastModifiedBy>
  <dcterms:modified xmlns:xsi="http://www.w3.org/2001/XMLSchema-instance" xsi:type="dcterms:W3CDTF">2016-01-15T11:40:00Z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