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4430" w14:paraId="9c64430" w:rsidRDefault="00D85E10" w:rsidP="00D85E10" w:rsidR="00D85E1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5E10" w:rsidP="00D85E10" w:rsidR="00D85E10" w:rsidRPr="00D21A2C"/>
    <w:p w:rsidRDefault="00D85E10" w:rsidP="00D85E10" w:rsidR="00D85E1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85E10" w:rsidP="00D85E10" w:rsidR="00D85E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E6650A">
        <w:rPr>
          <w:sz w:val="22"/>
          <w:szCs w:val="22"/>
        </w:rPr>
        <w:tab/>
      </w:r>
      <w:r w:rsidR="00E6650A">
        <w:rPr>
          <w:sz w:val="22"/>
          <w:szCs w:val="22"/>
        </w:rPr>
        <w:tab/>
      </w:r>
      <w:r w:rsidR="00E6650A">
        <w:rPr>
          <w:sz w:val="22"/>
          <w:szCs w:val="22"/>
        </w:rPr>
        <w:tab/>
      </w:r>
      <w:r w:rsidR="00E6650A">
        <w:rPr>
          <w:sz w:val="22"/>
          <w:szCs w:val="22"/>
        </w:rPr>
        <w:tab/>
      </w:r>
      <w:r w:rsidR="00E6650A">
        <w:rPr>
          <w:sz w:val="22"/>
          <w:szCs w:val="22"/>
        </w:rPr>
        <w:tab/>
      </w:r>
      <w:r w:rsidR="00E6650A">
        <w:rPr>
          <w:sz w:val="22"/>
          <w:szCs w:val="22"/>
        </w:rPr>
        <w:tab/>
        <w:t xml:space="preserve">            </w:t>
      </w:r>
      <w:r>
        <w:rPr>
          <w:sz w:val="22"/>
          <w:szCs w:val="22"/>
        </w:rPr>
        <w:t>6 St-</w:t>
      </w:r>
      <w:r w:rsidR="00E6650A">
        <w:rPr>
          <w:sz w:val="22"/>
          <w:szCs w:val="22"/>
        </w:rPr>
        <w:t>571/17-12</w:t>
      </w:r>
    </w:p>
    <w:p w:rsidRDefault="00E6650A" w:rsidP="00D85E10" w:rsidR="00E6650A">
      <w:pPr>
        <w:ind w:hanging="720" w:left="360"/>
        <w:rPr>
          <w:sz w:val="22"/>
          <w:szCs w:val="22"/>
        </w:rPr>
      </w:pPr>
    </w:p>
    <w:p w:rsidRDefault="00D85E10" w:rsidP="00D85E10" w:rsidR="00D85E10" w:rsidRPr="00B82754">
      <w:pPr>
        <w:ind w:hanging="720" w:left="360"/>
        <w:rPr>
          <w:sz w:val="22"/>
          <w:szCs w:val="22"/>
        </w:rPr>
      </w:pPr>
    </w:p>
    <w:p w:rsidRDefault="00D85E10" w:rsidP="00D85E10" w:rsidR="00D85E10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D85E10" w:rsidP="00D85E10" w:rsidR="00D85E10" w:rsidRPr="008F2EFA">
      <w:pPr>
        <w:jc w:val="center"/>
      </w:pPr>
      <w:r w:rsidRPr="008F2EFA">
        <w:t>Z A K L J U Č A K</w:t>
      </w:r>
    </w:p>
    <w:p w:rsidRDefault="00D85E10" w:rsidP="00D85E10" w:rsidR="00D85E10">
      <w:pPr>
        <w:rPr>
          <w:b/>
        </w:rPr>
      </w:pPr>
    </w:p>
    <w:p w:rsidRDefault="00D85E10" w:rsidP="00D85E10" w:rsidR="00D85E10">
      <w:pPr>
        <w:rPr>
          <w:b/>
        </w:rPr>
      </w:pPr>
    </w:p>
    <w:p w:rsidRDefault="00D85E10" w:rsidP="00D85E10" w:rsidR="00D85E10">
      <w:pPr>
        <w:pStyle w:val="Tijeloteksta"/>
      </w:pPr>
      <w:r>
        <w:tab/>
      </w:r>
      <w:r w:rsidRPr="00451DD6">
        <w:t>Trgovački sud u Osijeku, po stečajno</w:t>
      </w:r>
      <w:r>
        <w:t>j sutkinji</w:t>
      </w:r>
      <w:r w:rsidRPr="00451DD6">
        <w:t xml:space="preserve"> Nadi Roso, u stečajnom postupku</w:t>
      </w:r>
      <w:r>
        <w:t xml:space="preserve"> predlagatelja Financijska agencija, Regionalni centar </w:t>
      </w:r>
      <w:r w:rsidR="00937F88">
        <w:t xml:space="preserve">Osijek, Podružnica Osijek, L. </w:t>
      </w:r>
      <w:proofErr w:type="spellStart"/>
      <w:r w:rsidR="00937F88">
        <w:t>Jagera</w:t>
      </w:r>
      <w:proofErr w:type="spellEnd"/>
      <w:r w:rsidR="00937F88">
        <w:t xml:space="preserve"> 3, OIB: 85821130368, </w:t>
      </w:r>
      <w:r>
        <w:t xml:space="preserve">za otvaranje stečajnog postupka nad dužnikom </w:t>
      </w:r>
      <w:r w:rsidR="00E6650A">
        <w:t xml:space="preserve">: L &amp; I PROMET d.o.o. Đakovo, </w:t>
      </w:r>
      <w:proofErr w:type="spellStart"/>
      <w:r w:rsidR="00E6650A">
        <w:t>Pavićeva</w:t>
      </w:r>
      <w:proofErr w:type="spellEnd"/>
      <w:r w:rsidR="00E6650A">
        <w:t xml:space="preserve"> 32, MBS: 110033742, OIB: 00844603969</w:t>
      </w:r>
      <w:r w:rsidR="00E6650A">
        <w:rPr>
          <w:b/>
        </w:rPr>
        <w:t xml:space="preserve">, </w:t>
      </w:r>
      <w:r>
        <w:t xml:space="preserve">dana </w:t>
      </w:r>
      <w:r w:rsidR="00E6650A">
        <w:t>30</w:t>
      </w:r>
      <w:r w:rsidR="00937F88">
        <w:t>. svibnja</w:t>
      </w:r>
      <w:r>
        <w:t xml:space="preserve"> 2017. g.,  </w:t>
      </w:r>
    </w:p>
    <w:p w:rsidRDefault="00D85E10" w:rsidP="00D85E10" w:rsidR="00D85E10">
      <w:pPr>
        <w:pStyle w:val="Tijeloteksta"/>
      </w:pPr>
    </w:p>
    <w:p w:rsidRDefault="00D85E10" w:rsidP="00D85E10" w:rsidR="00D85E10">
      <w:pPr>
        <w:tabs>
          <w:tab w:pos="6345" w:val="left"/>
        </w:tabs>
        <w:jc w:val="both"/>
      </w:pPr>
      <w:r>
        <w:tab/>
      </w:r>
    </w:p>
    <w:p w:rsidRDefault="00D85E10" w:rsidP="00D85E10" w:rsidR="00D85E10" w:rsidRPr="008F2EFA">
      <w:pPr>
        <w:jc w:val="center"/>
      </w:pPr>
      <w:r w:rsidRPr="008F2EFA">
        <w:t>z a k l j u č i o  j e :</w:t>
      </w:r>
    </w:p>
    <w:p w:rsidRDefault="00D85E10" w:rsidP="00D85E10" w:rsidR="00D85E10">
      <w:pPr>
        <w:pStyle w:val="Tijeloteksta"/>
      </w:pPr>
      <w:r>
        <w:tab/>
      </w:r>
    </w:p>
    <w:p w:rsidRDefault="00D85E10" w:rsidP="00D85E10" w:rsidR="00D85E10">
      <w:pPr>
        <w:pStyle w:val="Tijeloteksta"/>
      </w:pPr>
    </w:p>
    <w:p w:rsidRDefault="00D85E10" w:rsidP="006948A9" w:rsidR="006948A9" w:rsidRPr="00E6650A">
      <w:pPr>
        <w:pStyle w:val="Odlomakpopisa"/>
        <w:numPr>
          <w:ilvl w:val="0"/>
          <w:numId w:val="7"/>
        </w:numPr>
        <w:jc w:val="both"/>
      </w:pPr>
      <w:r>
        <w:t xml:space="preserve">Poziva se zakonski zastupnik dužnika </w:t>
      </w:r>
      <w:r w:rsidR="00E6650A">
        <w:t xml:space="preserve">IVANA MIŠIĆ, OIB: 73109511803, Đakovo, </w:t>
      </w:r>
      <w:proofErr w:type="spellStart"/>
      <w:r w:rsidR="00E6650A">
        <w:t>Josifa</w:t>
      </w:r>
      <w:proofErr w:type="spellEnd"/>
      <w:r w:rsidR="00E6650A">
        <w:t xml:space="preserve"> Runjanina 31, </w:t>
      </w:r>
      <w:r>
        <w:t xml:space="preserve">da u roku od 8 dana od dana primitka ovog zaključka uplati iznos od 1.000,00 kn predujma za namirenje troškova stečajnog postupka u Fond za namirenje troškova stečajnog postupka na depozitni račun Trgovačkog suda u Osijeku broj </w:t>
      </w:r>
      <w:r w:rsidRPr="00A52E85">
        <w:t>HR31 2390 0011 3000 0020 0 model HR05 272-</w:t>
      </w:r>
      <w:r w:rsidR="00E6650A">
        <w:t>8500-5717</w:t>
      </w:r>
      <w:r>
        <w:t xml:space="preserve">koji se vodi kod </w:t>
      </w:r>
      <w:r w:rsidRPr="00A52E85">
        <w:t>Hrvatsk</w:t>
      </w:r>
      <w:r>
        <w:t>e</w:t>
      </w:r>
      <w:r w:rsidRPr="00A52E85">
        <w:t xml:space="preserve"> poštansk</w:t>
      </w:r>
      <w:r>
        <w:t>e</w:t>
      </w:r>
      <w:r w:rsidRPr="00A52E85">
        <w:t xml:space="preserve"> bank</w:t>
      </w:r>
      <w:r>
        <w:t>e d.d. za stečajnog dužnika</w:t>
      </w:r>
      <w:r w:rsidR="00937F88">
        <w:t xml:space="preserve"> </w:t>
      </w:r>
      <w:r w:rsidR="00E6650A">
        <w:t xml:space="preserve">: L &amp; I PROMET d.o.o. Đakovo, </w:t>
      </w:r>
      <w:proofErr w:type="spellStart"/>
      <w:r w:rsidR="00E6650A">
        <w:t>Pavićeva</w:t>
      </w:r>
      <w:proofErr w:type="spellEnd"/>
      <w:r w:rsidR="00E6650A">
        <w:t xml:space="preserve"> 32, MBS: 110033742, OIB: 00844603969</w:t>
      </w:r>
      <w:r w:rsidR="00E6650A">
        <w:rPr>
          <w:b/>
        </w:rPr>
        <w:t>.</w:t>
      </w:r>
    </w:p>
    <w:p w:rsidRDefault="00E6650A" w:rsidP="00E6650A" w:rsidR="00E6650A">
      <w:pPr>
        <w:pStyle w:val="Odlomakpopisa"/>
        <w:ind w:left="720"/>
        <w:jc w:val="both"/>
      </w:pPr>
    </w:p>
    <w:p w:rsidRDefault="00D85E10" w:rsidP="00D85E10" w:rsidR="00D85E10">
      <w:pPr>
        <w:pStyle w:val="Odlomakpopisa"/>
        <w:numPr>
          <w:ilvl w:val="0"/>
          <w:numId w:val="7"/>
        </w:numPr>
        <w:jc w:val="both"/>
      </w:pPr>
      <w:r>
        <w:t xml:space="preserve">Ako zakonski zastupnik dužnika </w:t>
      </w:r>
      <w:r w:rsidR="00E6650A">
        <w:t xml:space="preserve">IVANA MIŠIĆ, OIB: 73109511803, Đakovo, </w:t>
      </w:r>
      <w:proofErr w:type="spellStart"/>
      <w:r w:rsidR="00E6650A">
        <w:t>Josifa</w:t>
      </w:r>
      <w:proofErr w:type="spellEnd"/>
      <w:r w:rsidR="00E6650A">
        <w:t xml:space="preserve"> Runjanina 31, </w:t>
      </w:r>
      <w:r>
        <w:t xml:space="preserve">ne plati iznos iz točke 1 ovoga zaključka u propisanom roku na odgovarajući način primijenit će se pravila o prisilnoj naplati novčane kazne u parničnom postupku (čl. 113 st. 2 Stečajnog zakona – NN 71/15).  </w:t>
      </w:r>
    </w:p>
    <w:p w:rsidRDefault="00D85E10" w:rsidP="00D85E10" w:rsidR="00D85E10">
      <w:pPr>
        <w:jc w:val="both"/>
      </w:pPr>
    </w:p>
    <w:p w:rsidRDefault="00D85E10" w:rsidP="00D85E10" w:rsidR="00D85E10">
      <w:pPr>
        <w:pStyle w:val="Tijeloteksta"/>
      </w:pPr>
    </w:p>
    <w:p w:rsidRDefault="00D85E10" w:rsidP="00D85E10" w:rsidR="00D85E10">
      <w:pPr>
        <w:pStyle w:val="Tijeloteksta"/>
        <w:jc w:val="center"/>
      </w:pPr>
      <w:r>
        <w:t xml:space="preserve">U Osijeku </w:t>
      </w:r>
      <w:r w:rsidR="00E6650A">
        <w:t>30</w:t>
      </w:r>
      <w:r w:rsidR="00937F88">
        <w:t>. svibnja</w:t>
      </w:r>
      <w:r>
        <w:t xml:space="preserve"> 2017. g.</w:t>
      </w:r>
    </w:p>
    <w:p w:rsidRDefault="00D85E10" w:rsidP="00D85E10" w:rsidR="00D85E10">
      <w:pPr>
        <w:pStyle w:val="Tijeloteksta"/>
      </w:pPr>
    </w:p>
    <w:p w:rsidRDefault="00D85E10" w:rsidP="00D85E10" w:rsidR="00D85E10">
      <w:pPr>
        <w:pStyle w:val="Tijeloteksta"/>
        <w:jc w:val="left"/>
      </w:pP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Zapisničar</w:t>
      </w:r>
      <w:r>
        <w:rPr>
          <w:sz w:val="22"/>
          <w:szCs w:val="22"/>
        </w:rPr>
        <w:t xml:space="preserve"> </w:t>
      </w:r>
      <w:r w:rsidRPr="00916577">
        <w:rPr>
          <w:sz w:val="22"/>
          <w:szCs w:val="22"/>
        </w:rPr>
        <w:t xml:space="preserve">: </w:t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  <w:t xml:space="preserve">    STEČAJNA SUTKINJA</w:t>
      </w: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Marija Galić</w:t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  <w:t xml:space="preserve">   </w:t>
      </w:r>
      <w:r w:rsidRPr="00916577">
        <w:rPr>
          <w:sz w:val="22"/>
          <w:szCs w:val="22"/>
        </w:rPr>
        <w:tab/>
        <w:t xml:space="preserve">                 Nada Roso</w:t>
      </w: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POUKA O PRAVNOM LIJEKU:</w:t>
      </w: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Protiv ovog zaključka nije dopuštena posebna žalba (čl. 19. st. 7. Stečajnog zakona).</w:t>
      </w: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DNA</w:t>
      </w:r>
      <w:r w:rsidRPr="00916577">
        <w:rPr>
          <w:sz w:val="22"/>
          <w:szCs w:val="22"/>
        </w:rPr>
        <w:tab/>
      </w:r>
    </w:p>
    <w:p w:rsidRDefault="00E6650A" w:rsidP="00D85E10" w:rsidR="00D85E10" w:rsidRPr="00916577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Zak</w:t>
      </w:r>
      <w:proofErr w:type="spellEnd"/>
      <w:r>
        <w:rPr>
          <w:sz w:val="22"/>
          <w:szCs w:val="22"/>
        </w:rPr>
        <w:t xml:space="preserve">. zast. </w:t>
      </w:r>
      <w:r w:rsidR="00D85E10" w:rsidRPr="00916577">
        <w:rPr>
          <w:sz w:val="22"/>
          <w:szCs w:val="22"/>
        </w:rPr>
        <w:t xml:space="preserve">dužnika </w:t>
      </w:r>
    </w:p>
    <w:p w:rsidRDefault="00D85E10" w:rsidP="00D85E10" w:rsidR="00D85E10" w:rsidRPr="00916577">
      <w:pPr>
        <w:numPr>
          <w:ilvl w:val="0"/>
          <w:numId w:val="6"/>
        </w:numPr>
        <w:jc w:val="both"/>
        <w:rPr>
          <w:sz w:val="22"/>
          <w:szCs w:val="22"/>
        </w:rPr>
      </w:pPr>
      <w:r w:rsidRPr="00916577">
        <w:rPr>
          <w:sz w:val="22"/>
          <w:szCs w:val="22"/>
        </w:rPr>
        <w:t xml:space="preserve">E-oglasna ploča </w:t>
      </w:r>
    </w:p>
    <w:p w:rsidRDefault="00E6650A" w:rsidP="00D85E10" w:rsidR="00470B34" w:rsidRPr="00D85E10">
      <w:pPr>
        <w:numPr>
          <w:ilvl w:val="0"/>
          <w:numId w:val="6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Roč</w:t>
      </w:r>
      <w:proofErr w:type="spellEnd"/>
      <w:r>
        <w:rPr>
          <w:sz w:val="22"/>
          <w:szCs w:val="22"/>
        </w:rPr>
        <w:t>. 6.7.</w:t>
      </w:r>
    </w:p>
    <w:sectPr w:rsidSect="00D85E10" w:rsidR="00470B34" w:rsidRPr="00D85E10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018" w:rsidR="00FA0018">
      <w:r>
        <w:separator/>
      </w:r>
    </w:p>
  </w:endnote>
  <w:endnote w:id="0" w:type="continuationSeparator">
    <w:p w:rsidRDefault="00FA0018" w:rsidR="00FA0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018" w:rsidR="00FA0018">
      <w:r>
        <w:separator/>
      </w:r>
    </w:p>
  </w:footnote>
  <w:footnote w:id="0" w:type="continuationSeparator">
    <w:p w:rsidRDefault="00FA0018" w:rsidR="00FA0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F06C1"/>
    <w:multiLevelType w:val="hybridMultilevel"/>
    <w:tmpl w:val="2C7E2B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948A9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37F88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5E10"/>
    <w:rsid w:val="00D86163"/>
    <w:rsid w:val="00D913A9"/>
    <w:rsid w:val="00DC6F48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6650A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85E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C6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C6F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6F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F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F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85E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C6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C6F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6F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F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F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PROMET d.o.o. za prijevoz, trgovinu i usluge</izvorni_sadrzaj>
    <derivirana_varijabla naziv="DomainObject.Predmet.ProtustrankaFormated_1">  L &amp; I PROMET d.o.o. za prijevoz, trgovinu i usluge</derivirana_varijabla>
  </DomainObject.Predmet.ProtustrankaFormated>
  <DomainObject.Predmet.ProtustrankaFormatedOIB>
    <izvorni_sadrzaj>  L &amp; I PROMET d.o.o. za prijevoz, trgovinu i usluge, OIB 00844603969</izvorni_sadrzaj>
    <derivirana_varijabla naziv="DomainObject.Predmet.ProtustrankaFormatedOIB_1">  L &amp; I PROMET d.o.o. za prijevoz, trgovinu i usluge, OIB 00844603969</derivirana_varijabla>
  </DomainObject.Predmet.ProtustrankaFormatedOIB>
  <DomainObject.Predmet.ProtustrankaFormatedWithAdress>
    <izvorni_sadrzaj> L &amp; I PROMET d.o.o. za prijevoz, trgovinu i usluge, Pavićeva 32, 31400 Đakovo</izvorni_sadrzaj>
    <derivirana_varijabla naziv="DomainObject.Predmet.ProtustrankaFormatedWithAdress_1"> L &amp; I PROMET d.o.o. za prijevoz, trgovinu i usluge, Pavićeva 32, 31400 Đakovo</derivirana_varijabla>
  </DomainObject.Predmet.ProtustrankaFormatedWithAdress>
  <DomainObject.Predmet.ProtustrankaFormatedWithAdressOIB>
    <izvorni_sadrzaj> L &amp; I PROMET d.o.o. za prijevoz, trgovinu i usluge, OIB 00844603969, Pavićeva 32, 31400 Đakovo</izvorni_sadrzaj>
    <derivirana_varijabla naziv="DomainObject.Predmet.ProtustrankaFormatedWithAdressOIB_1"> L &amp; I PROMET d.o.o. za prijevoz, trgovinu i usluge, OIB 00844603969, Pavićeva 32, 31400 Đakovo</derivirana_varijabla>
  </DomainObject.Predmet.ProtustrankaFormatedWithAdressOIB>
  <DomainObject.Predmet.ProtustrankaWithAdress>
    <izvorni_sadrzaj>L &amp; I PROMET d.o.o. za prijevoz, trgovinu i usluge Pavićeva 32, 31400 Đakovo</izvorni_sadrzaj>
    <derivirana_varijabla naziv="DomainObject.Predmet.ProtustrankaWithAdress_1">L &amp; I PROMET d.o.o. za prijevoz, trgovinu i usluge Pavićeva 32, 31400 Đakovo</derivirana_varijabla>
  </DomainObject.Predmet.ProtustrankaWithAdress>
  <DomainObject.Predmet.ProtustrankaWithAdressOIB>
    <izvorni_sadrzaj>L &amp; I PROMET d.o.o. za prijevoz, trgovinu i usluge, OIB 00844603969, Pavićeva 32, 31400 Đakovo</izvorni_sadrzaj>
    <derivirana_varijabla naziv="DomainObject.Predmet.ProtustrankaWithAdressOIB_1">L &amp; I PROMET d.o.o. za prijevoz, trgovinu i usluge, OIB 00844603969, Pavićeva 32, 31400 Đakovo</derivirana_varijabla>
  </DomainObject.Predmet.ProtustrankaWithAdressOIB>
  <DomainObject.Predmet.ProtustrankaNazivFormated>
    <izvorni_sadrzaj>L &amp; I PROMET d.o.o. za prijevoz, trgovinu i usluge</izvorni_sadrzaj>
    <derivirana_varijabla naziv="DomainObject.Predmet.ProtustrankaNazivFormated_1">L &amp; I PROMET d.o.o. za prijevoz, trgovinu i usluge</derivirana_varijabla>
  </DomainObject.Predmet.ProtustrankaNazivFormated>
  <DomainObject.Predmet.ProtustrankaNazivFormatedOIB>
    <izvorni_sadrzaj>L &amp; I PROMET d.o.o. za prijevoz, trgovinu i usluge, OIB 00844603969</izvorni_sadrzaj>
    <derivirana_varijabla naziv="DomainObject.Predmet.ProtustrankaNazivFormatedOIB_1">L &amp; I PROMET d.o.o. za prijevoz, trgovinu i usluge, OIB 00844603969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CARINSKA UPRAVA URED Osijek</izvorni_sadrzaj>
    <derivirana_varijabla naziv="DomainObject.Predmet.StrankaFormated_1">  MF CARINSKA UPRAVA URED Osijek</derivirana_varijabla>
  </DomainObject.Predmet.StrankaFormated>
  <DomainObject.Predmet.StrankaFormatedOIB>
    <izvorni_sadrzaj>  MF CARINSKA UPRAVA URED Osijek, OIB 52634238587</izvorni_sadrzaj>
    <derivirana_varijabla naziv="DomainObject.Predmet.StrankaFormatedOIB_1">  MF CARINSKA UPRAVA URED Osijek, OIB 52634238587</derivirana_varijabla>
  </DomainObject.Predmet.StrankaFormatedOIB>
  <DomainObject.Predmet.StrankaFormatedWithAdress>
    <izvorni_sadrzaj> MF CARINSKA UPRAVA URED Osijek</izvorni_sadrzaj>
    <derivirana_varijabla naziv="DomainObject.Predmet.StrankaFormatedWithAdress_1"> MF CARINSKA UPRAVA URED Osijek</derivirana_varijabla>
  </DomainObject.Predmet.StrankaFormatedWithAdress>
  <DomainObject.Predmet.StrankaFormatedWithAdressOIB>
    <izvorni_sadrzaj> MF CARINSKA UPRAVA URED Osijek, OIB 52634238587</izvorni_sadrzaj>
    <derivirana_varijabla naziv="DomainObject.Predmet.StrankaFormatedWithAdressOIB_1"> MF CARINSKA UPRAVA URED Osijek, OIB 52634238587</derivirana_varijabla>
  </DomainObject.Predmet.StrankaFormatedWithAdressOIB>
  <DomainObject.Predmet.StrankaWithAdress>
    <izvorni_sadrzaj>MF CARINSKA UPRAVA URED Osijek </izvorni_sadrzaj>
    <derivirana_varijabla naziv="DomainObject.Predmet.StrankaWithAdress_1">MF CARINSKA UPRAVA URED Osijek </derivirana_varijabla>
  </DomainObject.Predmet.StrankaWithAdress>
  <DomainObject.Predmet.StrankaWithAdressOIB>
    <izvorni_sadrzaj>MF CARINSKA UPRAVA URED Osijek, OIB 52634238587</izvorni_sadrzaj>
    <derivirana_varijabla naziv="DomainObject.Predmet.StrankaWithAdressOIB_1">MF CARINSKA UPRAVA URED Osijek, OIB 52634238587</derivirana_varijabla>
  </DomainObject.Predmet.StrankaWithAdressOIB>
  <DomainObject.Predmet.StrankaNazivFormated>
    <izvorni_sadrzaj>MF CARINSKA UPRAVA URED Osijek</izvorni_sadrzaj>
    <derivirana_varijabla naziv="DomainObject.Predmet.StrankaNazivFormated_1">MF CARINSKA UPRAVA URED Osijek</derivirana_varijabla>
  </DomainObject.Predmet.StrankaNazivFormated>
  <DomainObject.Predmet.StrankaNazivFormatedOIB>
    <izvorni_sadrzaj>MF CARINSKA UPRAVA URED Osijek, OIB 52634238587</izvorni_sadrzaj>
    <derivirana_varijabla naziv="DomainObject.Predmet.StrankaNazivFormatedOIB_1">MF CARINSKA UPRAVA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MF CARINSKA UPRAVA URED Osijek</item>
    </izvorni_sadrzaj>
    <derivirana_varijabla naziv="DomainObject.Predmet.StrankaListFormated_1">
      <item>MF CARINSKA UPRAVA URED Osijek</item>
    </derivirana_varijabla>
  </DomainObject.Predmet.StrankaListFormated>
  <DomainObject.Predmet.StrankaListFormatedOIB>
    <izvorni_sadrzaj>
      <item>MF CARINSKA UPRAVA URED Osijek, OIB 52634238587</item>
    </izvorni_sadrzaj>
    <derivirana_varijabla naziv="DomainObject.Predmet.StrankaListFormatedOIB_1">
      <item>MF CARINSKA UPRAVA URED Osijek, OIB 52634238587</item>
    </derivirana_varijabla>
  </DomainObject.Predmet.StrankaListFormatedOIB>
  <DomainObject.Predmet.StrankaListFormatedWithAdress>
    <izvorni_sadrzaj>
      <item>MF CARINSKA UPRAVA URED Osijek</item>
    </izvorni_sadrzaj>
    <derivirana_varijabla naziv="DomainObject.Predmet.StrankaListFormatedWithAdress_1">
      <item>MF CARINSKA UPRAVA URED Osijek</item>
    </derivirana_varijabla>
  </DomainObject.Predmet.StrankaListFormatedWithAdress>
  <DomainObject.Predmet.StrankaListFormatedWithAdressOIB>
    <izvorni_sadrzaj>
      <item>MF CARINSKA UPRAVA URED Osijek, OIB 52634238587</item>
    </izvorni_sadrzaj>
    <derivirana_varijabla naziv="DomainObject.Predmet.StrankaListFormatedWithAdressOIB_1">
      <item>MF CARINSKA UPRAVA URED Osijek, OIB 52634238587</item>
    </derivirana_varijabla>
  </DomainObject.Predmet.StrankaListFormatedWithAdressOIB>
  <DomainObject.Predmet.StrankaListNazivFormated>
    <izvorni_sadrzaj>
      <item>MF CARINSKA UPRAVA URED Osijek</item>
    </izvorni_sadrzaj>
    <derivirana_varijabla naziv="DomainObject.Predmet.StrankaListNazivFormated_1">
      <item>MF CARINSKA UPRAVA URED Osijek</item>
    </derivirana_varijabla>
  </DomainObject.Predmet.StrankaListNazivFormated>
  <DomainObject.Predmet.StrankaListNazivFormatedOIB>
    <izvorni_sadrzaj>
      <item>MF CARINSKA UPRAVA URED Osijek, OIB 52634238587</item>
    </izvorni_sadrzaj>
    <derivirana_varijabla naziv="DomainObject.Predmet.StrankaListNazivFormatedOIB_1">
      <item>MF CARINSKA UPRAVA URED Osijek, OIB 52634238587</item>
    </derivirana_varijabla>
  </DomainObject.Predmet.StrankaListNazivFormatedOIB>
  <DomainObject.Predmet.ProtuStrankaListFormated>
    <izvorni_sadrzaj>
      <item>L &amp; I PROMET d.o.o. za prijevoz, trgovinu i usluge</item>
    </izvorni_sadrzaj>
    <derivirana_varijabla naziv="DomainObject.Predmet.ProtuStrankaListFormated_1">
      <item>L &amp; I PROMET d.o.o. za prijevoz, trgovinu i usluge</item>
    </derivirana_varijabla>
  </DomainObject.Predmet.ProtuStrankaListFormated>
  <DomainObject.Predmet.ProtuStrankaListFormatedOIB>
    <izvorni_sadrzaj>
      <item>L &amp; I PROMET d.o.o. za prijevoz, trgovinu i usluge, OIB 00844603969</item>
    </izvorni_sadrzaj>
    <derivirana_varijabla naziv="DomainObject.Predmet.ProtuStrankaListFormatedOIB_1">
      <item>L &amp; I PROMET d.o.o. za prijevoz, trgovinu i usluge, OIB 00844603969</item>
    </derivirana_varijabla>
  </DomainObject.Predmet.ProtuStrankaListFormatedOIB>
  <DomainObject.Predmet.ProtuStrankaListFormatedWithAdress>
    <izvorni_sadrzaj>
      <item>L &amp; I PROMET d.o.o. za prijevoz, trgovinu i usluge, Pavićeva 32, 31400 Đakovo</item>
    </izvorni_sadrzaj>
    <derivirana_varijabla naziv="DomainObject.Predmet.ProtuStrankaListFormatedWithAdress_1">
      <item>L &amp; I PROMET d.o.o. za prijevoz, trgovinu i usluge, Pavićeva 32, 31400 Đakovo</item>
    </derivirana_varijabla>
  </DomainObject.Predmet.ProtuStrankaListFormatedWithAdress>
  <DomainObject.Predmet.ProtuStrankaListFormatedWithAdressOIB>
    <izvorni_sadrzaj>
      <item>L &amp; I PROMET d.o.o. za prijevoz, trgovinu i usluge, OIB 00844603969, Pavićeva 32, 31400 Đakovo</item>
    </izvorni_sadrzaj>
    <derivirana_varijabla naziv="DomainObject.Predmet.ProtuStrankaListFormatedWithAdressOIB_1">
      <item>L &amp; I PROMET d.o.o. za prijevoz, trgovinu i usluge, OIB 00844603969, Pavićeva 32, 31400 Đakovo</item>
    </derivirana_varijabla>
  </DomainObject.Predmet.ProtuStrankaListFormatedWithAdressOIB>
  <DomainObject.Predmet.ProtuStrankaListNazivFormated>
    <izvorni_sadrzaj>
      <item>L &amp; I PROMET d.o.o. za prijevoz, trgovinu i usluge</item>
    </izvorni_sadrzaj>
    <derivirana_varijabla naziv="DomainObject.Predmet.ProtuStrankaListNazivFormated_1">
      <item>L &amp; I PROMET d.o.o. za prijevoz, trgovinu i usluge</item>
    </derivirana_varijabla>
  </DomainObject.Predmet.ProtuStrankaListNazivFormated>
  <DomainObject.Predmet.ProtuStrankaListNazivFormatedOIB>
    <izvorni_sadrzaj>
      <item>L &amp; I PROMET d.o.o. za prijevoz, trgovinu i usluge, OIB 00844603969</item>
    </izvorni_sadrzaj>
    <derivirana_varijabla naziv="DomainObject.Predmet.ProtuStrankaListNazivFormatedOIB_1">
      <item>L &amp; I PROMET d.o.o. za prijevoz, trgovinu i usluge, OIB 00844603969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CARINSKA UPRAVA URED Osijek</izvorni_sadrzaj>
    <derivirana_varijabla naziv="DomainObject.Predmet.StrankaIDrugi_1">MF CARINSKA UPRAVA URED Osijek</derivirana_varijabla>
  </DomainObject.Predmet.StrankaIDrugi>
  <DomainObject.Predmet.ProtustrankaIDrugi>
    <izvorni_sadrzaj>L &amp; I PROMET d.o.o. za prijevoz, trgovinu i usluge</izvorni_sadrzaj>
    <derivirana_varijabla naziv="DomainObject.Predmet.ProtustrankaIDrugi_1">L &amp; I PROMET d.o.o. za prijevoz, trgovinu i usluge</derivirana_varijabla>
  </DomainObject.Predmet.ProtustrankaIDrugi>
  <DomainObject.Predmet.StrankaIDrugiAdressOIB>
    <izvorni_sadrzaj>MF CARINSKA UPRAVA URED Osijek, OIB 52634238587</izvorni_sadrzaj>
    <derivirana_varijabla naziv="DomainObject.Predmet.StrankaIDrugiAdressOIB_1">MF CARINSKA UPRAVA URED Osijek, OIB 52634238587</derivirana_varijabla>
  </DomainObject.Predmet.StrankaIDrugiAdressOIB>
  <DomainObject.Predmet.ProtustrankaIDrugiAdressOIB>
    <izvorni_sadrzaj>L &amp; I PROMET d.o.o. za prijevoz, trgovinu i usluge, OIB 00844603969, Pavićeva 32, 31400 Đakovo</izvorni_sadrzaj>
    <derivirana_varijabla naziv="DomainObject.Predmet.ProtustrankaIDrugiAdressOIB_1">L &amp; I PROMET d.o.o. za prijevoz, trgovinu i usluge, OIB 00844603969,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 &amp; I PROMET d.o.o. za prijevoz, trgovinu i usluge</item>
      <item>MF CARINSKA UPRAVA URED Osijek</item>
    </izvorni_sadrzaj>
    <derivirana_varijabla naziv="DomainObject.Predmet.SudioniciListNaziv_1">
      <item>L &amp; I PROMET d.o.o. za prijevoz, trgovinu i usluge</item>
      <item>MF CARINSKA UPRAVA URED Osijek</item>
    </derivirana_varijabla>
  </DomainObject.Predmet.SudioniciListNaziv>
  <DomainObject.Predmet.SudioniciListAdressOIB>
    <izvorni_sadrzaj>
      <item>L &amp; I PROMET d.o.o. za prijevoz, trgovinu i usluge, OIB 00844603969, Pavićeva 32,31400 Đakovo</item>
      <item>MF CARINSKA UPRAVA URED Osijek, OIB 52634238587</item>
    </izvorni_sadrzaj>
    <derivirana_varijabla naziv="DomainObject.Predmet.SudioniciListAdressOIB_1">
      <item>L &amp; I PROMET d.o.o. za prijevoz, trgovinu i usluge, OIB 00844603969, Pavićeva 32,31400 Đakovo</item>
      <item>MF CARINSKA UPRAVA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00844603969</item>
      <item>, OIB 52634238587</item>
    </izvorni_sadrzaj>
    <derivirana_varijabla naziv="DomainObject.Predmet.SudioniciListNazivOIB_1">
      <item>, OIB 00844603969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4BA7F8-1960-4CBE-B04F-406068DA2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250</properties:Words>
  <properties:Characters>1267</properties:Characters>
  <properties:Lines>46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2017-05-30T11:42:00Z</dcterms:created>
  <dc:creator>hermanj</dc:creator>
  <cp:lastModifiedBy>Marija Galić</cp:lastModifiedBy>
  <cp:lastPrinted>2017-05-30T11:41:00Z</cp:lastPrinted>
  <dcterms:modified xmlns:xsi="http://www.w3.org/2001/XMLSchema-instance" xsi:type="dcterms:W3CDTF">2017-05-30T11:44:00Z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