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fba6" w14:paraId="798fba6" w:rsidRDefault="002D77B4" w:rsidP="00597F65" w:rsidR="00597F65">
      <w:pPr>
        <w:jc w:val="right"/>
        <w15:collapsed w:val="false"/>
      </w:pPr>
      <w:r>
        <w:t xml:space="preserve">Broj: </w:t>
      </w:r>
      <w:r w:rsidR="00107AE4">
        <w:t xml:space="preserve">6 </w:t>
      </w:r>
      <w:r>
        <w:t>St-</w:t>
      </w:r>
      <w:r w:rsidR="00107AE4">
        <w:t>982</w:t>
      </w:r>
      <w:r w:rsidR="00B72723">
        <w:t>/18-</w:t>
      </w:r>
      <w:r w:rsidR="00107AE4">
        <w:t>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AE7DAB">
        <w:t xml:space="preserve">FINA RC Osijek Podružnica Osijek za otvaranje stečajnog postupka nad dužnikom </w:t>
      </w:r>
      <w:r w:rsidR="00107AE4">
        <w:rPr>
          <w:b/>
        </w:rPr>
        <w:t>BORIC j.d.o.o. Vukovar, Slobode ul. 2, OIB: 86084683410, MBS: 030173206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07AE4">
        <w:t>6. studenog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07AE4">
        <w:rPr>
          <w:b/>
        </w:rPr>
        <w:t>BORIC j.d.o.o. Vukovar, Slobode ul. 2, OIB: 86084683410, MBS: 030173206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07AE4">
        <w:rPr>
          <w:b/>
        </w:rPr>
        <w:t>9. siječnja 2019. g.</w:t>
      </w:r>
      <w:r w:rsidRPr="00914EB4">
        <w:rPr>
          <w:b/>
        </w:rPr>
        <w:t xml:space="preserve"> u </w:t>
      </w:r>
      <w:r w:rsidR="00B72723">
        <w:rPr>
          <w:b/>
        </w:rPr>
        <w:t>10,30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B72723">
        <w:rPr>
          <w:b/>
        </w:rPr>
        <w:t>Davor Lamza, Osijek, Zagrebačka 7, OIB: 00554860377</w:t>
      </w:r>
      <w:r w:rsidRPr="00AE7DAB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107AE4">
        <w:t>9. srpnja</w:t>
      </w:r>
      <w:r w:rsidR="00B72723">
        <w:t xml:space="preserve"> 2018.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107AE4">
        <w:rPr>
          <w:b/>
        </w:rPr>
        <w:t>BORIC j.d.o.o. Vukovar, Slobode ul. 2, OIB: 86084683410, MBS: 030173206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107AE4" w:rsidP="00107AE4" w:rsidR="00107AE4">
      <w:pPr>
        <w:jc w:val="right"/>
      </w:pPr>
      <w:r>
        <w:lastRenderedPageBreak/>
        <w:t>Broj: 6 St-982/18-4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107AE4">
        <w:t>5.7</w:t>
      </w:r>
      <w:r w:rsidR="00B72723">
        <w:t>.2018. g.</w:t>
      </w:r>
      <w:r>
        <w:t xml:space="preserve"> u Očevidniku redoslijedu osnova za plaćanje ima evidentirane neizvršene osnove za plaćanje u neprekinutom razdoblju od 120 dana u ukupnom iznosu od </w:t>
      </w:r>
      <w:r w:rsidR="00107AE4">
        <w:t>56.876,55</w:t>
      </w:r>
      <w:r>
        <w:t xml:space="preserve"> kn u koji iznos je uračunata kamata i naknada FINE za provedbu ovrhe na novčanim sredstvima te da dužnik ima </w:t>
      </w:r>
      <w:r w:rsidR="001C7099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B72723">
        <w:rPr>
          <w:b/>
        </w:rPr>
        <w:t>Davor Lamza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72723">
        <w:t xml:space="preserve">6. </w:t>
      </w:r>
      <w:r w:rsidR="00107AE4">
        <w:t>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B72723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B72723" w:rsidRPr="00B72723">
        <w:t>Davor Lamza, Osijek, Zagrebačka 7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107AE4" w:rsidP="00AE7DAB" w:rsidR="00107AE4" w:rsidRPr="00AE7DAB">
      <w:pPr>
        <w:pStyle w:val="Tijeloteksta"/>
        <w:numPr>
          <w:ilvl w:val="0"/>
          <w:numId w:val="3"/>
        </w:numPr>
        <w:jc w:val="left"/>
      </w:pPr>
      <w:r>
        <w:t>ŽDO Vukovar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07AE4">
        <w:t>9.1.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C23" w:rsidR="006B6C23">
      <w:r>
        <w:separator/>
      </w:r>
    </w:p>
  </w:endnote>
  <w:endnote w:id="0" w:type="continuationSeparator">
    <w:p w:rsidRDefault="006B6C23" w:rsidR="006B6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C23" w:rsidR="006B6C23">
      <w:r>
        <w:separator/>
      </w:r>
    </w:p>
  </w:footnote>
  <w:footnote w:id="0" w:type="continuationSeparator">
    <w:p w:rsidRDefault="006B6C23" w:rsidR="006B6C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8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07AE4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B6C23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087B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EF6F75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08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08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8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8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8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08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08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8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8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8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St-982/2018</izvorni_sadrzaj>
    <derivirana_varijabla naziv="DomainObject.Predmet.OznakaBroj_1">St-982/2018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BORIC jednostavno društvo s ograničenom odgovornošću za ugostiteljstvo, proizvodnju i usluge</izvorni_sadrzaj>
    <derivirana_varijabla naziv="DomainObject.Predmet.ProtustrankaFormated_1">  BORIC jednostavno društvo s ograničenom odgovornošću za ugostiteljstvo, proizvodnju i usluge</derivirana_varijabla>
  </DomainObject.Predmet.ProtustrankaFormated>
  <DomainObject.Predmet.ProtustrankaFormatedOIB>
    <izvorni_sadrzaj>  BORIC jednostavno društvo s ograničenom odgovornošću za ugostiteljstvo, proizvodnju i usluge, OIB 86084683410</izvorni_sadrzaj>
    <derivirana_varijabla naziv="DomainObject.Predmet.ProtustrankaFormatedOIB_1">  BORIC jednostavno društvo s ograničenom odgovornošću za ugostiteljstvo, proizvodnju i usluge, OIB 86084683410</derivirana_varijabla>
  </DomainObject.Predmet.ProtustrankaFormatedOIB>
  <DomainObject.Predmet.ProtustrankaFormatedWithAdress>
    <izvorni_sadrzaj> BORIC jednostavno društvo s ograničenom odgovornošću za ugostiteljstvo, proizvodnju i usluge, Slobode ul. 2, 32000 Vukovar</izvorni_sadrzaj>
    <derivirana_varijabla naziv="DomainObject.Predmet.ProtustrankaFormatedWithAdress_1"> BORIC jednostavno društvo s ograničenom odgovornošću za ugostiteljstvo, proizvodnju i usluge, Slobode ul. 2, 32000 Vukovar</derivirana_varijabla>
  </DomainObject.Predmet.ProtustrankaFormatedWithAdress>
  <DomainObject.Predmet.ProtustrankaFormatedWithAdressOIB>
    <izvorni_sadrzaj> BORIC jednostavno društvo s ograničenom odgovornošću za ugostiteljstvo, proizvodnju i usluge, OIB 86084683410, Slobode ul. 2, 32000 Vukovar</izvorni_sadrzaj>
    <derivirana_varijabla naziv="DomainObject.Predmet.ProtustrankaFormatedWithAdressOIB_1"> BORIC jednostavno društvo s ograničenom odgovornošću za ugostiteljstvo, proizvodnju i usluge, OIB 86084683410, Slobode ul. 2, 32000 Vukovar</derivirana_varijabla>
  </DomainObject.Predmet.ProtustrankaFormatedWithAdressOIB>
  <DomainObject.Predmet.ProtustrankaWithAdress>
    <izvorni_sadrzaj>BORIC jednostavno društvo s ograničenom odgovornošću za ugostiteljstvo, proizvodnju i usluge Slobode ul. 2, 32000 Vukovar</izvorni_sadrzaj>
    <derivirana_varijabla naziv="DomainObject.Predmet.ProtustrankaWithAdress_1">BORIC jednostavno društvo s ograničenom odgovornošću za ugostiteljstvo, proizvodnju i usluge Slobode ul. 2, 32000 Vukovar</derivirana_varijabla>
  </DomainObject.Predmet.ProtustrankaWithAdress>
  <DomainObject.Predmet.ProtustrankaWithAdressOIB>
    <izvorni_sadrzaj>BORIC jednostavno društvo s ograničenom odgovornošću za ugostiteljstvo, proizvodnju i usluge, OIB 86084683410, Slobode ul. 2, 32000 Vukovar</izvorni_sadrzaj>
    <derivirana_varijabla naziv="DomainObject.Predmet.ProtustrankaWithAdressOIB_1">BORIC jednostavno društvo s ograničenom odgovornošću za ugostiteljstvo, proizvodnju i usluge, OIB 86084683410, Slobode ul. 2, 32000 Vukovar</derivirana_varijabla>
  </DomainObject.Predmet.ProtustrankaWithAdressOIB>
  <DomainObject.Predmet.ProtustrankaNazivFormated>
    <izvorni_sadrzaj>BORIC jednostavno društvo s ograničenom odgovornošću za ugostiteljstvo, proizvodnju i usluge</izvorni_sadrzaj>
    <derivirana_varijabla naziv="DomainObject.Predmet.ProtustrankaNazivFormated_1">BORIC jednostavno društvo s ograničenom odgovornošću za ugostiteljstvo, proizvodnju i usluge</derivirana_varijabla>
  </DomainObject.Predmet.ProtustrankaNazivFormated>
  <DomainObject.Predmet.ProtustrankaNazivFormatedOIB>
    <izvorni_sadrzaj>BORIC jednostavno društvo s ograničenom odgovornošću za ugostiteljstvo, proizvodnju i usluge, OIB 86084683410</izvorni_sadrzaj>
    <derivirana_varijabla naziv="DomainObject.Predmet.ProtustrankaNazivFormatedOIB_1">BORIC jednostavno društvo s ograničenom odgovornošću za ugostiteljstvo, proizvodnju i usluge, OIB 86084683410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BORIC jednostavno društvo s ograničenom odgovornošću za ugostiteljstvo, proizvodnju i usluge</item>
    </izvorni_sadrzaj>
    <derivirana_varijabla naziv="DomainObject.Predmet.ProtuStrankaListFormated_1">
      <item>BORIC jednostavno društvo s ograničenom odgovornošću za ugostiteljstvo, proizvodnju i usluge</item>
    </derivirana_varijabla>
  </DomainObject.Predmet.ProtuStrankaListFormated>
  <DomainObject.Predmet.ProtuStrankaListFormatedOIB>
    <izvorni_sadrzaj>
      <item>BORIC jednostavno društvo s ograničenom odgovornošću za ugostiteljstvo, proizvodnju i usluge, OIB 86084683410</item>
    </izvorni_sadrzaj>
    <derivirana_varijabla naziv="DomainObject.Predmet.ProtuStrankaListFormatedOIB_1">
      <item>BORIC jednostavno društvo s ograničenom odgovornošću za ugostiteljstvo, proizvodnju i usluge, OIB 86084683410</item>
    </derivirana_varijabla>
  </DomainObject.Predmet.ProtuStrankaListFormatedOIB>
  <DomainObject.Predmet.ProtuStrankaListFormatedWithAdress>
    <izvorni_sadrzaj>
      <item>BORIC jednostavno društvo s ograničenom odgovornošću za ugostiteljstvo, proizvodnju i usluge, Slobode ul. 2, 32000 Vukovar</item>
    </izvorni_sadrzaj>
    <derivirana_varijabla naziv="DomainObject.Predmet.ProtuStrankaListFormatedWithAdress_1">
      <item>BORIC jednostavno društvo s ograničenom odgovornošću za ugostiteljstvo, proizvodnju i usluge, Slobode ul. 2, 32000 Vukovar</item>
    </derivirana_varijabla>
  </DomainObject.Predmet.ProtuStrankaListFormatedWithAdress>
  <DomainObject.Predmet.ProtuStrankaListFormatedWithAdressOIB>
    <izvorni_sadrzaj>
      <item>BORIC jednostavno društvo s ograničenom odgovornošću za ugostiteljstvo, proizvodnju i usluge, OIB 86084683410, Slobode ul. 2, 32000 Vukovar</item>
    </izvorni_sadrzaj>
    <derivirana_varijabla naziv="DomainObject.Predmet.ProtuStrankaListFormatedWithAdressOIB_1">
      <item>BORIC jednostavno društvo s ograničenom odgovornošću za ugostiteljstvo, proizvodnju i usluge, OIB 86084683410, Slobode ul. 2, 32000 Vukovar</item>
    </derivirana_varijabla>
  </DomainObject.Predmet.ProtuStrankaListFormatedWithAdressOIB>
  <DomainObject.Predmet.ProtuStrankaListNazivFormated>
    <izvorni_sadrzaj>
      <item>BORIC jednostavno društvo s ograničenom odgovornošću za ugostiteljstvo, proizvodnju i usluge</item>
    </izvorni_sadrzaj>
    <derivirana_varijabla naziv="DomainObject.Predmet.ProtuStrankaListNazivFormated_1">
      <item>BORIC jednostavno društvo s ograničenom odgovornošću za ugostiteljstvo, proizvodnju i usluge</item>
    </derivirana_varijabla>
  </DomainObject.Predmet.ProtuStrankaListNazivFormated>
  <DomainObject.Predmet.ProtuStrankaListNazivFormatedOIB>
    <izvorni_sadrzaj>
      <item>BORIC jednostavno društvo s ograničenom odgovornošću za ugostiteljstvo, proizvodnju i usluge, OIB 86084683410</item>
    </izvorni_sadrzaj>
    <derivirana_varijabla naziv="DomainObject.Predmet.ProtuStrankaListNazivFormatedOIB_1">
      <item>BORIC jednostavno društvo s ograničenom odgovornošću za ugostiteljstvo, proizvodnju i usluge, OIB 86084683410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BORIC jednostavno društvo s ograničenom odgovornošću za ugostiteljstvo, proizvodnju i usluge</izvorni_sadrzaj>
    <derivirana_varijabla naziv="DomainObject.Predmet.ProtustrankaIDrugi_1">BORIC jednostavno društvo s ograničenom odgovornošću za ugostiteljstvo,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BORIC jednostavno društvo s ograničenom odgovornošću za ugostiteljstvo, proizvodnju i usluge, OIB 86084683410, Slobode ul. 2, 32000 Vukovar</izvorni_sadrzaj>
    <derivirana_varijabla naziv="DomainObject.Predmet.ProtustrankaIDrugiAdressOIB_1">BORIC jednostavno društvo s ograničenom odgovornošću za ugostiteljstvo, proizvodnju i usluge, OIB 86084683410, Slobode ul. 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BORIC jednostavno društvo s ograničenom odgovornošću za ugostiteljstvo, proizvodnju i usluge</item>
    </izvorni_sadrzaj>
    <derivirana_varijabla naziv="DomainObject.Predmet.SudioniciListNaziv_1">
      <item>FINA RC OSIJEK</item>
      <item>BORIC jednostavno društvo s ograničenom odgovornošću za ugostiteljstvo, proizvodnju i usluge</item>
    </derivirana_varijabla>
  </DomainObject.Predmet.SudioniciListNaziv>
  <DomainObject.Predmet.SudioniciListAdressOIB>
    <izvorni_sadrzaj>
      <item>FINA RC OSIJEK, OIB 85821130368</item>
      <item>BORIC jednostavno društvo s ograničenom odgovornošću za ugostiteljstvo, proizvodnju i usluge, OIB 86084683410, Slobode ul. 2,32000 Vukovar</item>
    </izvorni_sadrzaj>
    <derivirana_varijabla naziv="DomainObject.Predmet.SudioniciListAdressOIB_1">
      <item>FINA RC OSIJEK, OIB 85821130368</item>
      <item>BORIC jednostavno društvo s ograničenom odgovornošću za ugostiteljstvo, proizvodnju i usluge, OIB 86084683410, Slobode ul.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86084683410</item>
    </izvorni_sadrzaj>
    <derivirana_varijabla naziv="DomainObject.Predmet.SudioniciListNazivOIB_1">
      <item>, OIB 85821130368</item>
      <item>, OIB 86084683410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4D8E0-D1C0-49A1-8D53-0591E2895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451</properties:Words>
  <properties:Characters>2458</properties:Characters>
  <properties:Lines>104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2018-02-06T07:13:00Z</dcterms:created>
  <dc:creator>hermanj</dc:creator>
  <cp:lastModifiedBy>Danijela Sekulić</cp:lastModifiedBy>
  <cp:lastPrinted>2018-11-06T07:18:00Z</cp:lastPrinted>
  <dcterms:modified xmlns:xsi="http://www.w3.org/2001/XMLSchema-instance" xsi:type="dcterms:W3CDTF">2018-11-06T07:19:00Z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