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af427" w14:paraId="a9af427" w:rsidRDefault="003054AE" w:rsidP="003054AE" w:rsidR="00723D8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054AE" w:rsidP="003054AE" w:rsidR="003054AE" w:rsidRPr="00D40EE8"/>
    <w:p w:rsidRDefault="008710AE" w:rsidP="008710AE" w:rsidR="008710AE" w:rsidRPr="00D40EE8">
      <w:r w:rsidRPr="00D40EE8">
        <w:t>Republika Hrvatska</w:t>
      </w:r>
    </w:p>
    <w:p w:rsidRDefault="008710AE" w:rsidP="008710AE" w:rsidR="008710AE" w:rsidRPr="00D40EE8">
      <w:r w:rsidRPr="00D40EE8">
        <w:t>Trgovački sud u Zagrebu</w:t>
      </w:r>
    </w:p>
    <w:p w:rsidRDefault="008710AE" w:rsidP="008710AE" w:rsidR="008710AE" w:rsidRPr="00D40EE8">
      <w:r w:rsidRPr="00D40EE8">
        <w:t xml:space="preserve">Zagreb, </w:t>
      </w:r>
      <w:proofErr w:type="spellStart"/>
      <w:r w:rsidRPr="00D40EE8">
        <w:t>Amruševa</w:t>
      </w:r>
      <w:proofErr w:type="spellEnd"/>
      <w:r w:rsidRPr="00D40EE8">
        <w:t xml:space="preserve"> 2/II                                                        </w:t>
      </w:r>
      <w:r w:rsidR="005E247F">
        <w:t xml:space="preserve">                             </w:t>
      </w:r>
      <w:r w:rsidR="00D40FFB">
        <w:t>67. St-893/13</w:t>
      </w:r>
      <w:r w:rsidR="005E247F">
        <w:t>-267</w:t>
      </w:r>
      <w:r w:rsidRPr="00D40EE8">
        <w:t xml:space="preserve">                                                               </w:t>
      </w:r>
    </w:p>
    <w:p w:rsidRDefault="008710AE" w:rsidP="008710AE" w:rsidR="008710AE" w:rsidRPr="00D40EE8"/>
    <w:p w:rsidRDefault="008710AE" w:rsidP="008710AE" w:rsidR="008710AE" w:rsidRPr="005C7AC0">
      <w:pPr>
        <w:jc w:val="center"/>
      </w:pPr>
      <w:r w:rsidRPr="005C7AC0">
        <w:t>Z A K LJ U Č A K</w:t>
      </w:r>
    </w:p>
    <w:p w:rsidRDefault="008710AE" w:rsidP="008710AE" w:rsidR="008710AE" w:rsidRPr="00D40EE8"/>
    <w:p w:rsidRDefault="008710AE" w:rsidP="008710AE" w:rsidR="008710AE" w:rsidRPr="00D40EE8">
      <w:pPr>
        <w:jc w:val="both"/>
      </w:pPr>
      <w:r w:rsidRPr="00D40EE8">
        <w:t xml:space="preserve">           Trgovački sud u Zagrebu po sucu Gordanu </w:t>
      </w:r>
      <w:proofErr w:type="spellStart"/>
      <w:r w:rsidRPr="00D40EE8">
        <w:t>Zubaku</w:t>
      </w:r>
      <w:proofErr w:type="spellEnd"/>
      <w:r w:rsidRPr="00D40EE8">
        <w:t xml:space="preserve">, u stečajnom  postupku nad dužnikom </w:t>
      </w:r>
      <w:r w:rsidR="00D40FFB" w:rsidRPr="00D40FFB">
        <w:rPr>
          <w:bCs/>
        </w:rPr>
        <w:t xml:space="preserve">ARMKO d.d. u stečaju, </w:t>
      </w:r>
      <w:proofErr w:type="spellStart"/>
      <w:r w:rsidR="00D40FFB" w:rsidRPr="00D40FFB">
        <w:rPr>
          <w:bCs/>
        </w:rPr>
        <w:t>Konjščina</w:t>
      </w:r>
      <w:proofErr w:type="spellEnd"/>
      <w:r w:rsidR="00D40FFB" w:rsidRPr="00D40FFB">
        <w:rPr>
          <w:bCs/>
        </w:rPr>
        <w:t xml:space="preserve">, </w:t>
      </w:r>
      <w:proofErr w:type="spellStart"/>
      <w:r w:rsidR="00D40FFB" w:rsidRPr="00D40FFB">
        <w:rPr>
          <w:bCs/>
        </w:rPr>
        <w:t>Pešćeno</w:t>
      </w:r>
      <w:proofErr w:type="spellEnd"/>
      <w:r w:rsidR="00D40FFB" w:rsidRPr="00D40FFB">
        <w:rPr>
          <w:bCs/>
        </w:rPr>
        <w:t xml:space="preserve"> b.b., OIB: 33231965147</w:t>
      </w:r>
      <w:r w:rsidR="00EF7780">
        <w:t xml:space="preserve">, </w:t>
      </w:r>
      <w:r w:rsidR="003054AE">
        <w:t>7</w:t>
      </w:r>
      <w:r w:rsidR="00D40FFB">
        <w:t>. rujna</w:t>
      </w:r>
      <w:r w:rsidR="005C7AC0">
        <w:t xml:space="preserve"> 2016</w:t>
      </w:r>
      <w:r w:rsidRPr="00D40EE8">
        <w:t xml:space="preserve">.,  </w:t>
      </w:r>
    </w:p>
    <w:p w:rsidRDefault="00F06723" w:rsidP="00723D85" w:rsidR="00F06723" w:rsidRPr="00D40EE8">
      <w:pPr>
        <w:jc w:val="both"/>
      </w:pPr>
    </w:p>
    <w:p w:rsidRDefault="00F06723" w:rsidP="00723D85" w:rsidR="00F06723" w:rsidRPr="00D40EE8">
      <w:pPr>
        <w:jc w:val="both"/>
      </w:pPr>
    </w:p>
    <w:p w:rsidRDefault="00F06723" w:rsidP="008710AE" w:rsidR="005078C7" w:rsidRPr="00D40EE8">
      <w:pPr>
        <w:ind w:firstLine="708" w:left="2832"/>
        <w:jc w:val="both"/>
      </w:pPr>
      <w:r w:rsidRPr="00D40EE8">
        <w:t xml:space="preserve">z a k </w:t>
      </w:r>
      <w:proofErr w:type="spellStart"/>
      <w:r w:rsidRPr="00D40EE8">
        <w:t>lj</w:t>
      </w:r>
      <w:proofErr w:type="spellEnd"/>
      <w:r w:rsidRPr="00D40EE8">
        <w:t xml:space="preserve"> u č i o    j e</w:t>
      </w:r>
      <w:r w:rsidR="005078C7" w:rsidRPr="00D40EE8">
        <w:t xml:space="preserve"> 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F06723" w:rsidP="00723D85" w:rsidR="00F06723" w:rsidRPr="00D40EE8">
      <w:pPr>
        <w:numPr>
          <w:ilvl w:val="0"/>
          <w:numId w:val="2"/>
        </w:numPr>
        <w:jc w:val="both"/>
      </w:pPr>
      <w:r w:rsidRPr="00D40EE8">
        <w:t xml:space="preserve">Određuje se završno ročište u stečajnom postupku nad trgovačkim društvom </w:t>
      </w:r>
      <w:r w:rsidR="00D40FFB" w:rsidRPr="00D40FFB">
        <w:rPr>
          <w:bCs/>
        </w:rPr>
        <w:t xml:space="preserve">ARMKO d.d. u stečaju, </w:t>
      </w:r>
      <w:proofErr w:type="spellStart"/>
      <w:r w:rsidR="00D40FFB" w:rsidRPr="00D40FFB">
        <w:rPr>
          <w:bCs/>
        </w:rPr>
        <w:t>Konjščina</w:t>
      </w:r>
      <w:proofErr w:type="spellEnd"/>
      <w:r w:rsidR="0090700A" w:rsidRPr="00D40EE8">
        <w:t xml:space="preserve">, </w:t>
      </w:r>
      <w:r w:rsidRPr="00D40EE8">
        <w:t xml:space="preserve">za </w:t>
      </w:r>
      <w:r w:rsidR="0090700A" w:rsidRPr="00D40EE8">
        <w:t xml:space="preserve">dan </w:t>
      </w:r>
      <w:r w:rsidR="00D40FFB">
        <w:t>19</w:t>
      </w:r>
      <w:r w:rsidR="0090700A" w:rsidRPr="005C7AC0">
        <w:t>.</w:t>
      </w:r>
      <w:r w:rsidR="00D40FFB">
        <w:t xml:space="preserve"> listopad</w:t>
      </w:r>
      <w:r w:rsidR="005C7AC0" w:rsidRPr="005C7AC0">
        <w:t xml:space="preserve"> 2016</w:t>
      </w:r>
      <w:r w:rsidR="00723D85" w:rsidRPr="005C7AC0">
        <w:t>.</w:t>
      </w:r>
      <w:r w:rsidR="0090700A" w:rsidRPr="005C7AC0">
        <w:t xml:space="preserve"> </w:t>
      </w:r>
      <w:r w:rsidR="00D40FFB">
        <w:t>u 9</w:t>
      </w:r>
      <w:r w:rsidR="00EF7780" w:rsidRPr="005C7AC0">
        <w:t>,3</w:t>
      </w:r>
      <w:r w:rsidR="0090700A" w:rsidRPr="005C7AC0">
        <w:t>0 sati</w:t>
      </w:r>
      <w:r w:rsidR="003E6C5A">
        <w:t xml:space="preserve"> </w:t>
      </w:r>
      <w:r w:rsidR="0090700A" w:rsidRPr="00D40EE8">
        <w:t>u zgradi Tr</w:t>
      </w:r>
      <w:r w:rsidR="003E6C5A">
        <w:t>gov</w:t>
      </w:r>
      <w:r w:rsidR="00D40FFB">
        <w:t>ačkog suda u Zagrebu, soba 100 (velika dvorana)</w:t>
      </w:r>
      <w:r w:rsidR="0090700A" w:rsidRPr="00D40EE8">
        <w:t xml:space="preserve"> ulična zgrada</w:t>
      </w:r>
      <w:r w:rsidR="003E6C5A">
        <w:t>.</w:t>
      </w:r>
      <w:r w:rsidR="005C7AC0">
        <w:t xml:space="preserve"> </w:t>
      </w:r>
    </w:p>
    <w:p w:rsidRDefault="00F06723" w:rsidP="00723D85" w:rsidR="00F06723" w:rsidRPr="00D40EE8">
      <w:pPr>
        <w:ind w:firstLine="708" w:left="708"/>
        <w:jc w:val="both"/>
      </w:pPr>
      <w:r w:rsidRPr="00D40EE8">
        <w:t>Na određenom ročištu se: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raspr</w:t>
      </w:r>
      <w:r w:rsidR="008710AE" w:rsidRPr="00D40EE8">
        <w:t>avlja o završnom računu stečajnog upravitelja</w:t>
      </w:r>
      <w:r w:rsidRPr="00D40EE8">
        <w:t xml:space="preserve">, 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podnose prigovori na završni popis</w:t>
      </w:r>
    </w:p>
    <w:p w:rsidRDefault="0090700A" w:rsidP="00723D85" w:rsidR="0090700A" w:rsidRPr="00D40EE8">
      <w:pPr>
        <w:ind w:firstLine="708" w:left="708"/>
        <w:jc w:val="both"/>
      </w:pPr>
    </w:p>
    <w:p w:rsidRDefault="00F06723" w:rsidP="00723D85" w:rsidR="0090700A" w:rsidRPr="00D40EE8">
      <w:pPr>
        <w:ind w:left="708"/>
        <w:jc w:val="center"/>
      </w:pPr>
      <w:r w:rsidRPr="00D40EE8">
        <w:t>Obrazloženje</w:t>
      </w:r>
    </w:p>
    <w:p w:rsidRDefault="00F06723" w:rsidP="00723D85" w:rsidR="00F06723" w:rsidRPr="00D40EE8">
      <w:pPr>
        <w:jc w:val="both"/>
      </w:pPr>
    </w:p>
    <w:p w:rsidRDefault="008710AE" w:rsidP="00723D85" w:rsidR="00F06723" w:rsidRPr="00D40EE8">
      <w:pPr>
        <w:jc w:val="both"/>
      </w:pPr>
      <w:r w:rsidRPr="00D40EE8">
        <w:tab/>
        <w:t>Stečajni upravitelj je unovčio</w:t>
      </w:r>
      <w:r w:rsidR="00F06723" w:rsidRPr="00D40EE8">
        <w:t xml:space="preserve"> stečajnu masu stečajnog dužnika, a </w:t>
      </w:r>
      <w:r w:rsidR="005C7AC0">
        <w:t>sud</w:t>
      </w:r>
      <w:r w:rsidR="00F06723" w:rsidRPr="00D40EE8">
        <w:t xml:space="preserve"> je dao suglasnost na predloženu završnu diobu. </w:t>
      </w:r>
      <w:r w:rsidR="00723D85" w:rsidRPr="00D40EE8">
        <w:t>Na t</w:t>
      </w:r>
      <w:r w:rsidR="00F06723" w:rsidRPr="00D40EE8">
        <w:t>emelj</w:t>
      </w:r>
      <w:r w:rsidR="00723D85" w:rsidRPr="00D40EE8">
        <w:t>u čl.</w:t>
      </w:r>
      <w:r w:rsidR="00F06723" w:rsidRPr="00D40EE8">
        <w:t xml:space="preserve"> 193. Stečajnog zakona sud je donio odluku kao u izreci ovog zaključka.</w:t>
      </w:r>
    </w:p>
    <w:p w:rsidRDefault="0090700A" w:rsidP="00723D85" w:rsidR="0090700A" w:rsidRPr="00D40EE8">
      <w:pPr>
        <w:jc w:val="both"/>
      </w:pPr>
    </w:p>
    <w:p w:rsidRDefault="00723D85" w:rsidP="005E247F" w:rsidR="0090700A" w:rsidRPr="00D40EE8">
      <w:pPr>
        <w:jc w:val="center"/>
      </w:pPr>
      <w:r w:rsidRPr="00D40EE8">
        <w:t xml:space="preserve">U Zagrebu </w:t>
      </w:r>
      <w:r w:rsidR="003054AE">
        <w:t>7</w:t>
      </w:r>
      <w:r w:rsidR="00D40FFB">
        <w:t>. rujna</w:t>
      </w:r>
      <w:r w:rsidR="005C7AC0">
        <w:t xml:space="preserve"> 2016</w:t>
      </w:r>
      <w:r w:rsidRPr="00D40EE8">
        <w:t>.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5078C7" w:rsidP="00723D85" w:rsidR="005078C7" w:rsidRPr="00D40EE8">
      <w:pPr>
        <w:jc w:val="both"/>
      </w:pPr>
    </w:p>
    <w:p w:rsidRDefault="005C7AC0" w:rsidP="005E247F" w:rsidR="005078C7" w:rsidRPr="005C7AC0">
      <w:pPr>
        <w:ind w:left="6372"/>
        <w:jc w:val="right"/>
      </w:pPr>
      <w:r w:rsidRPr="005C7AC0">
        <w:t xml:space="preserve">    </w:t>
      </w:r>
      <w:r w:rsidR="005078C7" w:rsidRPr="005C7AC0">
        <w:t>SUDAC</w:t>
      </w:r>
      <w:r w:rsidR="00727700" w:rsidRPr="005C7AC0">
        <w:t>:</w:t>
      </w:r>
      <w:r w:rsidR="005078C7" w:rsidRPr="005C7AC0">
        <w:t xml:space="preserve"> </w:t>
      </w:r>
    </w:p>
    <w:p w:rsidRDefault="00723D85" w:rsidP="005E247F" w:rsidR="005078C7" w:rsidRPr="00D40EE8">
      <w:pPr>
        <w:ind w:firstLine="708" w:left="5664"/>
        <w:jc w:val="right"/>
      </w:pPr>
      <w:r w:rsidRPr="00D40EE8">
        <w:t xml:space="preserve">    Gordan Zubak</w:t>
      </w:r>
      <w:r w:rsidR="005E247F">
        <w:t>,v.r.</w:t>
      </w:r>
    </w:p>
    <w:p w:rsidRDefault="005E247F" w:rsidP="00723D85" w:rsidR="005E247F">
      <w:pPr>
        <w:jc w:val="both"/>
      </w:pPr>
    </w:p>
    <w:p w:rsidRDefault="005E247F" w:rsidP="00723D85" w:rsidR="005E247F">
      <w:pPr>
        <w:jc w:val="both"/>
      </w:pPr>
    </w:p>
    <w:p w:rsidRDefault="00F06723" w:rsidP="00723D85" w:rsidR="005078C7" w:rsidRPr="00D40EE8">
      <w:pPr>
        <w:jc w:val="both"/>
      </w:pPr>
      <w:r w:rsidRPr="00D40EE8">
        <w:t>POUKA O PRAVNOM LIJEKU:</w:t>
      </w:r>
    </w:p>
    <w:p w:rsidRDefault="00F06723" w:rsidP="00723D85" w:rsidR="00F06723" w:rsidRPr="00D40EE8">
      <w:pPr>
        <w:jc w:val="both"/>
      </w:pPr>
      <w:r w:rsidRPr="00D40EE8">
        <w:t xml:space="preserve">Protiv ovog zaključka nije dopuštena žalba. (čl. </w:t>
      </w:r>
      <w:smartTag w:element="metricconverter" w:uri="urn:schemas-microsoft-com:office:smarttags">
        <w:smartTagPr>
          <w:attr w:val="11. st" w:name="ProductID"/>
        </w:smartTagPr>
        <w:r w:rsidRPr="00D40EE8">
          <w:t>11. st</w:t>
        </w:r>
      </w:smartTag>
      <w:r w:rsidRPr="00D40EE8">
        <w:t>. 9. Stečajnog zakona)</w:t>
      </w:r>
    </w:p>
    <w:p w:rsidRDefault="005078C7" w:rsidP="00723D85" w:rsidR="005078C7" w:rsidRPr="00D40EE8">
      <w:pPr>
        <w:jc w:val="both"/>
      </w:pPr>
    </w:p>
    <w:p w:rsidRDefault="005E247F" w:rsidP="001745C1" w:rsidR="005E247F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5078C7" w:rsidP="005E247F" w:rsidR="005078C7" w:rsidRPr="00D40EE8">
      <w:pPr>
        <w:ind w:left="720"/>
        <w:jc w:val="both"/>
      </w:pPr>
    </w:p>
    <w:p w:rsidRDefault="005078C7" w:rsidP="00723D85" w:rsidR="005078C7" w:rsidRPr="00D40EE8">
      <w:pPr>
        <w:jc w:val="both"/>
      </w:pPr>
    </w:p>
    <w:p w:rsidRDefault="005078C7" w:rsidP="00723D85" w:rsidR="005078C7" w:rsidRPr="00D40EE8">
      <w:pPr>
        <w:jc w:val="both"/>
      </w:pPr>
      <w:r w:rsidRPr="00D40EE8">
        <w:t xml:space="preserve"> </w:t>
      </w:r>
    </w:p>
    <w:p w:rsidRDefault="005078C7" w:rsidP="00723D85" w:rsidR="005078C7" w:rsidRPr="00D40EE8">
      <w:pPr>
        <w:jc w:val="both"/>
      </w:pPr>
    </w:p>
    <w:p w:rsidRDefault="005078C7" w:rsidP="00723D85" w:rsidR="005078C7" w:rsidRPr="00D40EE8">
      <w:pPr>
        <w:jc w:val="both"/>
      </w:pPr>
      <w:r w:rsidRPr="00D40EE8">
        <w:t xml:space="preserve"> </w:t>
      </w:r>
    </w:p>
    <w:p w:rsidRDefault="005078C7" w:rsidP="00723D85" w:rsidR="005078C7" w:rsidRPr="00D40EE8">
      <w:pPr>
        <w:jc w:val="both"/>
      </w:pPr>
    </w:p>
    <w:sectPr w:rsidR="005078C7" w:rsidRPr="00D40EE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9EF4DE0"/>
    <w:multiLevelType w:val="hybridMultilevel"/>
    <w:tmpl w:val="FE163B94"/>
    <w:lvl w:tplc="965A8FCC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C4A2B"/>
    <w:rsid w:val="003054AE"/>
    <w:rsid w:val="00386163"/>
    <w:rsid w:val="003A02F2"/>
    <w:rsid w:val="003E6C5A"/>
    <w:rsid w:val="0046020C"/>
    <w:rsid w:val="005078C7"/>
    <w:rsid w:val="005447B3"/>
    <w:rsid w:val="005C7AC0"/>
    <w:rsid w:val="005E247F"/>
    <w:rsid w:val="006372E6"/>
    <w:rsid w:val="00642B6B"/>
    <w:rsid w:val="006644E0"/>
    <w:rsid w:val="00723D85"/>
    <w:rsid w:val="00727700"/>
    <w:rsid w:val="008710AE"/>
    <w:rsid w:val="0090700A"/>
    <w:rsid w:val="009151C4"/>
    <w:rsid w:val="00925A1A"/>
    <w:rsid w:val="00A66BD2"/>
    <w:rsid w:val="00A77317"/>
    <w:rsid w:val="00BB4D3C"/>
    <w:rsid w:val="00CB2690"/>
    <w:rsid w:val="00CD535F"/>
    <w:rsid w:val="00D40EE8"/>
    <w:rsid w:val="00D40FFB"/>
    <w:rsid w:val="00E75EA5"/>
    <w:rsid w:val="00EF7780"/>
    <w:rsid w:val="00F06723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054A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054A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24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24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24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24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24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054A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054A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24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24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24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4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4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2013.</izvorni_sadrzaj>
    <derivirana_varijabla naziv="DomainObject.Predmet.DatumOsnivanja_1">25.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
3.10.2013. Dokumentacija povodom žalbe
Milivoj Psarić poslana na VTS</izvorni_sadrzaj>
    <derivirana_varijabla naziv="DomainObject.Predmet.Opis_1">prijedlog za pokretanje stečajnog postupka
3.10.2013. Dokumentacija povodom žalbe
Milivoj Psarić poslana na VTS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St-893/2013</izvorni_sadrzaj>
    <derivirana_varijabla naziv="DomainObject.Predmet.OznakaBroj_1">St-893/2013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31.ST-942/13</izvorni_sadrzaj>
    <derivirana_varijabla naziv="DomainObject.Predmet.PrimjedbaSuca_1">VEZA: 31.ST-942/13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ARMKO d.d. zastupanog po punomoćniku ZZ Vinko Marković; ZZ Ivica Babuk; ZZ Branko Janeš; Odvj. Zrinka Golubić</izvorni_sadrzaj>
    <derivirana_varijabla naziv="DomainObject.Predmet.ProtustrankaFormated_1">  ARMKO d.d. zastupanog po punomoćniku ZZ Vinko Marković; ZZ Ivica Babuk; ZZ Branko Janeš; Odvj. Zrinka Golubić</derivirana_varijabla>
  </DomainObject.Predmet.ProtustrankaFormated>
  <DomainObject.Predmet.ProtustrankaFormatedOIB>
    <izvorni_sadrzaj>  ARMKO d.d., OIB 33231965147 zastupanog po punomoćniku ZZ Vinko Marković; ZZ Ivica Babuk; ZZ Branko Janeš; Odvj. Zrinka Golubić</izvorni_sadrzaj>
    <derivirana_varijabla naziv="DomainObject.Predmet.ProtustrankaFormatedOIB_1">  ARMKO d.d., OIB 33231965147 zastupanog po punomoćniku ZZ Vinko Marković; ZZ Ivica Babuk; ZZ Branko Janeš; Odvj. Zrinka Golubić</derivirana_varijabla>
  </DomainObject.Predmet.ProtustrankaFormatedOIB>
  <DomainObject.Predmet.ProtustrankaFormatedWithAdress>
    <izvorni_sadrzaj> ARMKO d.d., Pešćeno bb, 49282 Konjšćina zastupanog po punomoćniku ZZ Vinko Marković; ZZ Ivica Babuk; ZZ Branko Janeš; Odvj. Zrinka Golubić</izvorni_sadrzaj>
    <derivirana_varijabla naziv="DomainObject.Predmet.ProtustrankaFormatedWithAdress_1"> ARMKO d.d., Pešćeno bb, 49282 Konjšćina zastupanog po punomoćniku ZZ Vinko Marković; ZZ Ivica Babuk; ZZ Branko Janeš; Odvj. Zrinka Golubić</derivirana_varijabla>
  </DomainObject.Predmet.ProtustrankaFormatedWithAdress>
  <DomainObject.Predmet.ProtustrankaFormatedWithAdressOIB>
    <izvorni_sadrzaj> ARMKO d.d., OIB 33231965147, Pešćeno bb, 49282 Konjšćina zastupanog po punomoćniku ZZ Vinko Marković; ZZ Ivica Babuk; ZZ Branko Janeš; Odvj. Zrinka Golubić</izvorni_sadrzaj>
    <derivirana_varijabla naziv="DomainObject.Predmet.ProtustrankaFormatedWithAdressOIB_1"> ARMKO d.d., OIB 33231965147, Pešćeno bb, 49282 Konjšćina zastupanog po punomoćniku ZZ Vinko Marković; ZZ Ivica Babuk; ZZ Branko Janeš; Odvj. Zrinka Golubić</derivirana_varijabla>
  </DomainObject.Predmet.ProtustrankaFormatedWithAdressOIB>
  <DomainObject.Predmet.ProtustrankaWithAdress>
    <izvorni_sadrzaj>ARMKO d.d. Pešćeno bb, 49282 Konjšćina</izvorni_sadrzaj>
    <derivirana_varijabla naziv="DomainObject.Predmet.ProtustrankaWithAdress_1">ARMKO d.d. Pešćeno bb, 49282 Konjšćina</derivirana_varijabla>
  </DomainObject.Predmet.ProtustrankaWithAdress>
  <DomainObject.Predmet.ProtustrankaWithAdressOIB>
    <izvorni_sadrzaj>ARMKO d.d., OIB 33231965147, Pešćeno bb, 49282 Konjšćina</izvorni_sadrzaj>
    <derivirana_varijabla naziv="DomainObject.Predmet.ProtustrankaWithAdressOIB_1">ARMKO d.d., OIB 33231965147, Pešćeno bb, 49282 Konjšćina</derivirana_varijabla>
  </DomainObject.Predmet.ProtustrankaWithAdressOIB>
  <DomainObject.Predmet.ProtustrankaNazivFormated>
    <izvorni_sadrzaj>ARMKO d.d.</izvorni_sadrzaj>
    <derivirana_varijabla naziv="DomainObject.Predmet.ProtustrankaNazivFormated_1">ARMKO d.d.</derivirana_varijabla>
  </DomainObject.Predmet.ProtustrankaNazivFormated>
  <DomainObject.Predmet.ProtustrankaNazivFormatedOIB>
    <izvorni_sadrzaj>ARMKO d.d., OIB 33231965147</izvorni_sadrzaj>
    <derivirana_varijabla naziv="DomainObject.Predmet.ProtustrankaNazivFormatedOIB_1">ARMKO d.d., OIB 33231965147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ARMKO d.d.; VJEROVNICI; Dražen Ležaić; RATIO METAL TRADE GMBH; ZELINAPROMET društvo s ograničenom odgovornošću za prozvodnju, trgovinu, ugostiteljstvo i usluge; Bmd stil d.o.o.</izvorni_sadrzaj>
    <derivirana_varijabla naziv="DomainObject.Predmet.StrankaFormated_1">  ARMKO d.d.; VJEROVNICI; Dražen Ležaić; RATIO METAL TRADE GMBH; ZELINAPROMET društvo s ograničenom odgovornošću za prozvodnju, trgovinu, ugostiteljstvo i usluge; Bmd stil d.o.o.</derivirana_varijabla>
  </DomainObject.Predmet.StrankaFormated>
  <DomainObject.Predmet.StrankaFormatedOIB>
    <izvorni_sadrzaj>  ARMKO d.d., OIB 33231965147; VJEROVNICI; Dražen Ležaić, OIB 93555053571; RATIO METAL TRADE GMBH; ZELINAPROMET društvo s ograničenom odgovornošću za prozvodnju, trgovinu, ugostiteljstvo i usluge, OIB 07443745075; Bmd stil d.o.o., OIB 96086822394</izvorni_sadrzaj>
    <derivirana_varijabla naziv="DomainObject.Predmet.StrankaFormatedOIB_1">  ARMKO d.d., OIB 33231965147; VJEROVNICI; Dražen Ležaić, OIB 93555053571; RATIO METAL TRADE GMBH; ZELINAPROMET društvo s ograničenom odgovornošću za prozvodnju, trgovinu, ugostiteljstvo i usluge, OIB 07443745075; Bmd stil d.o.o., OIB 96086822394</derivirana_varijabla>
  </DomainObject.Predmet.StrankaFormatedOIB>
  <DomainObject.Predmet.StrankaFormatedWithAdress>
    <izvorni_sadrzaj> ARMKO d.d., Pešćeno bb, 49282 Konjšćina; VJEROVNICI; Dražen Ležaić; RATIO METAL TRADE GMBH; ZELINAPROMET društvo s ograničenom odgovornošću za prozvodnju, trgovinu, ugostiteljstvo i usluge, Drenova Gornja 1c, 10380 Sveti Ivan Zelina; Bmd stil d.o.o.</izvorni_sadrzaj>
    <derivirana_varijabla naziv="DomainObject.Predmet.StrankaFormatedWithAdress_1"> ARMKO d.d., Pešćeno bb, 49282 Konjšćina; VJEROVNICI; Dražen Ležaić; RATIO METAL TRADE GMBH; ZELINAPROMET društvo s ograničenom odgovornošću za prozvodnju, trgovinu, ugostiteljstvo i usluge, Drenova Gornja 1c, 10380 Sveti Ivan Zelina; Bmd stil d.o.o.</derivirana_varijabla>
  </DomainObject.Predmet.StrankaFormatedWithAdress>
  <DomainObject.Predmet.StrankaFormatedWithAdressOIB>
    <izvorni_sadrzaj> ARMKO d.d., OIB 33231965147, Pešćeno bb, 49282 Konjšćina; VJEROVNICI; Dražen Ležaić, OIB 93555053571; RATIO METAL TRADE GMBH; ZELINAPROMET društvo s ograničenom odgovornošću za prozvodnju, trgovinu, ugostiteljstvo i usluge, OIB 07443745075, Drenova Gornja 1c, 10380 Sveti Ivan Zelina; Bmd stil d.o.o., OIB 96086822394</izvorni_sadrzaj>
    <derivirana_varijabla naziv="DomainObject.Predmet.StrankaFormatedWithAdressOIB_1"> ARMKO d.d., OIB 33231965147, Pešćeno bb, 49282 Konjšćina; VJEROVNICI; Dražen Ležaić, OIB 93555053571; RATIO METAL TRADE GMBH; ZELINAPROMET društvo s ograničenom odgovornošću za prozvodnju, trgovinu, ugostiteljstvo i usluge, OIB 07443745075, Drenova Gornja 1c, 10380 Sveti Ivan Zelina; Bmd stil d.o.o., OIB 96086822394</derivirana_varijabla>
  </DomainObject.Predmet.StrankaFormatedWithAdressOIB>
  <DomainObject.Predmet.StrankaWithAdress>
    <izvorni_sadrzaj>ARMKO d.d. Pešćeno bb,49282 Konjšćina,VJEROVNICI ,Dražen Ležaić ,RATIO METAL TRADE GMBH ,ZELINAPROMET društvo s ograničenom odgovornošću za prozvodnju, trgovinu, ugostiteljstvo i usluge Drenova Gornja 1c,10380 Sveti Ivan Zelina,Bmd stil d.o.o. </izvorni_sadrzaj>
    <derivirana_varijabla naziv="DomainObject.Predmet.StrankaWithAdress_1">ARMKO d.d. Pešćeno bb,49282 Konjšćina,VJEROVNICI ,Dražen Ležaić ,RATIO METAL TRADE GMBH ,ZELINAPROMET društvo s ograničenom odgovornošću za prozvodnju, trgovinu, ugostiteljstvo i usluge Drenova Gornja 1c,10380 Sveti Ivan Zelina,Bmd stil d.o.o. </derivirana_varijabla>
  </DomainObject.Predmet.StrankaWithAdress>
  <DomainObject.Predmet.StrankaWithAdressOIB>
    <izvorni_sadrzaj>ARMKO d.d., OIB 33231965147, Pešćeno bb,49282 Konjšćina,VJEROVNICI,Dražen Ležaić, OIB 93555053571,RATIO METAL TRADE GMBH,ZELINAPROMET društvo s ograničenom odgovornošću za prozvodnju, trgovinu, ugostiteljstvo i usluge, OIB 07443745075, Drenova Gornja 1c,10380 Sveti Ivan Zelina,Bmd stil d.o.o., OIB 96086822394</izvorni_sadrzaj>
    <derivirana_varijabla naziv="DomainObject.Predmet.StrankaWithAdressOIB_1">ARMKO d.d., OIB 33231965147, Pešćeno bb,49282 Konjšćina,VJEROVNICI,Dražen Ležaić, OIB 93555053571,RATIO METAL TRADE GMBH,ZELINAPROMET društvo s ograničenom odgovornošću za prozvodnju, trgovinu, ugostiteljstvo i usluge, OIB 07443745075, Drenova Gornja 1c,10380 Sveti Ivan Zelina,Bmd stil d.o.o., OIB 96086822394</derivirana_varijabla>
  </DomainObject.Predmet.StrankaWithAdressOIB>
  <DomainObject.Predmet.StrankaNazivFormated>
    <izvorni_sadrzaj>ARMKO d.d.,VJEROVNICI,Dražen Ležaić,RATIO METAL TRADE GMBH,ZELINAPROMET društvo s ograničenom odgovornošću za prozvodnju, trgovinu, ugostiteljstvo i usluge,Bmd stil d.o.o.</izvorni_sadrzaj>
    <derivirana_varijabla naziv="DomainObject.Predmet.StrankaNazivFormated_1">ARMKO d.d.,VJEROVNICI,Dražen Ležaić,RATIO METAL TRADE GMBH,ZELINAPROMET društvo s ograničenom odgovornošću za prozvodnju, trgovinu, ugostiteljstvo i usluge,Bmd stil d.o.o.</derivirana_varijabla>
  </DomainObject.Predmet.StrankaNazivFormated>
  <DomainObject.Predmet.StrankaNazivFormatedOIB>
    <izvorni_sadrzaj>ARMKO d.d., OIB 33231965147,VJEROVNICI,Dražen Ležaić, OIB 93555053571,RATIO METAL TRADE GMBH,ZELINAPROMET društvo s ograničenom odgovornošću za prozvodnju, trgovinu, ugostiteljstvo i usluge, OIB 07443745075,Bmd stil d.o.o., OIB 96086822394</izvorni_sadrzaj>
    <derivirana_varijabla naziv="DomainObject.Predmet.StrankaNazivFormatedOIB_1">ARMKO d.d., OIB 33231965147,VJEROVNICI,Dražen Ležaić, OIB 93555053571,RATIO METAL TRADE GMBH,ZELINAPROMET društvo s ograničenom odgovornošću za prozvodnju, trgovinu, ugostiteljstvo i usluge, OIB 07443745075,Bmd stil d.o.o., OIB 96086822394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ARMKO d.d.</item>
      <item>VJEROVNICI</item>
      <item>Dražen Ležaić</item>
      <item>RATIO METAL TRADE GMBH</item>
      <item>ZELINAPROMET društvo s ograničenom odgovornošću za prozvodnju, trgovinu, ugostiteljstvo i usluge</item>
      <item>Bmd stil d.o.o.</item>
    </izvorni_sadrzaj>
    <derivirana_varijabla naziv="DomainObject.Predmet.StrankaListFormated_1">
      <item>ARMKO d.d.</item>
      <item>VJEROVNICI</item>
      <item>Dražen Ležaić</item>
      <item>RATIO METAL TRADE GMBH</item>
      <item>ZELINAPROMET društvo s ograničenom odgovornošću za prozvodnju, trgovinu, ugostiteljstvo i usluge</item>
      <item>Bmd stil d.o.o.</item>
    </derivirana_varijabla>
  </DomainObject.Predmet.StrankaListFormated>
  <DomainObject.Predmet.StrankaListFormatedOIB>
    <izvorni_sadrzaj>
      <item>ARMKO d.d., OIB 33231965147</item>
      <item>VJEROVNICI</item>
      <item>Dražen Ležaić, OIB 93555053571</item>
      <item>RATIO METAL TRADE GMBH</item>
      <item>ZELINAPROMET društvo s ograničenom odgovornošću za prozvodnju, trgovinu, ugostiteljstvo i usluge, OIB 07443745075</item>
      <item>Bmd stil d.o.o., OIB 96086822394</item>
    </izvorni_sadrzaj>
    <derivirana_varijabla naziv="DomainObject.Predmet.StrankaListFormatedOIB_1">
      <item>ARMKO d.d., OIB 33231965147</item>
      <item>VJEROVNICI</item>
      <item>Dražen Ležaić, OIB 93555053571</item>
      <item>RATIO METAL TRADE GMBH</item>
      <item>ZELINAPROMET društvo s ograničenom odgovornošću za prozvodnju, trgovinu, ugostiteljstvo i usluge, OIB 07443745075</item>
      <item>Bmd stil d.o.o., OIB 96086822394</item>
    </derivirana_varijabla>
  </DomainObject.Predmet.StrankaListFormatedOIB>
  <DomainObject.Predmet.StrankaListFormatedWithAdress>
    <izvorni_sadrzaj>
      <item>ARMKO d.d., Pešćeno bb, 49282 Konjšćina</item>
      <item>VJEROVNICI</item>
      <item>Dražen Ležaić</item>
      <item>RATIO METAL TRADE GMBH</item>
      <item>ZELINAPROMET društvo s ograničenom odgovornošću za prozvodnju, trgovinu, ugostiteljstvo i usluge, Drenova Gornja 1c, 10380 Sveti Ivan Zelina</item>
      <item>Bmd stil d.o.o.</item>
    </izvorni_sadrzaj>
    <derivirana_varijabla naziv="DomainObject.Predmet.StrankaListFormatedWithAdress_1">
      <item>ARMKO d.d., Pešćeno bb, 49282 Konjšćina</item>
      <item>VJEROVNICI</item>
      <item>Dražen Ležaić</item>
      <item>RATIO METAL TRADE GMBH</item>
      <item>ZELINAPROMET društvo s ograničenom odgovornošću za prozvodnju, trgovinu, ugostiteljstvo i usluge, Drenova Gornja 1c, 10380 Sveti Ivan Zelina</item>
      <item>Bmd stil d.o.o.</item>
    </derivirana_varijabla>
  </DomainObject.Predmet.StrankaListFormatedWithAdress>
  <DomainObject.Predmet.StrankaListFormatedWithAdressOIB>
    <izvorni_sadrzaj>
      <item>ARMKO d.d., OIB 33231965147, Pešćeno bb, 49282 Konjšćina</item>
      <item>VJEROVNICI</item>
      <item>Dražen Ležaić, OIB 93555053571</item>
      <item>RATIO METAL TRADE GMBH</item>
      <item>ZELINAPROMET društvo s ograničenom odgovornošću za prozvodnju, trgovinu, ugostiteljstvo i usluge, OIB 07443745075, Drenova Gornja 1c, 10380 Sveti Ivan Zelina</item>
      <item>Bmd stil d.o.o., OIB 96086822394</item>
    </izvorni_sadrzaj>
    <derivirana_varijabla naziv="DomainObject.Predmet.StrankaListFormatedWithAdressOIB_1">
      <item>ARMKO d.d., OIB 33231965147, Pešćeno bb, 49282 Konjšćina</item>
      <item>VJEROVNICI</item>
      <item>Dražen Ležaić, OIB 93555053571</item>
      <item>RATIO METAL TRADE GMBH</item>
      <item>ZELINAPROMET društvo s ograničenom odgovornošću za prozvodnju, trgovinu, ugostiteljstvo i usluge, OIB 07443745075, Drenova Gornja 1c, 10380 Sveti Ivan Zelina</item>
      <item>Bmd stil d.o.o., OIB 96086822394</item>
    </derivirana_varijabla>
  </DomainObject.Predmet.StrankaListFormatedWithAdressOIB>
  <DomainObject.Predmet.StrankaListNazivFormated>
    <izvorni_sadrzaj>
      <item>ARMKO d.d.</item>
      <item>VJEROVNICI</item>
      <item>Dražen Ležaić</item>
      <item>RATIO METAL TRADE GMBH</item>
      <item>ZELINAPROMET društvo s ograničenom odgovornošću za prozvodnju, trgovinu, ugostiteljstvo i usluge</item>
      <item>Bmd stil d.o.o.</item>
    </izvorni_sadrzaj>
    <derivirana_varijabla naziv="DomainObject.Predmet.StrankaListNazivFormated_1">
      <item>ARMKO d.d.</item>
      <item>VJEROVNICI</item>
      <item>Dražen Ležaić</item>
      <item>RATIO METAL TRADE GMBH</item>
      <item>ZELINAPROMET društvo s ograničenom odgovornošću za prozvodnju, trgovinu, ugostiteljstvo i usluge</item>
      <item>Bmd stil d.o.o.</item>
    </derivirana_varijabla>
  </DomainObject.Predmet.StrankaListNazivFormated>
  <DomainObject.Predmet.StrankaListNazivFormatedOIB>
    <izvorni_sadrzaj>
      <item>ARMKO d.d., OIB 33231965147</item>
      <item>VJEROVNICI</item>
      <item>Dražen Ležaić, OIB 93555053571</item>
      <item>RATIO METAL TRADE GMBH</item>
      <item>ZELINAPROMET društvo s ograničenom odgovornošću za prozvodnju, trgovinu, ugostiteljstvo i usluge, OIB 07443745075</item>
      <item>Bmd stil d.o.o., OIB 96086822394</item>
    </izvorni_sadrzaj>
    <derivirana_varijabla naziv="DomainObject.Predmet.StrankaListNazivFormatedOIB_1">
      <item>ARMKO d.d., OIB 33231965147</item>
      <item>VJEROVNICI</item>
      <item>Dražen Ležaić, OIB 93555053571</item>
      <item>RATIO METAL TRADE GMBH</item>
      <item>ZELINAPROMET društvo s ograničenom odgovornošću za prozvodnju, trgovinu, ugostiteljstvo i usluge, OIB 07443745075</item>
      <item>Bmd stil d.o.o., OIB 96086822394</item>
    </derivirana_varijabla>
  </DomainObject.Predmet.StrankaListNazivFormatedOIB>
  <DomainObject.Predmet.ProtuStrankaListFormated>
    <izvorni_sadrzaj>
      <item>ARMKO d.d. zastupanog po punomoćniku ZZ Vinko Marković; ZZ Ivica Babuk; ZZ Branko Janeš; Odvj. Zrinka Golubić</item>
    </izvorni_sadrzaj>
    <derivirana_varijabla naziv="DomainObject.Predmet.ProtuStrankaListFormated_1">
      <item>ARMKO d.d. zastupanog po punomoćniku ZZ Vinko Marković; ZZ Ivica Babuk; ZZ Branko Janeš; Odvj. Zrinka Golubić</item>
    </derivirana_varijabla>
  </DomainObject.Predmet.ProtuStrankaListFormated>
  <DomainObject.Predmet.ProtuStrankaListFormatedOIB>
    <izvorni_sadrzaj>
      <item>ARMKO d.d., OIB 33231965147 zastupanog po punomoćniku ZZ Vinko Marković; ZZ Ivica Babuk; ZZ Branko Janeš; Odvj. Zrinka Golubić</item>
    </izvorni_sadrzaj>
    <derivirana_varijabla naziv="DomainObject.Predmet.ProtuStrankaListFormatedOIB_1">
      <item>ARMKO d.d., OIB 33231965147 zastupanog po punomoćniku ZZ Vinko Marković; ZZ Ivica Babuk; ZZ Branko Janeš; Odvj. Zrinka Golubić</item>
    </derivirana_varijabla>
  </DomainObject.Predmet.ProtuStrankaListFormatedOIB>
  <DomainObject.Predmet.ProtuStrankaListFormatedWithAdress>
    <izvorni_sadrzaj>
      <item>ARMKO d.d., Pešćeno bb, 49282 Konjšćina zastupanog po punomoćniku ZZ Vinko Marković; ZZ Ivica Babuk; ZZ Branko Janeš; Odvj. Zrinka Golubić</item>
    </izvorni_sadrzaj>
    <derivirana_varijabla naziv="DomainObject.Predmet.ProtuStrankaListFormatedWithAdress_1">
      <item>ARMKO d.d., Pešćeno bb, 49282 Konjšćina zastupanog po punomoćniku ZZ Vinko Marković; ZZ Ivica Babuk; ZZ Branko Janeš; Odvj. Zrinka Golubić</item>
    </derivirana_varijabla>
  </DomainObject.Predmet.ProtuStrankaListFormatedWithAdress>
  <DomainObject.Predmet.ProtuStrankaListFormatedWithAdressOIB>
    <izvorni_sadrzaj>
      <item>ARMKO d.d., OIB 33231965147, Pešćeno bb, 49282 Konjšćina zastupanog po punomoćniku ZZ Vinko Marković; ZZ Ivica Babuk; ZZ Branko Janeš; Odvj. Zrinka Golubić</item>
    </izvorni_sadrzaj>
    <derivirana_varijabla naziv="DomainObject.Predmet.ProtuStrankaListFormatedWithAdressOIB_1">
      <item>ARMKO d.d., OIB 33231965147, Pešćeno bb, 49282 Konjšćina zastupanog po punomoćniku ZZ Vinko Marković; ZZ Ivica Babuk; ZZ Branko Janeš; Odvj. Zrinka Golubić</item>
    </derivirana_varijabla>
  </DomainObject.Predmet.ProtuStrankaListFormatedWithAdressOIB>
  <DomainObject.Predmet.ProtuStrankaListNazivFormated>
    <izvorni_sadrzaj>
      <item>ARMKO d.d.</item>
    </izvorni_sadrzaj>
    <derivirana_varijabla naziv="DomainObject.Predmet.ProtuStrankaListNazivFormated_1">
      <item>ARMKO d.d.</item>
    </derivirana_varijabla>
  </DomainObject.Predmet.ProtuStrankaListNazivFormated>
  <DomainObject.Predmet.ProtuStrankaListNazivFormatedOIB>
    <izvorni_sadrzaj>
      <item>ARMKO d.d., OIB 33231965147</item>
    </izvorni_sadrzaj>
    <derivirana_varijabla naziv="DomainObject.Predmet.ProtuStrankaListNazivFormatedOIB_1">
      <item>ARMKO d.d., OIB 33231965147</item>
    </derivirana_varijabla>
  </DomainObject.Predmet.ProtuStrankaListNazivFormatedOIB>
  <DomainObject.Predmet.OstaliListFormated>
    <izvorni_sadrzaj>
      <item>ZZ Vinko Marković punomoćnik sudionika u postupku ARMKO d.d.</item>
      <item>ZZ Branko Janeš punomoćnik sudionika u postupku ARMKO d.d.</item>
      <item>ZZ Ivica Babuk punomoćnik sudionika u postupku ARMKO d.d.</item>
      <item>Tomislav Orehovec</item>
      <item>Odvj. Zrinka Golubić punomoćnik sudionika u postupku ARMKO d.d.</item>
      <item>Zagrebačka banka d.d.</item>
      <item>Societe generale - Splitska banka d.d.</item>
      <item>RH, MF, Porezna uprava</item>
      <item>Županijsko državno odvjetništvo u Zagrebu</item>
      <item>Ema Kalogjera Juranić</item>
    </izvorni_sadrzaj>
    <derivirana_varijabla naziv="DomainObject.Predmet.OstaliListFormated_1">
      <item>ZZ Vinko Marković punomoćnik sudionika u postupku ARMKO d.d.</item>
      <item>ZZ Branko Janeš punomoćnik sudionika u postupku ARMKO d.d.</item>
      <item>ZZ Ivica Babuk punomoćnik sudionika u postupku ARMKO d.d.</item>
      <item>Tomislav Orehovec</item>
      <item>Odvj. Zrinka Golubić punomoćnik sudionika u postupku ARMKO d.d.</item>
      <item>Zagrebačka banka d.d.</item>
      <item>Societe generale - Splitska banka d.d.</item>
      <item>RH, MF, Porezna uprava</item>
      <item>Županijsko državno odvjetništvo u Zagrebu</item>
      <item>Ema Kalogjera Juranić</item>
    </derivirana_varijabla>
  </DomainObject.Predmet.OstaliListFormated>
  <DomainObject.Predmet.OstaliListFormatedOIB>
    <izvorni_sadrzaj>
      <item>ZZ Vinko Marković punomoćnik sudionika u postupku ARMKO d.d.</item>
      <item>ZZ Branko Janeš punomoćnik sudionika u postupku ARMKO d.d.</item>
      <item>ZZ Ivica Babuk punomoćnik sudionika u postupku ARMKO d.d.</item>
      <item>Tomislav Orehovec, OIB 02009648274</item>
      <item>Odvj. Zrinka Golubić punomoćnik sudionika u postupku ARMKO d.d.</item>
      <item>Zagrebačka banka d.d.</item>
      <item>Societe generale - Splitska banka d.d.</item>
      <item>RH, MF, Porezna uprava</item>
      <item>Županijsko državno odvjetništvo u Zagrebu</item>
      <item>Ema Kalogjera Juranić</item>
    </izvorni_sadrzaj>
    <derivirana_varijabla naziv="DomainObject.Predmet.OstaliListFormatedOIB_1">
      <item>ZZ Vinko Marković punomoćnik sudionika u postupku ARMKO d.d.</item>
      <item>ZZ Branko Janeš punomoćnik sudionika u postupku ARMKO d.d.</item>
      <item>ZZ Ivica Babuk punomoćnik sudionika u postupku ARMKO d.d.</item>
      <item>Tomislav Orehovec, OIB 02009648274</item>
      <item>Odvj. Zrinka Golubić punomoćnik sudionika u postupku ARMKO d.d.</item>
      <item>Zagrebačka banka d.d.</item>
      <item>Societe generale - Splitska banka d.d.</item>
      <item>RH, MF, Porezna uprava</item>
      <item>Županijsko državno odvjetništvo u Zagrebu</item>
      <item>Ema Kalogjera Juranić</item>
    </derivirana_varijabla>
  </DomainObject.Predmet.OstaliListFormatedOIB>
  <DomainObject.Predmet.OstaliListFormatedWithAdress>
    <izvorni_sadrzaj>
      <item>ZZ Vinko Marković, Jertovec 31, 49282 Konjšćina punomoćnik sudionika u postupku ARMKO d.d.</item>
      <item>ZZ Branko Janeš, Sabunike 820, 23233 Privlaka punomoćnik sudionika u postupku ARMKO d.d.</item>
      <item>ZZ Ivica Babuk, Domovec 7/a, Domovec punomoćnik sudionika u postupku ARMKO d.d.</item>
      <item>Tomislav Orehovec, Ulica Tadije Smičiklasa 18, 10000 Zagreb</item>
      <item>Odvj. Zrinka Golubić, Ilica 29, 10000 Zagreb punomoćnik sudionika u postupku ARMKO d.d.</item>
      <item>Zagrebačka banka d.d., Trg bana J. Jelačića 10, 10000 Zagreb</item>
      <item>Societe generale - Splitska banka d.d., R. Boškovića 16, 21000 Split</item>
      <item>RH, MF, Porezna uprava, Av. Dubrovnik 32, 10000 Zagreb</item>
      <item>Županijsko državno odvjetništvo u Zagrebu, Trg bana J. Jelačića 6, 10000 Zagreb</item>
      <item>Ema Kalogjera Juranić, Trg bana J. Jelačića 3, 10000 Zagreb</item>
    </izvorni_sadrzaj>
    <derivirana_varijabla naziv="DomainObject.Predmet.OstaliListFormatedWithAdress_1">
      <item>ZZ Vinko Marković, Jertovec 31, 49282 Konjšćina punomoćnik sudionika u postupku ARMKO d.d.</item>
      <item>ZZ Branko Janeš, Sabunike 820, 23233 Privlaka punomoćnik sudionika u postupku ARMKO d.d.</item>
      <item>ZZ Ivica Babuk, Domovec 7/a, Domovec punomoćnik sudionika u postupku ARMKO d.d.</item>
      <item>Tomislav Orehovec, Ulica Tadije Smičiklasa 18, 10000 Zagreb</item>
      <item>Odvj. Zrinka Golubić, Ilica 29, 10000 Zagreb punomoćnik sudionika u postupku ARMKO d.d.</item>
      <item>Zagrebačka banka d.d., Trg bana J. Jelačića 10, 10000 Zagreb</item>
      <item>Societe generale - Splitska banka d.d., R. Boškovića 16, 21000 Split</item>
      <item>RH, MF, Porezna uprava, Av. Dubrovnik 32, 10000 Zagreb</item>
      <item>Županijsko državno odvjetništvo u Zagrebu, Trg bana J. Jelačića 6, 10000 Zagreb</item>
      <item>Ema Kalogjera Juranić, Trg bana J. Jelačića 3, 10000 Zagreb</item>
    </derivirana_varijabla>
  </DomainObject.Predmet.OstaliListFormatedWithAdress>
  <DomainObject.Predmet.OstaliListFormatedWithAdressOIB>
    <izvorni_sadrzaj>
      <item>ZZ Vinko Marković, Jertovec 31, 49282 Konjšćina punomoćnik sudionika u postupku ARMKO d.d.</item>
      <item>ZZ Branko Janeš, Sabunike 820, 23233 Privlaka punomoćnik sudionika u postupku ARMKO d.d.</item>
      <item>ZZ Ivica Babuk, Domovec 7/a, Domovec punomoćnik sudionika u postupku ARMKO d.d.</item>
      <item>Tomislav Orehovec, OIB 02009648274, Ulica Tadije Smičiklasa 18, 10000 Zagreb</item>
      <item>Odvj. Zrinka Golubić, Ilica 29, 10000 Zagreb punomoćnik sudionika u postupku ARMKO d.d.</item>
      <item>Zagrebačka banka d.d., Trg bana J. Jelačića 10, 10000 Zagreb</item>
      <item>Societe generale - Splitska banka d.d., R. Boškovića 16, 21000 Split</item>
      <item>RH, MF, Porezna uprava, Av. Dubrovnik 32, 10000 Zagreb</item>
      <item>Županijsko državno odvjetništvo u Zagrebu, Trg bana J. Jelačića 6, 10000 Zagreb</item>
      <item>Ema Kalogjera Juranić, Trg bana J. Jelačića 3, 10000 Zagreb</item>
    </izvorni_sadrzaj>
    <derivirana_varijabla naziv="DomainObject.Predmet.OstaliListFormatedWithAdressOIB_1">
      <item>ZZ Vinko Marković, Jertovec 31, 49282 Konjšćina punomoćnik sudionika u postupku ARMKO d.d.</item>
      <item>ZZ Branko Janeš, Sabunike 820, 23233 Privlaka punomoćnik sudionika u postupku ARMKO d.d.</item>
      <item>ZZ Ivica Babuk, Domovec 7/a, Domovec punomoćnik sudionika u postupku ARMKO d.d.</item>
      <item>Tomislav Orehovec, OIB 02009648274, Ulica Tadije Smičiklasa 18, 10000 Zagreb</item>
      <item>Odvj. Zrinka Golubić, Ilica 29, 10000 Zagreb punomoćnik sudionika u postupku ARMKO d.d.</item>
      <item>Zagrebačka banka d.d., Trg bana J. Jelačića 10, 10000 Zagreb</item>
      <item>Societe generale - Splitska banka d.d., R. Boškovića 16, 21000 Split</item>
      <item>RH, MF, Porezna uprava, Av. Dubrovnik 32, 10000 Zagreb</item>
      <item>Županijsko državno odvjetništvo u Zagrebu, Trg bana J. Jelačića 6, 10000 Zagreb</item>
      <item>Ema Kalogjera Juranić, Trg bana J. Jelačića 3, 10000 Zagreb</item>
    </derivirana_varijabla>
  </DomainObject.Predmet.OstaliListFormatedWithAdressOIB>
  <DomainObject.Predmet.OstaliListNazivFormated>
    <izvorni_sadrzaj>
      <item>ZZ Vinko Marković</item>
      <item>ZZ Branko Janeš</item>
      <item>ZZ Ivica Babuk</item>
      <item>Tomislav Orehovec</item>
      <item>Odvj. Zrinka Golubić</item>
      <item>Zagrebačka banka d.d.</item>
      <item>Societe generale - Splitska banka d.d.</item>
      <item>RH, MF, Porezna uprava</item>
      <item>Županijsko državno odvjetništvo u Zagrebu</item>
      <item>Ema Kalogjera Juranić</item>
    </izvorni_sadrzaj>
    <derivirana_varijabla naziv="DomainObject.Predmet.OstaliListNazivFormated_1">
      <item>ZZ Vinko Marković</item>
      <item>ZZ Branko Janeš</item>
      <item>ZZ Ivica Babuk</item>
      <item>Tomislav Orehovec</item>
      <item>Odvj. Zrinka Golubić</item>
      <item>Zagrebačka banka d.d.</item>
      <item>Societe generale - Splitska banka d.d.</item>
      <item>RH, MF, Porezna uprava</item>
      <item>Županijsko državno odvjetništvo u Zagrebu</item>
      <item>Ema Kalogjera Juranić</item>
    </derivirana_varijabla>
  </DomainObject.Predmet.OstaliListNazivFormated>
  <DomainObject.Predmet.OstaliListNazivFormatedOIB>
    <izvorni_sadrzaj>
      <item>ZZ Vinko Marković</item>
      <item>ZZ Branko Janeš</item>
      <item>ZZ Ivica Babuk</item>
      <item>Tomislav Orehovec, OIB 02009648274</item>
      <item>Odvj. Zrinka Golubić</item>
      <item>Zagrebačka banka d.d.</item>
      <item>Societe generale - Splitska banka d.d.</item>
      <item>RH, MF, Porezna uprava</item>
      <item>Županijsko državno odvjetništvo u Zagrebu</item>
      <item>Ema Kalogjera Juranić</item>
    </izvorni_sadrzaj>
    <derivirana_varijabla naziv="DomainObject.Predmet.OstaliListNazivFormatedOIB_1">
      <item>ZZ Vinko Marković</item>
      <item>ZZ Branko Janeš</item>
      <item>ZZ Ivica Babuk</item>
      <item>Tomislav Orehovec, OIB 02009648274</item>
      <item>Odvj. Zrinka Golubić</item>
      <item>Zagrebačka banka d.d.</item>
      <item>Societe generale - Splitska banka d.d.</item>
      <item>RH, MF, Porezna uprava</item>
      <item>Županijsko državno odvjetništvo u Zagrebu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ARMKO d.d. i dr.</izvorni_sadrzaj>
    <derivirana_varijabla naziv="DomainObject.Predmet.StrankaIDrugi_1">ARMKO d.d. i dr.</derivirana_varijabla>
  </DomainObject.Predmet.StrankaIDrugi>
  <DomainObject.Predmet.ProtustrankaIDrugi>
    <izvorni_sadrzaj>ARMKO d.d.</izvorni_sadrzaj>
    <derivirana_varijabla naziv="DomainObject.Predmet.ProtustrankaIDrugi_1">ARMKO d.d.</derivirana_varijabla>
  </DomainObject.Predmet.ProtustrankaIDrugi>
  <DomainObject.Predmet.StrankaIDrugiAdressOIB>
    <izvorni_sadrzaj>ARMKO d.d., OIB 33231965147, Pešćeno bb, 49282 Konjšćina i dr.</izvorni_sadrzaj>
    <derivirana_varijabla naziv="DomainObject.Predmet.StrankaIDrugiAdressOIB_1">ARMKO d.d., OIB 33231965147, Pešćeno bb, 49282 Konjšćina i dr.</derivirana_varijabla>
  </DomainObject.Predmet.StrankaIDrugiAdressOIB>
  <DomainObject.Predmet.ProtustrankaIDrugiAdressOIB>
    <izvorni_sadrzaj>ARMKO d.d., OIB 33231965147, Pešćeno bb, 49282 Konjšćina</izvorni_sadrzaj>
    <derivirana_varijabla naziv="DomainObject.Predmet.ProtustrankaIDrugiAdressOIB_1">ARMKO d.d., OIB 33231965147, Pešćeno bb, 49282 Konjšćina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ARMKO d.d.</item>
      <item>ARMKO d.d.</item>
      <item>ZZ Vinko Marković</item>
      <item>ZZ Branko Janeš</item>
      <item>ZZ Ivica Babuk</item>
      <item>Tomislav Orehovec</item>
      <item>Odvj. Zrinka Golubić</item>
      <item>VJEROVNICI</item>
      <item>Zagrebačka banka d.d.</item>
      <item>Societe generale - Splitska banka d.d.</item>
      <item>RH, MF, Porezna uprava</item>
      <item>Županijsko državno odvjetništvo u Zagrebu</item>
      <item>Dražen Ležaić</item>
      <item>Ema Kalogjera Juranić</item>
      <item>RATIO METAL TRADE GMBH</item>
      <item>ZELINAPROMET društvo s ograničenom odgovornošću za prozvodnju, trgovinu, ugostiteljstvo i usluge</item>
      <item>Bmd stil d.o.o.</item>
    </izvorni_sadrzaj>
    <derivirana_varijabla naziv="DomainObject.Predmet.SudioniciListNaziv_1">
      <item>ARMKO d.d.</item>
      <item>ARMKO d.d.</item>
      <item>ZZ Vinko Marković</item>
      <item>ZZ Branko Janeš</item>
      <item>ZZ Ivica Babuk</item>
      <item>Tomislav Orehovec</item>
      <item>Odvj. Zrinka Golubić</item>
      <item>VJEROVNICI</item>
      <item>Zagrebačka banka d.d.</item>
      <item>Societe generale - Splitska banka d.d.</item>
      <item>RH, MF, Porezna uprava</item>
      <item>Županijsko državno odvjetništvo u Zagrebu</item>
      <item>Dražen Ležaić</item>
      <item>Ema Kalogjera Juranić</item>
      <item>RATIO METAL TRADE GMBH</item>
      <item>ZELINAPROMET društvo s ograničenom odgovornošću za prozvodnju, trgovinu, ugostiteljstvo i usluge</item>
      <item>Bmd stil d.o.o.</item>
    </derivirana_varijabla>
  </DomainObject.Predmet.SudioniciListNaziv>
  <DomainObject.Predmet.SudioniciListAdressOIB>
    <izvorni_sadrzaj>
      <item>ARMKO d.d., OIB 33231965147, Pešćeno bb,49282 Konjšćina</item>
      <item>ARMKO d.d., OIB 33231965147, Pešćeno bb,49282 Konjšćina</item>
      <item>ZZ Vinko Marković, Jertovec 31,49282 Konjšćina</item>
      <item>ZZ Branko Janeš, Sabunike 820,23233 Privlaka</item>
      <item>ZZ Ivica Babuk, Domovec 7/a,Domovec</item>
      <item>Tomislav Orehovec, OIB 02009648274, Ulica Tadije Smičiklasa 18,10000 Zagreb</item>
      <item>Odvj. Zrinka Golubić, Ilica 29,10000 Zagreb</item>
      <item>VJEROVNICI</item>
      <item>Zagrebačka banka d.d., Trg bana J. Jelačića 10,10000 Zagreb</item>
      <item>Societe generale - Splitska banka d.d., R. Boškovića 16,21000 Split</item>
      <item>RH, MF, Porezna uprava, Av. Dubrovnik 32,10000 Zagreb</item>
      <item>Županijsko državno odvjetništvo u Zagrebu, Trg bana J. Jelačića 6,10000 Zagreb</item>
      <item>Dražen Ležaić, OIB 93555053571</item>
      <item>Ema Kalogjera Juranić, Trg bana J. Jelačića 3,10000 Zagreb</item>
      <item>RATIO METAL TRADE GMBH</item>
      <item>ZELINAPROMET društvo s ograničenom odgovornošću za prozvodnju, trgovinu, ugostiteljstvo i usluge, OIB 07443745075, Drenova Gornja 1c,10380 Sveti Ivan Zelina</item>
      <item>Bmd stil d.o.o., OIB 96086822394</item>
    </izvorni_sadrzaj>
    <derivirana_varijabla naziv="DomainObject.Predmet.SudioniciListAdressOIB_1">
      <item>ARMKO d.d., OIB 33231965147, Pešćeno bb,49282 Konjšćina</item>
      <item>ARMKO d.d., OIB 33231965147, Pešćeno bb,49282 Konjšćina</item>
      <item>ZZ Vinko Marković, Jertovec 31,49282 Konjšćina</item>
      <item>ZZ Branko Janeš, Sabunike 820,23233 Privlaka</item>
      <item>ZZ Ivica Babuk, Domovec 7/a,Domovec</item>
      <item>Tomislav Orehovec, OIB 02009648274, Ulica Tadije Smičiklasa 18,10000 Zagreb</item>
      <item>Odvj. Zrinka Golubić, Ilica 29,10000 Zagreb</item>
      <item>VJEROVNICI</item>
      <item>Zagrebačka banka d.d., Trg bana J. Jelačića 10,10000 Zagreb</item>
      <item>Societe generale - Splitska banka d.d., R. Boškovića 16,21000 Split</item>
      <item>RH, MF, Porezna uprava, Av. Dubrovnik 32,10000 Zagreb</item>
      <item>Županijsko državno odvjetništvo u Zagrebu, Trg bana J. Jelačića 6,10000 Zagreb</item>
      <item>Dražen Ležaić, OIB 93555053571</item>
      <item>Ema Kalogjera Juranić, Trg bana J. Jelačića 3,10000 Zagreb</item>
      <item>RATIO METAL TRADE GMBH</item>
      <item>ZELINAPROMET društvo s ograničenom odgovornošću za prozvodnju, trgovinu, ugostiteljstvo i usluge, OIB 07443745075, Drenova Gornja 1c,10380 Sveti Ivan Zelina</item>
      <item>Bmd stil d.o.o., OIB 96086822394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33231965147</item>
      <item>, OIB 33231965147</item>
      <item>, OIB null</item>
      <item>, OIB null</item>
      <item>, OIB null</item>
      <item>, OIB 02009648274</item>
      <item>, OIB null</item>
      <item>, OIB null</item>
      <item>, OIB null</item>
      <item>, OIB null</item>
      <item>, OIB null</item>
      <item>, OIB null</item>
      <item>, OIB 93555053571</item>
      <item>, OIB null</item>
      <item>, OIB null</item>
      <item>, OIB 07443745075</item>
      <item>, OIB 96086822394</item>
    </izvorni_sadrzaj>
    <derivirana_varijabla naziv="DomainObject.Predmet.SudioniciListNazivOIB_1">
      <item>, OIB 33231965147</item>
      <item>, OIB 33231965147</item>
      <item>, OIB null</item>
      <item>, OIB null</item>
      <item>, OIB null</item>
      <item>, OIB 02009648274</item>
      <item>, OIB null</item>
      <item>, OIB null</item>
      <item>, OIB null</item>
      <item>, OIB null</item>
      <item>, OIB null</item>
      <item>, OIB null</item>
      <item>, OIB 93555053571</item>
      <item>, OIB null</item>
      <item>, OIB null</item>
      <item>, OIB 07443745075</item>
      <item>, OIB 96086822394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170</properties:Words>
  <properties:Characters>877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2016-09-02T11:59:00Z</dcterms:created>
  <dc:creator>nribaric</dc:creator>
  <cp:lastModifiedBy>Ivana Rogić</cp:lastModifiedBy>
  <cp:lastPrinted>2016-09-07T07:06:00Z</cp:lastPrinted>
  <dcterms:modified xmlns:xsi="http://www.w3.org/2001/XMLSchema-instance" xsi:type="dcterms:W3CDTF">2016-09-07T07:06:00Z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