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8f69" w14:paraId="6fb8f69" w:rsidRDefault="00A46EC8" w:rsidP="00A46EC8" w:rsidR="00A46EC8">
      <w:pPr>
        <w:jc w:val="right"/>
        <w15:collapsed w:val="false"/>
      </w:pPr>
      <w:r>
        <w:t>4 St-</w:t>
      </w:r>
      <w:r w:rsidR="002F1F29">
        <w:t>20</w:t>
      </w:r>
      <w:r w:rsidR="00FF00D1">
        <w:t>7</w:t>
      </w:r>
      <w:r w:rsidR="00EF0065">
        <w:t>/17-</w:t>
      </w:r>
      <w:r w:rsidR="00A5128B">
        <w:t>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FF00D1">
        <w:t>Zagreb, Trg svibanjskih žrtava</w:t>
      </w:r>
      <w:r w:rsidR="00EF0065">
        <w:t xml:space="preserve">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FF00D1">
        <w:t>ARAK-ART društvo s ograničenom odgovornošću</w:t>
      </w:r>
      <w:r w:rsidR="00E40691">
        <w:t xml:space="preserve"> za grafičke usluge, Zagreb, Augusta </w:t>
      </w:r>
      <w:proofErr w:type="spellStart"/>
      <w:r w:rsidR="00E40691">
        <w:t>Musića</w:t>
      </w:r>
      <w:proofErr w:type="spellEnd"/>
      <w:r w:rsidR="00E40691">
        <w:t xml:space="preserve"> 25, OIB 23872325198, MBS 080721007, d</w:t>
      </w:r>
      <w:r w:rsidR="00F271D6">
        <w:t>an</w:t>
      </w:r>
      <w:r w:rsidR="008654B8">
        <w:t xml:space="preserve">a </w:t>
      </w:r>
      <w:r w:rsidR="002F1F29">
        <w:t>15. svibnja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E40691">
        <w:t xml:space="preserve">ARAK-ART društvo s ograničenom odgovornošću za grafičke usluge, Zagreb, Augusta </w:t>
      </w:r>
      <w:proofErr w:type="spellStart"/>
      <w:r w:rsidR="00E40691">
        <w:t>Musića</w:t>
      </w:r>
      <w:proofErr w:type="spellEnd"/>
      <w:r w:rsidR="00E40691">
        <w:t xml:space="preserve"> 25, OIB 23872325198, MBS 080721007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F271D6">
        <w:t xml:space="preserve"> </w:t>
      </w:r>
      <w:r w:rsidR="001B007B">
        <w:t xml:space="preserve">Domagoj </w:t>
      </w:r>
      <w:proofErr w:type="spellStart"/>
      <w:r w:rsidR="001B007B">
        <w:t>Repač</w:t>
      </w:r>
      <w:proofErr w:type="spellEnd"/>
      <w:r w:rsidR="001B007B">
        <w:t xml:space="preserve"> iz Zagreba, </w:t>
      </w:r>
      <w:proofErr w:type="spellStart"/>
      <w:r w:rsidR="001B007B">
        <w:t>Đorđićeva</w:t>
      </w:r>
      <w:proofErr w:type="spellEnd"/>
      <w:r w:rsidR="001B007B">
        <w:t xml:space="preserve"> 24, OIB 24977406612.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E40691">
        <w:t xml:space="preserve">ARAK-ART društvo s ograničenom odgovornošću za grafičke usluge, Zagreb, Augusta </w:t>
      </w:r>
      <w:proofErr w:type="spellStart"/>
      <w:r w:rsidR="00E40691">
        <w:t>Musića</w:t>
      </w:r>
      <w:proofErr w:type="spellEnd"/>
      <w:r w:rsidR="00E40691">
        <w:t xml:space="preserve"> 25, OIB 23872325198, MBS 080721007</w:t>
      </w:r>
      <w:r w:rsidR="00A92AC2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6F1393">
        <w:t>2</w:t>
      </w:r>
      <w:r w:rsidR="00E40691">
        <w:t xml:space="preserve">0. listopada </w:t>
      </w:r>
      <w:r w:rsidR="00F271D6">
        <w:t>2016.</w:t>
      </w:r>
      <w:r>
        <w:t xml:space="preserve"> zahtjev za provedbu skraćenog stečajnog postupka nad dužnikom </w:t>
      </w:r>
      <w:r w:rsidR="00E40691">
        <w:t xml:space="preserve">ARAK-ART d.o.o., OIB 23872325198, Zagreb, Augusta </w:t>
      </w:r>
      <w:proofErr w:type="spellStart"/>
      <w:r w:rsidR="00E40691">
        <w:t>Musića</w:t>
      </w:r>
      <w:proofErr w:type="spellEnd"/>
      <w:r w:rsidR="00E40691">
        <w:t xml:space="preserve"> 25</w:t>
      </w:r>
      <w:r w:rsidR="002F1F29">
        <w:t xml:space="preserve">.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54288F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4288F">
        <w:t xml:space="preserve">1. ožujka </w:t>
      </w:r>
      <w:r w:rsidR="00F47516">
        <w:t>2017</w:t>
      </w:r>
      <w:r w:rsidR="00332709">
        <w:t>.  godine objavio oglas na mrežnoj stranici e-Oglasna ploča sudova pod poslovnim brojem St-</w:t>
      </w:r>
      <w:r w:rsidR="0031214A">
        <w:t>20</w:t>
      </w:r>
      <w:r w:rsidR="00607B2F">
        <w:t>7</w:t>
      </w:r>
      <w:r w:rsidR="0054288F">
        <w:t>/17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4288F">
        <w:t>15. svibnja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>
      <w:bookmarkStart w:name="_GoBack" w:id="0"/>
      <w:bookmarkEnd w:id="0"/>
    </w:p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C6D" w:rsidP="00C02BFE" w:rsidR="00446C6D">
      <w:r>
        <w:separator/>
      </w:r>
    </w:p>
  </w:endnote>
  <w:endnote w:id="0" w:type="continuationSeparator">
    <w:p w:rsidRDefault="00446C6D" w:rsidP="00C02BFE" w:rsidR="00446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C6D" w:rsidP="00C02BFE" w:rsidR="00446C6D">
      <w:r>
        <w:separator/>
      </w:r>
    </w:p>
  </w:footnote>
  <w:footnote w:id="0" w:type="continuationSeparator">
    <w:p w:rsidRDefault="00446C6D" w:rsidP="00C02BFE" w:rsidR="00446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31214A">
      <w:t>20</w:t>
    </w:r>
    <w:r w:rsidR="009D1F11">
      <w:t>7</w:t>
    </w:r>
    <w:r w:rsidR="0054288F">
      <w:t>/17-</w:t>
    </w:r>
    <w:r w:rsidR="00A5128B">
      <w:t>6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07B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2F1F29"/>
    <w:rsid w:val="0031214A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46C6D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288F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07B2F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11EF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0C63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D1F11"/>
    <w:rsid w:val="009F46FC"/>
    <w:rsid w:val="009F6327"/>
    <w:rsid w:val="00A05179"/>
    <w:rsid w:val="00A229AD"/>
    <w:rsid w:val="00A23CDA"/>
    <w:rsid w:val="00A46EC8"/>
    <w:rsid w:val="00A5128B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691"/>
    <w:rsid w:val="00E40766"/>
    <w:rsid w:val="00E42F9C"/>
    <w:rsid w:val="00E50563"/>
    <w:rsid w:val="00E51095"/>
    <w:rsid w:val="00E53AA3"/>
    <w:rsid w:val="00E63356"/>
    <w:rsid w:val="00E702E7"/>
    <w:rsid w:val="00E77E8B"/>
    <w:rsid w:val="00E91687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0EE"/>
    <w:rsid w:val="00F47516"/>
    <w:rsid w:val="00F71E82"/>
    <w:rsid w:val="00F7276F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00D1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2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2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ARAK-ART d.o.o.</izvorni_sadrzaj>
    <derivirana_varijabla naziv="DomainObject.Predmet.ProtustrankaFormated_1">  ARAK-ART d.o.o.</derivirana_varijabla>
  </DomainObject.Predmet.ProtustrankaFormated>
  <DomainObject.Predmet.ProtustrankaFormatedOIB>
    <izvorni_sadrzaj>  ARAK-ART d.o.o., OIB 23872325198</izvorni_sadrzaj>
    <derivirana_varijabla naziv="DomainObject.Predmet.ProtustrankaFormatedOIB_1">  ARAK-ART d.o.o., OIB 23872325198</derivirana_varijabla>
  </DomainObject.Predmet.ProtustrankaFormatedOIB>
  <DomainObject.Predmet.ProtustrankaFormatedWithAdress>
    <izvorni_sadrzaj> ARAK-ART d.o.o., Augusta Musića 25, 10000 Zagreb</izvorni_sadrzaj>
    <derivirana_varijabla naziv="DomainObject.Predmet.ProtustrankaFormatedWithAdress_1"> ARAK-ART d.o.o., Augusta Musića 25, 10000 Zagreb</derivirana_varijabla>
  </DomainObject.Predmet.ProtustrankaFormatedWithAdress>
  <DomainObject.Predmet.ProtustrankaFormatedWithAdressOIB>
    <izvorni_sadrzaj> ARAK-ART d.o.o., OIB 23872325198, Augusta Musića 25, 10000 Zagreb</izvorni_sadrzaj>
    <derivirana_varijabla naziv="DomainObject.Predmet.ProtustrankaFormatedWithAdressOIB_1"> ARAK-ART d.o.o., OIB 23872325198, Augusta Musića 25, 10000 Zagreb</derivirana_varijabla>
  </DomainObject.Predmet.ProtustrankaFormatedWithAdressOIB>
  <DomainObject.Predmet.ProtustrankaWithAdress>
    <izvorni_sadrzaj>ARAK-ART d.o.o. Augusta Musića 25, 10000 Zagreb</izvorni_sadrzaj>
    <derivirana_varijabla naziv="DomainObject.Predmet.ProtustrankaWithAdress_1">ARAK-ART d.o.o. Augusta Musića 25, 10000 Zagreb</derivirana_varijabla>
  </DomainObject.Predmet.ProtustrankaWithAdress>
  <DomainObject.Predmet.ProtustrankaWithAdressOIB>
    <izvorni_sadrzaj>ARAK-ART d.o.o., OIB 23872325198, Augusta Musića 25, 10000 Zagreb</izvorni_sadrzaj>
    <derivirana_varijabla naziv="DomainObject.Predmet.ProtustrankaWithAdressOIB_1">ARAK-ART d.o.o., OIB 23872325198, Augusta Musića 25, 10000 Zagreb</derivirana_varijabla>
  </DomainObject.Predmet.ProtustrankaWithAdressOIB>
  <DomainObject.Predmet.ProtustrankaNazivFormated>
    <izvorni_sadrzaj>ARAK-ART d.o.o.</izvorni_sadrzaj>
    <derivirana_varijabla naziv="DomainObject.Predmet.ProtustrankaNazivFormated_1">ARAK-ART d.o.o.</derivirana_varijabla>
  </DomainObject.Predmet.ProtustrankaNazivFormated>
  <DomainObject.Predmet.ProtustrankaNazivFormatedOIB>
    <izvorni_sadrzaj>ARAK-ART d.o.o., OIB 23872325198</izvorni_sadrzaj>
    <derivirana_varijabla naziv="DomainObject.Predmet.ProtustrankaNazivFormatedOIB_1">ARAK-ART d.o.o., OIB 23872325198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ARAK-ART d.o.o.</item>
    </izvorni_sadrzaj>
    <derivirana_varijabla naziv="DomainObject.Predmet.ProtuStrankaListFormated_1">
      <item>ARAK-ART d.o.o.</item>
    </derivirana_varijabla>
  </DomainObject.Predmet.ProtuStrankaListFormated>
  <DomainObject.Predmet.ProtuStrankaListFormatedOIB>
    <izvorni_sadrzaj>
      <item>ARAK-ART d.o.o., OIB 23872325198</item>
    </izvorni_sadrzaj>
    <derivirana_varijabla naziv="DomainObject.Predmet.ProtuStrankaListFormatedOIB_1">
      <item>ARAK-ART d.o.o., OIB 23872325198</item>
    </derivirana_varijabla>
  </DomainObject.Predmet.ProtuStrankaListFormatedOIB>
  <DomainObject.Predmet.ProtuStrankaListFormatedWithAdress>
    <izvorni_sadrzaj>
      <item>ARAK-ART d.o.o., Augusta Musića 25, 10000 Zagreb</item>
    </izvorni_sadrzaj>
    <derivirana_varijabla naziv="DomainObject.Predmet.ProtuStrankaListFormatedWithAdress_1">
      <item>ARAK-ART d.o.o., Augusta Musića 25, 10000 Zagreb</item>
    </derivirana_varijabla>
  </DomainObject.Predmet.ProtuStrankaListFormatedWithAdress>
  <DomainObject.Predmet.ProtuStrankaListFormatedWithAdressOIB>
    <izvorni_sadrzaj>
      <item>ARAK-ART d.o.o., OIB 23872325198, Augusta Musića 25, 10000 Zagreb</item>
    </izvorni_sadrzaj>
    <derivirana_varijabla naziv="DomainObject.Predmet.ProtuStrankaListFormatedWithAdressOIB_1">
      <item>ARAK-ART d.o.o., OIB 23872325198, Augusta Musića 25, 10000 Zagreb</item>
    </derivirana_varijabla>
  </DomainObject.Predmet.ProtuStrankaListFormatedWithAdressOIB>
  <DomainObject.Predmet.ProtuStrankaListNazivFormated>
    <izvorni_sadrzaj>
      <item>ARAK-ART d.o.o.</item>
    </izvorni_sadrzaj>
    <derivirana_varijabla naziv="DomainObject.Predmet.ProtuStrankaListNazivFormated_1">
      <item>ARAK-ART d.o.o.</item>
    </derivirana_varijabla>
  </DomainObject.Predmet.ProtuStrankaListNazivFormated>
  <DomainObject.Predmet.ProtuStrankaListNazivFormatedOIB>
    <izvorni_sadrzaj>
      <item>ARAK-ART d.o.o., OIB 23872325198</item>
    </izvorni_sadrzaj>
    <derivirana_varijabla naziv="DomainObject.Predmet.ProtuStrankaListNazivFormatedOIB_1">
      <item>ARAK-ART d.o.o., OIB 23872325198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ARAK-ART d.o.o.</izvorni_sadrzaj>
    <derivirana_varijabla naziv="DomainObject.Predmet.ProtustrankaIDrugi_1">ARAK-ART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ARAK-ART d.o.o., OIB 23872325198, Augusta Musića 25, 10000 Zagreb</izvorni_sadrzaj>
    <derivirana_varijabla naziv="DomainObject.Predmet.ProtustrankaIDrugiAdressOIB_1">ARAK-ART d.o.o., OIB 23872325198, Augusta Musića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ARAK-ART d.o.o.</item>
      <item>FINA Regionalni centar Zagreb</item>
    </izvorni_sadrzaj>
    <derivirana_varijabla naziv="DomainObject.Predmet.SudioniciListNaziv_1">
      <item>ARAK-ART d.o.o.</item>
      <item>FINA Regionalni centar Zagreb</item>
    </derivirana_varijabla>
  </DomainObject.Predmet.SudioniciListNaziv>
  <DomainObject.Predmet.SudioniciListAdressOIB>
    <izvorni_sadrzaj>
      <item>ARAK-ART d.o.o., OIB 23872325198, Augusta Musića 25,10000 Zagreb</item>
      <item>FINA Regionalni centar Zagreb, OIB 85821130368, Trg svibanjskih žrtava 1995. br. 1,10000 Zagreb</item>
    </izvorni_sadrzaj>
    <derivirana_varijabla naziv="DomainObject.Predmet.SudioniciListAdressOIB_1">
      <item>ARAK-ART d.o.o., OIB 23872325198, Augusta Musića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23872325198</item>
      <item>, OIB 85821130368</item>
    </izvorni_sadrzaj>
    <derivirana_varijabla naziv="DomainObject.Predmet.SudioniciListNazivOIB_1">
      <item>, OIB 23872325198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E58E1-4511-4577-96A0-2FEAE78AB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2378</properties:Characters>
  <properties:Lines>85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2017-05-12T12:22:00Z</dcterms:created>
  <dc:creator>Darija Miličević</dc:creator>
  <cp:lastModifiedBy>Darija Miličević</cp:lastModifiedBy>
  <cp:lastPrinted>2017-05-15T06:32:00Z</cp:lastPrinted>
  <dcterms:modified xmlns:xsi="http://www.w3.org/2001/XMLSchema-instance" xsi:type="dcterms:W3CDTF">2017-05-15T06:34:00Z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