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1df3" w14:paraId="84d1df3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7353F9" w:rsidRPr="00FD1414">
        <w:rPr>
          <w:rFonts w:hAnsi="Times New Roman" w:ascii="Times New Roman"/>
          <w:szCs w:val="24"/>
          <w:lang w:val="hr-HR"/>
        </w:rPr>
        <w:t xml:space="preserve"> </w:t>
      </w:r>
      <w:r w:rsidR="00FD1414" w:rsidRPr="00FD1414">
        <w:rPr>
          <w:rFonts w:hAnsi="Times New Roman" w:ascii="Times New Roman"/>
        </w:rPr>
        <w:t>Y.W.GALIL ENGINEERING LTD – PODRUŽNICA ZAGREB, Sarajevska 60, OIB 29041955408, dana 07.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FD1414" w:rsidRPr="00FD1414">
        <w:rPr>
          <w:rFonts w:hAnsi="Times New Roman" w:ascii="Times New Roman"/>
          <w:szCs w:val="24"/>
        </w:rPr>
        <w:t>Y.W.GALIL ENGINEERING LTD – PODRUŽNICA ZAGREB, Sarajevska 60, OIB 29041955408.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D1414" w:rsidRPr="00FD1414">
        <w:rPr>
          <w:rFonts w:hAnsi="Times New Roman" w:ascii="Times New Roman"/>
          <w:lang w:val="hr-HR"/>
        </w:rPr>
        <w:t>4.125.886,97</w:t>
      </w:r>
      <w:r w:rsidR="00A53A81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BF468A" w:rsidRPr="00FD1414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7353F9" w:rsidRPr="00FD1414">
        <w:rPr>
          <w:rFonts w:hAnsi="Times New Roman" w:ascii="Times New Roman"/>
          <w:lang w:val="hr-HR"/>
        </w:rPr>
        <w:t>0</w:t>
      </w:r>
      <w:r w:rsidR="00FD1414" w:rsidRPr="00FD1414">
        <w:rPr>
          <w:rFonts w:hAnsi="Times New Roman" w:ascii="Times New Roman"/>
          <w:lang w:val="hr-HR"/>
        </w:rPr>
        <w:t>7</w:t>
      </w:r>
      <w:r w:rsidR="007353F9" w:rsidRPr="00FD1414">
        <w:rPr>
          <w:rFonts w:hAnsi="Times New Roman" w:ascii="Times New Roman"/>
          <w:lang w:val="hr-HR"/>
        </w:rPr>
        <w:t>. 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E32A4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E32A4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E32A4B" w:rsidP="00492E13" w:rsidR="00E32A4B" w:rsidRPr="00E32A4B">
      <w:pPr>
        <w:jc w:val="center"/>
        <w:rPr>
          <w:rFonts w:hAnsi="Times New Roman" w:ascii="Times New Roman"/>
        </w:rPr>
      </w:pPr>
    </w:p>
    <w:p w:rsidRDefault="00E32A4B" w:rsidP="002152A3" w:rsidR="00E32A4B" w:rsidRPr="00E32A4B">
      <w:pPr>
        <w:jc w:val="right"/>
        <w:rPr>
          <w:rFonts w:hAnsi="Times New Roman" w:ascii="Times New Roman"/>
        </w:rPr>
      </w:pPr>
      <w:r w:rsidRPr="00E32A4B">
        <w:rPr>
          <w:rFonts w:hAnsi="Times New Roman" w:ascii="Times New Roman"/>
        </w:rPr>
        <w:t>za točnost otpravka</w:t>
      </w:r>
    </w:p>
    <w:p w:rsidRDefault="00E32A4B" w:rsidP="002152A3" w:rsidR="00E32A4B" w:rsidRPr="00E32A4B">
      <w:pPr>
        <w:jc w:val="right"/>
        <w:rPr>
          <w:rFonts w:hAnsi="Times New Roman" w:ascii="Times New Roman"/>
        </w:rPr>
      </w:pPr>
      <w:r w:rsidRPr="00E32A4B">
        <w:rPr>
          <w:rFonts w:hAnsi="Times New Roman" w:ascii="Times New Roman"/>
        </w:rPr>
        <w:t>ovlašteni službenik</w:t>
      </w:r>
    </w:p>
    <w:p w:rsidRDefault="00E32A4B" w:rsidP="002152A3" w:rsidR="00E32A4B" w:rsidRPr="00E32A4B">
      <w:pPr>
        <w:jc w:val="right"/>
        <w:rPr>
          <w:rFonts w:hAnsi="Times New Roman" w:ascii="Times New Roman"/>
        </w:rPr>
      </w:pPr>
      <w:r w:rsidRPr="00E32A4B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9EC" w:rsidP="00DB4528" w:rsidR="000809EC">
      <w:r>
        <w:separator/>
      </w:r>
    </w:p>
  </w:endnote>
  <w:endnote w:id="0" w:type="continuationSeparator">
    <w:p w:rsidRDefault="000809EC" w:rsidP="00DB4528" w:rsidR="00080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9EC" w:rsidP="00DB4528" w:rsidR="000809EC">
      <w:r>
        <w:separator/>
      </w:r>
    </w:p>
  </w:footnote>
  <w:footnote w:id="0" w:type="continuationSeparator">
    <w:p w:rsidRDefault="000809EC" w:rsidP="00DB4528" w:rsidR="000809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2A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FD1414">
          <w:rPr>
            <w:rFonts w:hAnsi="Times New Roman" w:ascii="Times New Roman"/>
            <w:lang w:val="hr-HR"/>
          </w:rPr>
          <w:t>2317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FD1414">
      <w:rPr>
        <w:rFonts w:hAnsi="Times New Roman" w:ascii="Times New Roman"/>
        <w:lang w:val="hr-HR"/>
      </w:rPr>
      <w:t>2317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809EC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A20D4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4713D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32A4B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A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A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A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A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2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A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A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A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A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St-2317/2015</izvorni_sadrzaj>
    <derivirana_varijabla naziv="DomainObject.Predmet.OznakaBroj_1">St-2317/2015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Y.W.GALIL ENGINEERING LTD - PODRUŽNICA ZAGREB</izvorni_sadrzaj>
    <derivirana_varijabla naziv="DomainObject.Predmet.ProtustrankaFormated_1">  Y.W.GALIL ENGINEERING LTD - PODRUŽNICA ZAGREB</derivirana_varijabla>
  </DomainObject.Predmet.ProtustrankaFormated>
  <DomainObject.Predmet.ProtustrankaFormatedOIB>
    <izvorni_sadrzaj>  Y.W.GALIL ENGINEERING LTD - PODRUŽNICA ZAGREB, OIB 29041955408</izvorni_sadrzaj>
    <derivirana_varijabla naziv="DomainObject.Predmet.ProtustrankaFormatedOIB_1">  Y.W.GALIL ENGINEERING LTD - PODRUŽNICA ZAGREB, OIB 29041955408</derivirana_varijabla>
  </DomainObject.Predmet.ProtustrankaFormatedOIB>
  <DomainObject.Predmet.ProtustrankaFormatedWithAdress>
    <izvorni_sadrzaj> Y.W.GALIL ENGINEERING LTD - PODRUŽNICA ZAGREB, Sarajevska 60, 10000 Zagreb</izvorni_sadrzaj>
    <derivirana_varijabla naziv="DomainObject.Predmet.ProtustrankaFormatedWithAdress_1"> Y.W.GALIL ENGINEERING LTD - PODRUŽNICA ZAGREB, Sarajevska 60, 10000 Zagreb</derivirana_varijabla>
  </DomainObject.Predmet.ProtustrankaFormatedWithAdress>
  <DomainObject.Predmet.ProtustrankaFormatedWithAdressOIB>
    <izvorni_sadrzaj> Y.W.GALIL ENGINEERING LTD - PODRUŽNICA ZAGREB, OIB 29041955408, Sarajevska 60, 10000 Zagreb</izvorni_sadrzaj>
    <derivirana_varijabla naziv="DomainObject.Predmet.ProtustrankaFormatedWithAdressOIB_1"> Y.W.GALIL ENGINEERING LTD - PODRUŽNICA ZAGREB, OIB 29041955408, Sarajevska 60, 10000 Zagreb</derivirana_varijabla>
  </DomainObject.Predmet.ProtustrankaFormatedWithAdressOIB>
  <DomainObject.Predmet.ProtustrankaWithAdress>
    <izvorni_sadrzaj>Y.W.GALIL ENGINEERING LTD - PODRUŽNICA ZAGREB Sarajevska 60, 10000 Zagreb</izvorni_sadrzaj>
    <derivirana_varijabla naziv="DomainObject.Predmet.ProtustrankaWithAdress_1">Y.W.GALIL ENGINEERING LTD - PODRUŽNICA ZAGREB Sarajevska 60, 10000 Zagreb</derivirana_varijabla>
  </DomainObject.Predmet.ProtustrankaWithAdress>
  <DomainObject.Predmet.ProtustrankaWithAdressOIB>
    <izvorni_sadrzaj>Y.W.GALIL ENGINEERING LTD - PODRUŽNICA ZAGREB, OIB 29041955408, Sarajevska 60, 10000 Zagreb</izvorni_sadrzaj>
    <derivirana_varijabla naziv="DomainObject.Predmet.ProtustrankaWithAdressOIB_1">Y.W.GALIL ENGINEERING LTD - PODRUŽNICA ZAGREB, OIB 29041955408, Sarajevska 60, 10000 Zagreb</derivirana_varijabla>
  </DomainObject.Predmet.ProtustrankaWithAdressOIB>
  <DomainObject.Predmet.ProtustrankaNazivFormated>
    <izvorni_sadrzaj>Y.W.GALIL ENGINEERING LTD - PODRUŽNICA ZAGREB</izvorni_sadrzaj>
    <derivirana_varijabla naziv="DomainObject.Predmet.ProtustrankaNazivFormated_1">Y.W.GALIL ENGINEERING LTD - PODRUŽNICA ZAGREB</derivirana_varijabla>
  </DomainObject.Predmet.ProtustrankaNazivFormated>
  <DomainObject.Predmet.ProtustrankaNazivFormatedOIB>
    <izvorni_sadrzaj>Y.W.GALIL ENGINEERING LTD - PODRUŽNICA ZAGREB, OIB 29041955408</izvorni_sadrzaj>
    <derivirana_varijabla naziv="DomainObject.Predmet.ProtustrankaNazivFormatedOIB_1">Y.W.GALIL ENGINEERING LTD - PODRUŽNICA ZAGREB, OIB 29041955408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Y.W.GALIL ENGINEERING LTD - PODRUŽNICA ZAGREB</item>
    </izvorni_sadrzaj>
    <derivirana_varijabla naziv="DomainObject.Predmet.ProtuStrankaListFormated_1">
      <item>Y.W.GALIL ENGINEERING LTD - PODRUŽNICA ZAGREB</item>
    </derivirana_varijabla>
  </DomainObject.Predmet.ProtuStrankaListFormated>
  <DomainObject.Predmet.ProtuStrankaListFormatedOIB>
    <izvorni_sadrzaj>
      <item>Y.W.GALIL ENGINEERING LTD - PODRUŽNICA ZAGREB, OIB 29041955408</item>
    </izvorni_sadrzaj>
    <derivirana_varijabla naziv="DomainObject.Predmet.ProtuStrankaListFormatedOIB_1">
      <item>Y.W.GALIL ENGINEERING LTD - PODRUŽNICA ZAGREB, OIB 29041955408</item>
    </derivirana_varijabla>
  </DomainObject.Predmet.ProtuStrankaListFormatedOIB>
  <DomainObject.Predmet.ProtuStrankaListFormatedWithAdress>
    <izvorni_sadrzaj>
      <item>Y.W.GALIL ENGINEERING LTD - PODRUŽNICA ZAGREB, Sarajevska 60, 10000 Zagreb</item>
    </izvorni_sadrzaj>
    <derivirana_varijabla naziv="DomainObject.Predmet.ProtuStrankaListFormatedWithAdress_1">
      <item>Y.W.GALIL ENGINEERING LTD - PODRUŽNICA ZAGREB, Sarajevska 60, 10000 Zagreb</item>
    </derivirana_varijabla>
  </DomainObject.Predmet.ProtuStrankaListFormatedWithAdress>
  <DomainObject.Predmet.ProtuStrankaListFormatedWithAdressOIB>
    <izvorni_sadrzaj>
      <item>Y.W.GALIL ENGINEERING LTD - PODRUŽNICA ZAGREB, OIB 29041955408, Sarajevska 60, 10000 Zagreb</item>
    </izvorni_sadrzaj>
    <derivirana_varijabla naziv="DomainObject.Predmet.ProtuStrankaListFormatedWithAdressOIB_1">
      <item>Y.W.GALIL ENGINEERING LTD - PODRUŽNICA ZAGREB, OIB 29041955408, Sarajevska 60, 10000 Zagreb</item>
    </derivirana_varijabla>
  </DomainObject.Predmet.ProtuStrankaListFormatedWithAdressOIB>
  <DomainObject.Predmet.ProtuStrankaListNazivFormated>
    <izvorni_sadrzaj>
      <item>Y.W.GALIL ENGINEERING LTD - PODRUŽNICA ZAGREB</item>
    </izvorni_sadrzaj>
    <derivirana_varijabla naziv="DomainObject.Predmet.ProtuStrankaListNazivFormated_1">
      <item>Y.W.GALIL ENGINEERING LTD - PODRUŽNICA ZAGREB</item>
    </derivirana_varijabla>
  </DomainObject.Predmet.ProtuStrankaListNazivFormated>
  <DomainObject.Predmet.ProtuStrankaListNazivFormatedOIB>
    <izvorni_sadrzaj>
      <item>Y.W.GALIL ENGINEERING LTD - PODRUŽNICA ZAGREB, OIB 29041955408</item>
    </izvorni_sadrzaj>
    <derivirana_varijabla naziv="DomainObject.Predmet.ProtuStrankaListNazivFormatedOIB_1">
      <item>Y.W.GALIL ENGINEERING LTD - PODRUŽNICA ZAGREB, OIB 29041955408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Y.W.GALIL ENGINEERING LTD - PODRUŽNICA ZAGREB</izvorni_sadrzaj>
    <derivirana_varijabla naziv="DomainObject.Predmet.ProtustrankaIDrugi_1">Y.W.GALIL ENGINEERING LTD -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Y.W.GALIL ENGINEERING LTD - PODRUŽNICA ZAGREB, OIB 29041955408, Sarajevska 60, 10000 Zagreb</izvorni_sadrzaj>
    <derivirana_varijabla naziv="DomainObject.Predmet.ProtustrankaIDrugiAdressOIB_1">Y.W.GALIL ENGINEERING LTD - PODRUŽNICA ZAGREB, OIB 29041955408, Sarajevska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Y.W.GALIL ENGINEERING LTD - PODRUŽNICA ZAGREB</item>
      <item>HRVATSKI ZAVOD ZA MIROVINSKO OSIGURANJE</item>
    </izvorni_sadrzaj>
    <derivirana_varijabla naziv="DomainObject.Predmet.SudioniciListNaziv_1">
      <item>FINA Regionalni centar Zagreb</item>
      <item>Y.W.GALIL ENGINEERING LTD - PODRUŽNICA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Y.W.GALIL ENGINEERING LTD - PODRUŽNICA ZAGREB, OIB 29041955408, Sarajevska 60,10000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Y.W.GALIL ENGINEERING LTD - PODRUŽNICA ZAGREB, OIB 29041955408, Sarajevska 60,10000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29041955408</item>
      <item>, OIB 84397956623</item>
    </izvorni_sadrzaj>
    <derivirana_varijabla naziv="DomainObject.Predmet.SudioniciListNazivOIB_1">
      <item>, OIB 85821130368</item>
      <item>, OIB 29041955408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B4AA1-3DD5-42FC-9877-51D7B8A7C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2088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2016-07-07T08:38:00Z</dcterms:created>
  <dc:creator>Sudsko vijeæe</dc:creator>
  <cp:lastModifiedBy>Višnja Svečak</cp:lastModifiedBy>
  <cp:lastPrinted>2016-07-07T08:42:00Z</cp:lastPrinted>
  <dcterms:modified xmlns:xsi="http://www.w3.org/2001/XMLSchema-instance" xsi:type="dcterms:W3CDTF">2016-07-07T08:42:00Z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