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6514" w14:paraId="74d6514" w:rsidRDefault="008F3D1A" w:rsidP="008F3D1A" w:rsidR="008F3D1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D1A" w:rsidP="008F3D1A" w:rsidR="008F3D1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3D1A" w:rsidP="008F3D1A" w:rsidR="008F3D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3D1A" w:rsidP="008F3D1A" w:rsidR="008F3D1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3D1A" w:rsidP="008F3D1A" w:rsidR="008F3D1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3D1A" w:rsidP="008F3D1A" w:rsidR="008F3D1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3D1A" w:rsidP="008F3D1A" w:rsidR="008F3D1A" w:rsidRPr="005D578C">
      <w:pPr>
        <w:jc w:val="center"/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BARAKUDA d. o. o. Medulin, Vrčevan 107, OIB 53550333006, MBS 130031073, 1</w:t>
      </w:r>
      <w:r w:rsidR="003C10D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BARAKUDA d. o. o. Medulin, Vrčevan 107, OIB 53550333006, MBS 130031073.</w:t>
      </w: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F3D1A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8F3D1A" w:rsidP="008F3D1A" w:rsidR="008F3D1A">
      <w:pPr>
        <w:rPr>
          <w:rFonts w:cs="Times New Roman" w:eastAsia="Times New Roman"/>
          <w:szCs w:val="20"/>
        </w:rPr>
      </w:pPr>
    </w:p>
    <w:p w:rsidRDefault="008F3D1A" w:rsidP="008F3D1A" w:rsidR="008F3D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BARAKUDA d. o. o. Medulin, Vrčevan 107, OIB 53550333006, MBS 130031073.</w:t>
      </w:r>
    </w:p>
    <w:p w:rsidRDefault="008F3D1A" w:rsidP="008F3D1A" w:rsidR="008F3D1A">
      <w:pPr>
        <w:ind w:firstLine="709"/>
        <w:rPr>
          <w:rFonts w:cs="Times New Roman" w:eastAsia="Times New Roman"/>
          <w:szCs w:val="24"/>
        </w:rPr>
      </w:pPr>
    </w:p>
    <w:p w:rsidRDefault="008F3D1A" w:rsidP="008F3D1A" w:rsidR="008F3D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BARAKUDA d. o. o. Medulin, Vrčevan 107, OIB 53550333006, MBS 130031073.</w:t>
      </w:r>
    </w:p>
    <w:p w:rsidRDefault="008F3D1A" w:rsidP="008F3D1A" w:rsidR="008F3D1A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3D1A" w:rsidP="008F3D1A" w:rsidR="008F3D1A">
      <w:pPr>
        <w:ind w:firstLine="708"/>
        <w:rPr>
          <w:rFonts w:cs="Times New Roman" w:eastAsia="Times New Roman"/>
          <w:szCs w:val="24"/>
        </w:rPr>
      </w:pPr>
    </w:p>
    <w:p w:rsidRDefault="008F3D1A" w:rsidP="008F3D1A" w:rsidR="008F3D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BARAKUDA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8.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3D1A" w:rsidP="008F3D1A" w:rsidR="008F3D1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3C10D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3D1A" w:rsidP="008F3D1A" w:rsidR="008F3D1A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F3D1A" w:rsidP="008F3D1A" w:rsidR="008F3D1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80C10">
        <w:rPr>
          <w:rFonts w:cs="Times New Roman" w:eastAsia="Times New Roman"/>
          <w:szCs w:val="24"/>
        </w:rPr>
        <w:t>, v.r.</w:t>
      </w:r>
    </w:p>
    <w:p w:rsidRDefault="008F3D1A" w:rsidP="008F3D1A" w:rsidR="008F3D1A">
      <w:pPr>
        <w:jc w:val="left"/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left"/>
        <w:rPr>
          <w:rFonts w:cs="Times New Roman" w:eastAsia="Times New Roman"/>
          <w:szCs w:val="24"/>
        </w:rPr>
      </w:pPr>
    </w:p>
    <w:p w:rsidRDefault="003C10DF" w:rsidP="008F3D1A" w:rsidR="003C10DF">
      <w:pPr>
        <w:jc w:val="left"/>
        <w:rPr>
          <w:rFonts w:cs="Times New Roman" w:eastAsia="Times New Roman"/>
          <w:szCs w:val="24"/>
        </w:rPr>
      </w:pPr>
    </w:p>
    <w:p w:rsidRDefault="003C10DF" w:rsidP="008F3D1A" w:rsidR="003C10DF">
      <w:pPr>
        <w:jc w:val="left"/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F3D1A" w:rsidP="008F3D1A" w:rsidR="008F3D1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3D1A" w:rsidP="008F3D1A" w:rsidR="008F3D1A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rPr>
          <w:rFonts w:cs="Times New Roman" w:eastAsia="Times New Roman"/>
          <w:szCs w:val="24"/>
        </w:rPr>
      </w:pPr>
    </w:p>
    <w:p w:rsidRDefault="008F3D1A" w:rsidP="008F3D1A" w:rsidR="008F3D1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BARAKUDA d. o. o. Medulin, Vrčevan 107, </w:t>
      </w:r>
    </w:p>
    <w:p w:rsidRDefault="008F3D1A" w:rsidP="008F3D1A" w:rsidR="008F3D1A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3D1A" w:rsidP="008F3D1A" w:rsidR="008F3D1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8F3D1A" w:rsidP="008F3D1A" w:rsidR="008F3D1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F3D1A" w:rsidP="008F3D1A" w:rsidR="008F3D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8F3D1A" w:rsidP="008F3D1A" w:rsidR="008F3D1A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D1A" w:rsidP="008F3D1A" w:rsidR="008F3D1A">
      <w:r>
        <w:separator/>
      </w:r>
    </w:p>
  </w:endnote>
  <w:endnote w:id="0" w:type="continuationSeparator">
    <w:p w:rsidRDefault="008F3D1A" w:rsidP="008F3D1A" w:rsidR="008F3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D1A" w:rsidP="008F3D1A" w:rsidR="008F3D1A">
      <w:r>
        <w:separator/>
      </w:r>
    </w:p>
  </w:footnote>
  <w:footnote w:id="0" w:type="continuationSeparator">
    <w:p w:rsidRDefault="008F3D1A" w:rsidP="008F3D1A" w:rsidR="008F3D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D1A" w:rsidP="006C49C7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09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D1A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St-229/2016-5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5780"/>
    <w:rsid w:val="003C10DF"/>
    <w:rsid w:val="004F5027"/>
    <w:rsid w:val="008F3D1A"/>
    <w:rsid w:val="0092099A"/>
    <w:rsid w:val="00A80C10"/>
    <w:rsid w:val="00C36BD6"/>
    <w:rsid w:val="00DC578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D1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D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3D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D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D1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D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3D1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9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09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09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09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D1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D1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3D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D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D1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D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3D1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9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09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09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09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BARAKUDA d.o.o. MEDULIN</izvorni_sadrzaj>
    <derivirana_varijabla naziv="DomainObject.Predmet.ProtustrankaFormated_1">  BARAKUDA d.o.o. MEDULIN</derivirana_varijabla>
  </DomainObject.Predmet.ProtustrankaFormated>
  <DomainObject.Predmet.ProtustrankaFormatedOIB>
    <izvorni_sadrzaj>  BARAKUDA d.o.o. MEDULIN, OIB 53550333006</izvorni_sadrzaj>
    <derivirana_varijabla naziv="DomainObject.Predmet.ProtustrankaFormatedOIB_1">  BARAKUDA d.o.o. MEDULIN, OIB 53550333006</derivirana_varijabla>
  </DomainObject.Predmet.ProtustrankaFormatedOIB>
  <DomainObject.Predmet.ProtustrankaFormatedWithAdress>
    <izvorni_sadrzaj> BARAKUDA d.o.o. MEDULIN, Vrčevan 107, 52100 Medulin</izvorni_sadrzaj>
    <derivirana_varijabla naziv="DomainObject.Predmet.ProtustrankaFormatedWithAdress_1"> BARAKUDA d.o.o. MEDULIN, Vrčevan 107, 52100 Medulin</derivirana_varijabla>
  </DomainObject.Predmet.ProtustrankaFormatedWithAdress>
  <DomainObject.Predmet.ProtustrankaFormatedWithAdressOIB>
    <izvorni_sadrzaj> BARAKUDA d.o.o. MEDULIN, OIB 53550333006, Vrčevan 107, 52100 Medulin</izvorni_sadrzaj>
    <derivirana_varijabla naziv="DomainObject.Predmet.ProtustrankaFormatedWithAdressOIB_1"> BARAKUDA d.o.o. MEDULIN, OIB 53550333006, Vrčevan 107, 52100 Medulin</derivirana_varijabla>
  </DomainObject.Predmet.ProtustrankaFormatedWithAdressOIB>
  <DomainObject.Predmet.ProtustrankaWithAdress>
    <izvorni_sadrzaj>BARAKUDA d.o.o. MEDULIN Vrčevan 107, 52100 Medulin</izvorni_sadrzaj>
    <derivirana_varijabla naziv="DomainObject.Predmet.ProtustrankaWithAdress_1">BARAKUDA d.o.o. MEDULIN Vrčevan 107, 52100 Medulin</derivirana_varijabla>
  </DomainObject.Predmet.ProtustrankaWithAdress>
  <DomainObject.Predmet.ProtustrankaWithAdressOIB>
    <izvorni_sadrzaj>BARAKUDA d.o.o. MEDULIN, OIB 53550333006, Vrčevan 107, 52100 Medulin</izvorni_sadrzaj>
    <derivirana_varijabla naziv="DomainObject.Predmet.ProtustrankaWithAdressOIB_1">BARAKUDA d.o.o. MEDULIN, OIB 53550333006, Vrčevan 107, 52100 Medulin</derivirana_varijabla>
  </DomainObject.Predmet.ProtustrankaWithAdressOIB>
  <DomainObject.Predmet.ProtustrankaNazivFormated>
    <izvorni_sadrzaj>BARAKUDA d.o.o. MEDULIN</izvorni_sadrzaj>
    <derivirana_varijabla naziv="DomainObject.Predmet.ProtustrankaNazivFormated_1">BARAKUDA d.o.o. MEDULIN</derivirana_varijabla>
  </DomainObject.Predmet.ProtustrankaNazivFormated>
  <DomainObject.Predmet.ProtustrankaNazivFormatedOIB>
    <izvorni_sadrzaj>BARAKUDA d.o.o. MEDULIN, OIB 53550333006</izvorni_sadrzaj>
    <derivirana_varijabla naziv="DomainObject.Predmet.ProtustrankaNazivFormatedOIB_1">BARAKUDA d.o.o. MEDULIN, OIB 53550333006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179.23</izvorni_sadrzaj>
    <derivirana_varijabla naziv="DomainObject.Predmet.TrenutnaVrijednost_1">179.23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BARAKUDA d.o.o. MEDULIN</item>
    </izvorni_sadrzaj>
    <derivirana_varijabla naziv="DomainObject.Predmet.ProtuStrankaListFormated_1">
      <item>BARAKUDA d.o.o. MEDULIN</item>
    </derivirana_varijabla>
  </DomainObject.Predmet.ProtuStrankaListFormated>
  <DomainObject.Predmet.ProtuStrankaListFormatedOIB>
    <izvorni_sadrzaj>
      <item>BARAKUDA d.o.o. MEDULIN, OIB 53550333006</item>
    </izvorni_sadrzaj>
    <derivirana_varijabla naziv="DomainObject.Predmet.ProtuStrankaListFormatedOIB_1">
      <item>BARAKUDA d.o.o. MEDULIN, OIB 53550333006</item>
    </derivirana_varijabla>
  </DomainObject.Predmet.ProtuStrankaListFormatedOIB>
  <DomainObject.Predmet.ProtuStrankaListFormatedWithAdress>
    <izvorni_sadrzaj>
      <item>BARAKUDA d.o.o. MEDULIN, Vrčevan 107, 52100 Medulin</item>
    </izvorni_sadrzaj>
    <derivirana_varijabla naziv="DomainObject.Predmet.ProtuStrankaListFormatedWithAdress_1">
      <item>BARAKUDA d.o.o. MEDULIN, Vrčevan 107, 52100 Medulin</item>
    </derivirana_varijabla>
  </DomainObject.Predmet.ProtuStrankaListFormatedWithAdress>
  <DomainObject.Predmet.ProtuStrankaListFormatedWithAdressOIB>
    <izvorni_sadrzaj>
      <item>BARAKUDA d.o.o. MEDULIN, OIB 53550333006, Vrčevan 107, 52100 Medulin</item>
    </izvorni_sadrzaj>
    <derivirana_varijabla naziv="DomainObject.Predmet.ProtuStrankaListFormatedWithAdressOIB_1">
      <item>BARAKUDA d.o.o. MEDULIN, OIB 53550333006, Vrčevan 107, 52100 Medulin</item>
    </derivirana_varijabla>
  </DomainObject.Predmet.ProtuStrankaListFormatedWithAdressOIB>
  <DomainObject.Predmet.ProtuStrankaListNazivFormated>
    <izvorni_sadrzaj>
      <item>BARAKUDA d.o.o. MEDULIN</item>
    </izvorni_sadrzaj>
    <derivirana_varijabla naziv="DomainObject.Predmet.ProtuStrankaListNazivFormated_1">
      <item>BARAKUDA d.o.o. MEDULIN</item>
    </derivirana_varijabla>
  </DomainObject.Predmet.ProtuStrankaListNazivFormated>
  <DomainObject.Predmet.ProtuStrankaListNazivFormatedOIB>
    <izvorni_sadrzaj>
      <item>BARAKUDA d.o.o. MEDULIN, OIB 53550333006</item>
    </izvorni_sadrzaj>
    <derivirana_varijabla naziv="DomainObject.Predmet.ProtuStrankaListNazivFormatedOIB_1">
      <item>BARAKUDA d.o.o. MEDULIN, OIB 53550333006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BARAKUDA d.o.o. MEDULIN</izvorni_sadrzaj>
    <derivirana_varijabla naziv="DomainObject.Predmet.ProtustrankaIDrugi_1">BARAKUDA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BARAKUDA d.o.o. MEDULIN, OIB 53550333006, Vrčevan 107, 52100 Medulin</izvorni_sadrzaj>
    <derivirana_varijabla naziv="DomainObject.Predmet.ProtustrankaIDrugiAdressOIB_1">BARAKUDA d.o.o. MEDULIN, OIB 53550333006, Vrčevan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BARAKUDA d.o.o. MEDULIN</item>
    </izvorni_sadrzaj>
    <derivirana_varijabla naziv="DomainObject.Predmet.SudioniciListNaziv_1">
      <item>FINANCIJSKA AGENCIJA, RC RIJEKA, PODRUŽNICA PULA, PULA</item>
      <item>BARAKUDA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BARAKUDA d.o.o. MEDULIN, OIB 53550333006, Vrčevan 107,52100 Medulin</item>
    </izvorni_sadrzaj>
    <derivirana_varijabla naziv="DomainObject.Predmet.SudioniciListAdressOIB_1">
      <item>FINANCIJSKA AGENCIJA, RC RIJEKA, PODRUŽNICA PULA, PULA, OIB 85821130368, Giardini 5,52100 Pula</item>
      <item>BARAKUDA d.o.o. MEDULIN, OIB 53550333006, Vrčevan 107,52100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53550333006</item>
    </izvorni_sadrzaj>
    <derivirana_varijabla naziv="DomainObject.Predmet.SudioniciListNazivOIB_1">
      <item>, OIB 85821130368</item>
      <item>, OIB 53550333006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2959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2016-04-18T12:45:00Z</dcterms:created>
  <dc:creator>Mihaela Kaligari</dc:creator>
  <cp:lastModifiedBy>Sanja Lakošeljac</cp:lastModifiedBy>
  <cp:lastPrinted>2016-04-19T06:53:00Z</cp:lastPrinted>
  <dcterms:modified xmlns:xsi="http://www.w3.org/2001/XMLSchema-instance" xsi:type="dcterms:W3CDTF">2016-04-19T06:54:00Z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