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a52b" w14:paraId="924a52b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DC2A93">
        <w:rPr>
          <w:b/>
        </w:rPr>
        <w:t>723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 w:rsidRPr="00E0705A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7F10D6">
        <w:t>ANITA KNJIGOVODSTVO j.d.o.o. za usluge, Kaštel Stari, Put blata 108, OIB: 95900851216</w:t>
      </w:r>
      <w:r w:rsidR="00524FB3">
        <w:t xml:space="preserve">, dana </w:t>
      </w:r>
      <w:r w:rsidR="00E0705A" w:rsidRPr="00E0705A">
        <w:t>25</w:t>
      </w:r>
      <w:r w:rsidR="00524FB3" w:rsidRPr="00E0705A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7F10D6">
        <w:t>ANITA KNJIGOVODSTVO j.d.o.o. za usluge, Kaštel Stari, Put blata 108, OIB: 95900851216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4149B1">
        <w:t>723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1F3D36">
        <w:t>12</w:t>
      </w:r>
      <w:r w:rsidR="00E67B41">
        <w:t xml:space="preserve">. </w:t>
      </w:r>
      <w:r w:rsidR="001F3D36">
        <w:t>srpnja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7F10D6">
        <w:t>ANITA KNJIGOVODSTVO j.d.o.o. za usluge, Kaštel Stari, Put blata 108, OIB: 95900851216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7F10D6">
        <w:t>12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667679">
        <w:t>32</w:t>
      </w:r>
      <w:r w:rsidR="00502899">
        <w:t>.</w:t>
      </w:r>
      <w:r w:rsidR="00667679">
        <w:t>804</w:t>
      </w:r>
      <w:r w:rsidR="00F96FFD">
        <w:t>,</w:t>
      </w:r>
      <w:r w:rsidR="00667679">
        <w:t>05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385B7C">
        <w:t xml:space="preserve"> imovinu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667679">
        <w:t>14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7E08E4">
        <w:t>120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512FAD">
        <w:rPr>
          <w:b/>
        </w:rPr>
        <w:t>25</w:t>
      </w:r>
      <w:r w:rsidR="002E40A6" w:rsidRPr="00512FAD">
        <w:rPr>
          <w:b/>
        </w:rPr>
        <w:t xml:space="preserve">. </w:t>
      </w:r>
      <w:r w:rsidR="00D70DF1" w:rsidRPr="00512FAD">
        <w:rPr>
          <w:b/>
        </w:rPr>
        <w:t>srpnja</w:t>
      </w:r>
      <w:r w:rsidR="00D60B22" w:rsidRPr="00512FAD">
        <w:rPr>
          <w:b/>
        </w:rPr>
        <w:t xml:space="preserve"> </w:t>
      </w:r>
      <w:r w:rsidR="001D4345" w:rsidRPr="00512FAD">
        <w:rPr>
          <w:b/>
        </w:rPr>
        <w:t>201</w:t>
      </w:r>
      <w:r w:rsidR="005E056A" w:rsidRPr="00512FAD">
        <w:rPr>
          <w:b/>
        </w:rPr>
        <w:t>8</w:t>
      </w:r>
      <w:r w:rsidR="001D4345" w:rsidRPr="00512FAD">
        <w:rPr>
          <w:b/>
        </w:rPr>
        <w:t>.</w:t>
      </w:r>
      <w:r w:rsidR="001D4345" w:rsidRPr="00FD428F">
        <w:rPr>
          <w:b/>
        </w:rPr>
        <w:t>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9C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C2A93">
          <w:t>723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2668A"/>
    <w:rsid w:val="00044A70"/>
    <w:rsid w:val="00065D0C"/>
    <w:rsid w:val="00070E55"/>
    <w:rsid w:val="00077C25"/>
    <w:rsid w:val="00080B45"/>
    <w:rsid w:val="000909C4"/>
    <w:rsid w:val="000E47EB"/>
    <w:rsid w:val="000F4A4B"/>
    <w:rsid w:val="00113F1E"/>
    <w:rsid w:val="00134EAF"/>
    <w:rsid w:val="001508EB"/>
    <w:rsid w:val="001663AC"/>
    <w:rsid w:val="00192F08"/>
    <w:rsid w:val="001A3B57"/>
    <w:rsid w:val="001A5D1D"/>
    <w:rsid w:val="001B0114"/>
    <w:rsid w:val="001B47A7"/>
    <w:rsid w:val="001B7C88"/>
    <w:rsid w:val="001D4345"/>
    <w:rsid w:val="001E70DE"/>
    <w:rsid w:val="001F3D36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85B7C"/>
    <w:rsid w:val="00396519"/>
    <w:rsid w:val="003A1AC6"/>
    <w:rsid w:val="003C569E"/>
    <w:rsid w:val="003D1676"/>
    <w:rsid w:val="003D731C"/>
    <w:rsid w:val="003E5BBD"/>
    <w:rsid w:val="003F177E"/>
    <w:rsid w:val="00407841"/>
    <w:rsid w:val="004149B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D2C6D"/>
    <w:rsid w:val="004F4919"/>
    <w:rsid w:val="00502899"/>
    <w:rsid w:val="00502C00"/>
    <w:rsid w:val="00512EC9"/>
    <w:rsid w:val="00512FAD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67679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08E4"/>
    <w:rsid w:val="007E6039"/>
    <w:rsid w:val="007E6FD7"/>
    <w:rsid w:val="007F10D6"/>
    <w:rsid w:val="008009FE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A741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2A93"/>
    <w:rsid w:val="00DC43DF"/>
    <w:rsid w:val="00DE2B51"/>
    <w:rsid w:val="00DE5301"/>
    <w:rsid w:val="00E00464"/>
    <w:rsid w:val="00E0705A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80D07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St-723/2017</izvorni_sadrzaj>
    <derivirana_varijabla naziv="DomainObject.Predmet.OznakaBroj_1">St-723/2017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ANITA KNJIGOVODSTVO j.d.o.o. za usluge</izvorni_sadrzaj>
    <derivirana_varijabla naziv="DomainObject.Predmet.ProtustrankaFormated_1">  ANITA KNJIGOVODSTVO j.d.o.o. za usluge</derivirana_varijabla>
  </DomainObject.Predmet.ProtustrankaFormated>
  <DomainObject.Predmet.ProtustrankaFormatedOIB>
    <izvorni_sadrzaj>  ANITA KNJIGOVODSTVO j.d.o.o. za usluge, OIB 95900851216</izvorni_sadrzaj>
    <derivirana_varijabla naziv="DomainObject.Predmet.ProtustrankaFormatedOIB_1">  ANITA KNJIGOVODSTVO j.d.o.o. za usluge, OIB 95900851216</derivirana_varijabla>
  </DomainObject.Predmet.ProtustrankaFormatedOIB>
  <DomainObject.Predmet.ProtustrankaFormatedWithAdress>
    <izvorni_sadrzaj> ANITA KNJIGOVODSTVO j.d.o.o. za usluge, Put blata 108, 21217 Kaštel Stari</izvorni_sadrzaj>
    <derivirana_varijabla naziv="DomainObject.Predmet.ProtustrankaFormatedWithAdress_1"> ANITA KNJIGOVODSTVO j.d.o.o. za usluge, Put blata 108, 21217 Kaštel Stari</derivirana_varijabla>
  </DomainObject.Predmet.ProtustrankaFormatedWithAdress>
  <DomainObject.Predmet.ProtustrankaFormatedWithAdressOIB>
    <izvorni_sadrzaj> ANITA KNJIGOVODSTVO j.d.o.o. za usluge, OIB 95900851216, Put blata 108, 21217 Kaštel Stari</izvorni_sadrzaj>
    <derivirana_varijabla naziv="DomainObject.Predmet.ProtustrankaFormatedWithAdressOIB_1"> ANITA KNJIGOVODSTVO j.d.o.o. za usluge, OIB 95900851216, Put blata 108, 21217 Kaštel Stari</derivirana_varijabla>
  </DomainObject.Predmet.ProtustrankaFormatedWithAdressOIB>
  <DomainObject.Predmet.ProtustrankaWithAdress>
    <izvorni_sadrzaj>ANITA KNJIGOVODSTVO j.d.o.o. za usluge Put blata 108, 21217 Kaštel Stari</izvorni_sadrzaj>
    <derivirana_varijabla naziv="DomainObject.Predmet.ProtustrankaWithAdress_1">ANITA KNJIGOVODSTVO j.d.o.o. za usluge Put blata 108, 21217 Kaštel Stari</derivirana_varijabla>
  </DomainObject.Predmet.ProtustrankaWithAdress>
  <DomainObject.Predmet.ProtustrankaWithAdressOIB>
    <izvorni_sadrzaj>ANITA KNJIGOVODSTVO j.d.o.o. za usluge, OIB 95900851216, Put blata 108, 21217 Kaštel Stari</izvorni_sadrzaj>
    <derivirana_varijabla naziv="DomainObject.Predmet.ProtustrankaWithAdressOIB_1">ANITA KNJIGOVODSTVO j.d.o.o. za usluge, OIB 95900851216, Put blata 108, 21217 Kaštel Stari</derivirana_varijabla>
  </DomainObject.Predmet.ProtustrankaWithAdressOIB>
  <DomainObject.Predmet.ProtustrankaNazivFormated>
    <izvorni_sadrzaj>ANITA KNJIGOVODSTVO j.d.o.o. za usluge</izvorni_sadrzaj>
    <derivirana_varijabla naziv="DomainObject.Predmet.ProtustrankaNazivFormated_1">ANITA KNJIGOVODSTVO j.d.o.o. za usluge</derivirana_varijabla>
  </DomainObject.Predmet.ProtustrankaNazivFormated>
  <DomainObject.Predmet.ProtustrankaNazivFormatedOIB>
    <izvorni_sadrzaj>ANITA KNJIGOVODSTVO j.d.o.o. za usluge, OIB 95900851216</izvorni_sadrzaj>
    <derivirana_varijabla naziv="DomainObject.Predmet.ProtustrankaNazivFormatedOIB_1">ANITA KNJIGOVODSTVO j.d.o.o. za usluge, OIB 95900851216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46299.87</izvorni_sadrzaj>
    <derivirana_varijabla naziv="DomainObject.Predmet.TrenutnaVrijednost_1">46299.87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ANITA KNJIGOVODSTVO j.d.o.o. za usluge</item>
    </izvorni_sadrzaj>
    <derivirana_varijabla naziv="DomainObject.Predmet.ProtuStrankaListFormated_1">
      <item>ANITA KNJIGOVODSTVO j.d.o.o. za usluge</item>
    </derivirana_varijabla>
  </DomainObject.Predmet.ProtuStrankaListFormated>
  <DomainObject.Predmet.ProtuStrankaListFormatedOIB>
    <izvorni_sadrzaj>
      <item>ANITA KNJIGOVODSTVO j.d.o.o. za usluge, OIB 95900851216</item>
    </izvorni_sadrzaj>
    <derivirana_varijabla naziv="DomainObject.Predmet.ProtuStrankaListFormatedOIB_1">
      <item>ANITA KNJIGOVODSTVO j.d.o.o. za usluge, OIB 95900851216</item>
    </derivirana_varijabla>
  </DomainObject.Predmet.ProtuStrankaListFormatedOIB>
  <DomainObject.Predmet.ProtuStrankaListFormatedWithAdress>
    <izvorni_sadrzaj>
      <item>ANITA KNJIGOVODSTVO j.d.o.o. za usluge, Put blata 108, 21217 Kaštel Stari</item>
    </izvorni_sadrzaj>
    <derivirana_varijabla naziv="DomainObject.Predmet.ProtuStrankaListFormatedWithAdress_1">
      <item>ANITA KNJIGOVODSTVO j.d.o.o. za usluge, Put blata 108, 21217 Kaštel Stari</item>
    </derivirana_varijabla>
  </DomainObject.Predmet.ProtuStrankaListFormatedWithAdress>
  <DomainObject.Predmet.ProtuStrankaListFormatedWithAdressOIB>
    <izvorni_sadrzaj>
      <item>ANITA KNJIGOVODSTVO j.d.o.o. za usluge, OIB 95900851216, Put blata 108, 21217 Kaštel Stari</item>
    </izvorni_sadrzaj>
    <derivirana_varijabla naziv="DomainObject.Predmet.ProtuStrankaListFormatedWithAdressOIB_1">
      <item>ANITA KNJIGOVODSTVO j.d.o.o. za usluge, OIB 95900851216, Put blata 108, 21217 Kaštel Stari</item>
    </derivirana_varijabla>
  </DomainObject.Predmet.ProtuStrankaListFormatedWithAdressOIB>
  <DomainObject.Predmet.ProtuStrankaListNazivFormated>
    <izvorni_sadrzaj>
      <item>ANITA KNJIGOVODSTVO j.d.o.o. za usluge</item>
    </izvorni_sadrzaj>
    <derivirana_varijabla naziv="DomainObject.Predmet.ProtuStrankaListNazivFormated_1">
      <item>ANITA KNJIGOVODSTVO j.d.o.o. za usluge</item>
    </derivirana_varijabla>
  </DomainObject.Predmet.ProtuStrankaListNazivFormated>
  <DomainObject.Predmet.ProtuStrankaListNazivFormatedOIB>
    <izvorni_sadrzaj>
      <item>ANITA KNJIGOVODSTVO j.d.o.o. za usluge, OIB 95900851216</item>
    </izvorni_sadrzaj>
    <derivirana_varijabla naziv="DomainObject.Predmet.ProtuStrankaListNazivFormatedOIB_1">
      <item>ANITA KNJIGOVODSTVO j.d.o.o. za usluge, OIB 95900851216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ANITA KNJIGOVODSTVO j.d.o.o. za usluge</izvorni_sadrzaj>
    <derivirana_varijabla naziv="DomainObject.Predmet.ProtustrankaIDrugi_1">ANITA KNJIGOVODSTVO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ANITA KNJIGOVODSTVO j.d.o.o. za usluge, OIB 95900851216, Put blata 108, 21217 Kaštel Stari</izvorni_sadrzaj>
    <derivirana_varijabla naziv="DomainObject.Predmet.ProtustrankaIDrugiAdressOIB_1">ANITA KNJIGOVODSTVO j.d.o.o. za usluge, OIB 95900851216, Put blata 108,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KNJIGOVODSTVO j.d.o.o. za usluge</item>
      <item>FINANCIJSKA AGENCIJA, RC SPLIT</item>
    </izvorni_sadrzaj>
    <derivirana_varijabla naziv="DomainObject.Predmet.SudioniciListNaziv_1">
      <item>ANITA KNJIGOVODSTVO j.d.o.o. za usluge</item>
      <item>FINANCIJSKA AGENCIJA, RC SPLIT</item>
    </derivirana_varijabla>
  </DomainObject.Predmet.SudioniciListNaziv>
  <DomainObject.Predmet.SudioniciListAdressOIB>
    <izvorni_sadrzaj>
      <item>ANITA KNJIGOVODSTVO j.d.o.o. za usluge, OIB 95900851216, Put blata 108,21217 Kaštel Stari</item>
      <item>FINANCIJSKA AGENCIJA, RC SPLIT, OIB 85821130368, Mažuranićevo šetalište 24 b,21000 Split</item>
    </izvorni_sadrzaj>
    <derivirana_varijabla naziv="DomainObject.Predmet.SudioniciListAdressOIB_1">
      <item>ANITA KNJIGOVODSTVO j.d.o.o. za usluge, OIB 95900851216, Put blata 108,21217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95900851216</item>
      <item>, OIB 85821130368</item>
    </izvorni_sadrzaj>
    <derivirana_varijabla naziv="DomainObject.Predmet.SudioniciListNazivOIB_1">
      <item>, OIB 95900851216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4E916-CE7E-4549-B8F1-C608C9D80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3558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2018-07-17T11:13:00Z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2018-07-25T08:01:00Z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(723-17 -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