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fdf" w14:paraId="8fc8fdf" w:rsidRDefault="005C6B30" w:rsidP="005C6B30" w:rsidR="005C6B30">
      <w:pPr>
        <w15:collapsed w:val="false"/>
      </w:pPr>
      <w:bookmarkStart w:name="_GoBack" w:id="0"/>
      <w:bookmarkEnd w:id="0"/>
    </w:p>
    <w:p w:rsidRDefault="0098136E" w:rsidP="005C6B30" w:rsidR="0098136E"/>
    <w:p w:rsidRDefault="00D44853" w:rsidP="00190965" w:rsidR="00190965" w:rsidRPr="00A15EE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30ECB" w:rsidR="00190965" w:rsidRPr="00A15EE7">
        <w:tc>
          <w:tcPr>
            <w:tcW w:type="dxa" w:w="3060"/>
          </w:tcPr>
          <w:p w:rsidRDefault="00190965" w:rsidP="00930ECB" w:rsidR="00190965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90965" w:rsidP="00930ECB" w:rsidR="00190965" w:rsidRPr="00A15EE7">
            <w:r w:rsidRPr="00A15EE7">
              <w:t>Trgovački sud u Zagrebu</w:t>
            </w:r>
          </w:p>
          <w:p w:rsidRDefault="00190965" w:rsidP="00930ECB" w:rsidR="00190965" w:rsidRPr="00A15EE7">
            <w:r w:rsidRPr="00A15EE7">
              <w:t>Zagreb, Amruševa 2/II</w:t>
            </w:r>
          </w:p>
        </w:tc>
      </w:tr>
    </w:tbl>
    <w:p w:rsidRDefault="00190965" w:rsidP="008C4141" w:rsidR="00190965" w:rsidRPr="00A15EE7">
      <w:pPr>
        <w:rPr>
          <w:b/>
        </w:rPr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72.</w:t>
      </w:r>
      <w:r w:rsidRPr="00A15EE7">
        <w:rPr>
          <w:b/>
        </w:rPr>
        <w:t xml:space="preserve"> </w:t>
      </w:r>
      <w:r>
        <w:t>St-</w:t>
      </w:r>
      <w:r w:rsidR="008C4141">
        <w:t>4220</w:t>
      </w:r>
      <w:r>
        <w:t>/201</w:t>
      </w:r>
      <w:r w:rsidR="008C4141">
        <w:t>6</w:t>
      </w:r>
      <w:r w:rsidR="00871E6D">
        <w:t>-2</w:t>
      </w:r>
    </w:p>
    <w:p w:rsidRDefault="00190965" w:rsidP="00190965" w:rsidR="00190965" w:rsidRPr="00A15EE7">
      <w:pPr>
        <w:jc w:val="center"/>
      </w:pPr>
    </w:p>
    <w:p w:rsidRDefault="001C3C33" w:rsidP="00190965" w:rsidR="00190965" w:rsidRPr="00A15EE7">
      <w:pPr>
        <w:jc w:val="center"/>
      </w:pPr>
      <w:r>
        <w:t xml:space="preserve">U  I M E  </w:t>
      </w:r>
      <w:r w:rsidR="00190965" w:rsidRPr="00A15EE7">
        <w:t>R E P U B L I K</w:t>
      </w:r>
      <w:r>
        <w:t xml:space="preserve"> E</w:t>
      </w:r>
      <w:r w:rsidR="00190965" w:rsidRPr="00A15EE7">
        <w:t xml:space="preserve">    H R V A T S K </w:t>
      </w:r>
      <w:r>
        <w:t>E</w:t>
      </w:r>
    </w:p>
    <w:p w:rsidRDefault="00190965" w:rsidP="00190965" w:rsidR="00190965" w:rsidRPr="00A15EE7">
      <w:pPr>
        <w:jc w:val="center"/>
      </w:pPr>
      <w:r w:rsidRPr="00A15EE7">
        <w:t>R J E Š E N J E</w:t>
      </w:r>
    </w:p>
    <w:p w:rsidRDefault="00190965" w:rsidP="00190965" w:rsidR="00190965" w:rsidRPr="002635B0">
      <w:pPr>
        <w:jc w:val="both"/>
      </w:pPr>
    </w:p>
    <w:p w:rsidRDefault="008C4141" w:rsidP="008C4141" w:rsidR="008C4141">
      <w:pPr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LARMAR d.o.o., Zagreb (Grad Zagreb), Gornji Bukovac 48/e, OIB: 10421687529, dana 12. siječnja 2017. godine, </w:t>
      </w:r>
    </w:p>
    <w:p w:rsidRDefault="009A5888" w:rsidP="005C6B30" w:rsidR="009A5888">
      <w:pPr>
        <w:jc w:val="both"/>
      </w:pPr>
    </w:p>
    <w:p w:rsidRDefault="005C6B30" w:rsidP="005C6B30" w:rsidR="005C6B30">
      <w:pPr>
        <w:ind w:firstLine="708" w:left="2832"/>
      </w:pPr>
      <w:r>
        <w:t>r i j e š i o    je</w:t>
      </w:r>
    </w:p>
    <w:p w:rsidRDefault="005C6B30" w:rsidP="005C6B30" w:rsidR="005C6B30">
      <w:r>
        <w:t xml:space="preserve">    </w:t>
      </w:r>
    </w:p>
    <w:p w:rsidRDefault="005C6B30" w:rsidP="00190965" w:rsidR="00190965">
      <w:pPr>
        <w:ind w:firstLine="708"/>
        <w:jc w:val="both"/>
      </w:pPr>
      <w:r>
        <w:t xml:space="preserve">Odbacuje se prijedlog predlagatelja </w:t>
      </w:r>
      <w:r w:rsidR="00190965" w:rsidRPr="00B1558F">
        <w:t xml:space="preserve">FINANCIJSKE AGENCIJE, za provedbu skraćenog stečajnog postupka nad dužnikom </w:t>
      </w:r>
      <w:r w:rsidR="008C4141">
        <w:rPr>
          <w:lang w:val="pt-BR"/>
        </w:rPr>
        <w:t>LARMAR d.o.o., Zagreb (Grad Zagreb), Gornji Bukovac 48/e, OIB: 10421687529</w:t>
      </w:r>
      <w:r w:rsidR="009A5888" w:rsidRPr="009A5888">
        <w:t>, MBS: 080531175</w:t>
      </w:r>
      <w:r w:rsidR="008C4141">
        <w:t>, od dana 10</w:t>
      </w:r>
      <w:r w:rsidR="00190965">
        <w:t>.</w:t>
      </w:r>
      <w:r w:rsidR="008C4141">
        <w:t xml:space="preserve"> svibnja</w:t>
      </w:r>
      <w:r w:rsidR="009A5888">
        <w:t xml:space="preserve"> 2015</w:t>
      </w:r>
      <w:r w:rsidR="00190965">
        <w:t xml:space="preserve">. godine </w:t>
      </w:r>
    </w:p>
    <w:p w:rsidRDefault="00190965" w:rsidP="00190965" w:rsidR="00190965">
      <w:pPr>
        <w:ind w:firstLine="708"/>
        <w:jc w:val="both"/>
      </w:pPr>
    </w:p>
    <w:p w:rsidRDefault="005C6B30" w:rsidP="005C6B30" w:rsidR="005C6B30">
      <w:pPr>
        <w:ind w:firstLine="708" w:left="2832"/>
      </w:pPr>
      <w:r>
        <w:t>Obrazloženje</w:t>
      </w:r>
    </w:p>
    <w:p w:rsidRDefault="005C6B30" w:rsidP="00130DB0" w:rsidR="005C6B30">
      <w:pPr>
        <w:jc w:val="both"/>
      </w:pPr>
    </w:p>
    <w:p w:rsidRDefault="00190965" w:rsidP="008C4141" w:rsidR="008C4141" w:rsidRPr="00A15EE7">
      <w:pPr>
        <w:ind w:firstLine="708"/>
        <w:jc w:val="both"/>
      </w:pPr>
      <w:r w:rsidRPr="00A15EE7">
        <w:t xml:space="preserve">Zahtjev za provedbu skraćenog stečajnog postupka nad gore navedenom pravnom osobom podnijela je ovome sudu Financijska agencija, temeljem odredbe čl. </w:t>
      </w:r>
      <w:r w:rsidR="008C4141">
        <w:t>444. st. 2.</w:t>
      </w:r>
      <w:r w:rsidRPr="00A15EE7">
        <w:t xml:space="preserve"> Stečajnog zakona (NN 71/15, dalje SZ), navodeći da </w:t>
      </w:r>
      <w:r w:rsidR="008C4141">
        <w:t xml:space="preserve">dužnik na dan 1. rujna 2015. godine ima </w:t>
      </w:r>
      <w:r w:rsidR="008C4141" w:rsidRPr="00A15EE7">
        <w:t xml:space="preserve">evidentirane neizvršene osnove za plaćanje u neprekidnom razdoblju od </w:t>
      </w:r>
      <w:r w:rsidR="008C4141">
        <w:t>3479</w:t>
      </w:r>
      <w:r w:rsidR="008C4141" w:rsidRPr="00A15EE7">
        <w:t xml:space="preserve"> dana</w:t>
      </w:r>
      <w:r w:rsidR="008C4141">
        <w:t>, s ukupnim iznosom blokade od 599.539,38 kuna</w:t>
      </w:r>
      <w:r w:rsidR="00FD5FCC">
        <w:t xml:space="preserve">. </w:t>
      </w:r>
    </w:p>
    <w:p w:rsidRDefault="008C4141" w:rsidP="00190965" w:rsidR="008C4141">
      <w:pPr>
        <w:ind w:firstLine="708"/>
        <w:jc w:val="both"/>
      </w:pPr>
    </w:p>
    <w:p w:rsidRDefault="005C6B30" w:rsidP="00FD5FCC" w:rsidR="009A5888">
      <w:pPr>
        <w:ind w:firstLine="708"/>
        <w:jc w:val="both"/>
        <w:rPr>
          <w:lang w:val="pt-BR"/>
        </w:rPr>
      </w:pPr>
      <w:r w:rsidRPr="00001F92">
        <w:t xml:space="preserve">Uvidom u </w:t>
      </w:r>
      <w:r w:rsidR="009A5888">
        <w:t>ovosudni predmet poslovnog broja: St-</w:t>
      </w:r>
      <w:r w:rsidR="00FD5FCC">
        <w:t>3177/2015</w:t>
      </w:r>
      <w:r w:rsidR="009A5888">
        <w:t xml:space="preserve">, sud je utvrdio kako je </w:t>
      </w:r>
      <w:r w:rsidR="009A5888">
        <w:rPr>
          <w:lang w:val="pt-BR"/>
        </w:rPr>
        <w:t xml:space="preserve">u stečajnom predmetu u povodu prijedloga predlagatelja FINANCIJSKA AGENCIJA, Zagreb, Vrtni put 3, za otvaranje stečajnog postupka nad dužnikom </w:t>
      </w:r>
      <w:r w:rsidR="00FD5FCC">
        <w:rPr>
          <w:lang w:val="pt-BR"/>
        </w:rPr>
        <w:t>LARMAR d.o.o., Zagreb (Grad Zagreb), Gornji Bukovac 48/e, OIB: 10421687529</w:t>
      </w:r>
      <w:r w:rsidR="00FD5FCC" w:rsidRPr="009A5888">
        <w:t>, MBS: 080531175</w:t>
      </w:r>
      <w:r w:rsidR="00FD5FCC">
        <w:t>, dana 11</w:t>
      </w:r>
      <w:r w:rsidR="009A5888">
        <w:t>.</w:t>
      </w:r>
      <w:r w:rsidR="00FD5FCC">
        <w:t xml:space="preserve"> siječnja</w:t>
      </w:r>
      <w:r w:rsidR="009A5888">
        <w:t xml:space="preserve"> 201</w:t>
      </w:r>
      <w:r w:rsidR="00FD5FCC">
        <w:t>7</w:t>
      </w:r>
      <w:r w:rsidR="009A5888">
        <w:t xml:space="preserve">. godine, </w:t>
      </w:r>
      <w:r w:rsidR="009A5888">
        <w:rPr>
          <w:lang w:val="pt-BR"/>
        </w:rPr>
        <w:t xml:space="preserve"> doneseno rješenje o istovremenom otvaranju i zaključenju stečajnog postupka nad stečajnim dužnikom </w:t>
      </w:r>
      <w:r w:rsidR="00FD5FCC">
        <w:rPr>
          <w:lang w:val="pt-BR"/>
        </w:rPr>
        <w:t>LARMAR d.o.o., Zagreb (Grad Zagreb), Gornji Bukovac 48/e, OIB: 10421687529</w:t>
      </w:r>
      <w:r w:rsidR="00FD5FCC" w:rsidRPr="009A5888">
        <w:t>, MBS: 080531175</w:t>
      </w:r>
      <w:r w:rsidR="009A5888">
        <w:t xml:space="preserve">, a sve pozivom na odredbu članka </w:t>
      </w:r>
      <w:r w:rsidR="00FD5FCC">
        <w:t>132</w:t>
      </w:r>
      <w:r w:rsidR="009A5888">
        <w:t xml:space="preserve">. Stečajnog zakona ("Narodne novine" broj </w:t>
      </w:r>
      <w:r w:rsidR="00FD5FCC">
        <w:t>71/15</w:t>
      </w:r>
      <w:r w:rsidR="009A5888">
        <w:t>, dalje: SZ).</w:t>
      </w:r>
    </w:p>
    <w:p w:rsidRDefault="009A5888" w:rsidP="009A5888" w:rsidR="009A5888"/>
    <w:p w:rsidRDefault="009A5888" w:rsidP="009A5888" w:rsidR="009A5888">
      <w:pPr>
        <w:jc w:val="both"/>
        <w:rPr>
          <w:lang w:val="pt-BR"/>
        </w:rPr>
      </w:pPr>
      <w:r>
        <w:tab/>
        <w:t>Imajući u vidu da je sud već donio rješenje o otvaranju i zaključenju stečajnog postupka, u postupku povodom prijedloga upravo</w:t>
      </w:r>
      <w:r w:rsidRPr="009A5888">
        <w:rPr>
          <w:lang w:val="pt-BR"/>
        </w:rPr>
        <w:t xml:space="preserve"> </w:t>
      </w:r>
      <w:r>
        <w:rPr>
          <w:lang w:val="pt-BR"/>
        </w:rPr>
        <w:t>FINANCIJSKA AGENCIJA, Zagreb, Vrtni put 3., odlučeno je kao u izreci rješenja.</w:t>
      </w:r>
    </w:p>
    <w:p w:rsidRDefault="009A5888" w:rsidP="009A5888" w:rsidR="009A5888">
      <w:pPr>
        <w:jc w:val="both"/>
        <w:rPr>
          <w:lang w:val="pt-BR"/>
        </w:rPr>
      </w:pPr>
    </w:p>
    <w:p w:rsidRDefault="009A5888" w:rsidP="009A5888" w:rsidR="009A5888">
      <w:pPr>
        <w:jc w:val="both"/>
        <w:rPr>
          <w:lang w:val="pt-BR"/>
        </w:rPr>
      </w:pPr>
    </w:p>
    <w:p w:rsidRDefault="009A5888" w:rsidP="009A5888" w:rsidR="009A5888">
      <w:pPr>
        <w:jc w:val="both"/>
        <w:rPr>
          <w:lang w:val="pt-BR"/>
        </w:rPr>
      </w:pPr>
    </w:p>
    <w:p w:rsidRDefault="009A5888" w:rsidP="009A5888" w:rsidR="009A5888">
      <w:pPr>
        <w:jc w:val="both"/>
      </w:pPr>
    </w:p>
    <w:p w:rsidRDefault="00001F92" w:rsidP="00001F92" w:rsidR="00001F92" w:rsidRPr="00001F92">
      <w:pPr>
        <w:ind w:firstLine="708"/>
        <w:jc w:val="both"/>
      </w:pPr>
    </w:p>
    <w:p w:rsidRDefault="005C6B30" w:rsidP="005C6B30" w:rsidR="005C6B30">
      <w:pPr>
        <w:jc w:val="both"/>
      </w:pPr>
      <w:r>
        <w:lastRenderedPageBreak/>
        <w:tab/>
        <w:t xml:space="preserve">Temeljem naprijed navedenoga, valjalo je odlučiti kao </w:t>
      </w:r>
      <w:r w:rsidR="001976CE">
        <w:t>izreci rješenja.</w:t>
      </w:r>
    </w:p>
    <w:p w:rsidRDefault="005C6B30" w:rsidP="00AB461E" w:rsidR="00AB461E">
      <w:pPr>
        <w:jc w:val="both"/>
      </w:pPr>
      <w:r>
        <w:t xml:space="preserve"> </w:t>
      </w:r>
    </w:p>
    <w:p w:rsidRDefault="00B90F93" w:rsidP="00AB461E" w:rsidR="005C6B30">
      <w:pPr>
        <w:jc w:val="center"/>
      </w:pPr>
      <w:r>
        <w:t>U Zagrebu, 1</w:t>
      </w:r>
      <w:r w:rsidR="00FD5FCC">
        <w:t>2</w:t>
      </w:r>
      <w:r w:rsidR="005C6B30">
        <w:t>.</w:t>
      </w:r>
      <w:r w:rsidR="00D96FD2">
        <w:t xml:space="preserve"> siječnja</w:t>
      </w:r>
      <w:r w:rsidR="005C6B30">
        <w:t xml:space="preserve"> 201</w:t>
      </w:r>
      <w:r w:rsidR="00FD5FCC">
        <w:t>7.</w:t>
      </w:r>
      <w:r w:rsidR="00130DB0">
        <w:t xml:space="preserve"> godine</w:t>
      </w:r>
    </w:p>
    <w:p w:rsidRDefault="005C6B30" w:rsidP="005C6B30" w:rsidR="005C6B30"/>
    <w:p w:rsidRDefault="005C6B30" w:rsidP="005C6B30" w:rsidR="005C6B30"/>
    <w:p w:rsidRDefault="00AD5C54" w:rsidP="00E91121" w:rsidR="00AD5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5C54" w:rsidP="00E91121" w:rsidR="00AD5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D5C54" w:rsidP="00E91121" w:rsidR="00AD5C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5C54" w:rsidP="00E91121" w:rsidR="00AD5C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D5C54" w:rsidP="00E91121" w:rsidR="00AD5C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A36F6" w:rsidP="00E91121" w:rsidR="00BA36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36F6" w:rsidP="00E91121" w:rsidR="00BA36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6B30" w:rsidP="005C6B30" w:rsidR="005C6B30">
      <w:pPr>
        <w:ind w:firstLine="708" w:left="5664"/>
      </w:pPr>
    </w:p>
    <w:p w:rsidRDefault="005C6B30" w:rsidP="005C6B30" w:rsidR="005C6B30"/>
    <w:p w:rsidRDefault="005C6B30" w:rsidP="005C6B30" w:rsidR="005C6B30">
      <w:r>
        <w:t xml:space="preserve">                                                                            </w:t>
      </w:r>
    </w:p>
    <w:p w:rsidRDefault="005C6B30" w:rsidP="005C6B30" w:rsidR="005C6B30" w:rsidRPr="00AB461E">
      <w:pPr>
        <w:rPr>
          <w:b/>
        </w:rPr>
      </w:pPr>
      <w:r w:rsidRPr="00AB461E">
        <w:rPr>
          <w:b/>
        </w:rPr>
        <w:t>UPUTA O PRAVNOM LIJEKU:</w:t>
      </w:r>
    </w:p>
    <w:p w:rsidRDefault="005C6B30" w:rsidP="005C6B30" w:rsidR="005C6B30">
      <w:r>
        <w:t>Protiv ovog rješenja, nezadovoljna stranka može uložiti žalbu Visokom trgovačkom sudu Republike Hrvatske u roku od 8 dana po primitku rješenja, a ulaže se putem ovog suda u 2 primjerka.</w:t>
      </w:r>
    </w:p>
    <w:p w:rsidRDefault="00AD5C54" w:rsidP="005C6B30" w:rsidR="00AD5C54">
      <w:pPr>
        <w:rPr>
          <w:b/>
        </w:rPr>
      </w:pPr>
    </w:p>
    <w:p w:rsidRDefault="00AD5C54" w:rsidP="005C6B30" w:rsidR="00AD5C54">
      <w:pPr>
        <w:rPr>
          <w:b/>
        </w:rPr>
      </w:pPr>
    </w:p>
    <w:p w:rsidRDefault="00AD5C54" w:rsidP="005C6B30" w:rsidR="00AD5C54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5C6B30" w:rsidP="005C6B30" w:rsidR="005C6B30"/>
    <w:p w:rsidRDefault="005C6B30" w:rsidP="005C6B30" w:rsidR="005C6B30"/>
    <w:sectPr w:rsidSect="00AB461E" w:rsidR="005C6B3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1F" w:rsidR="002B4E1F">
      <w:r>
        <w:separator/>
      </w:r>
    </w:p>
  </w:endnote>
  <w:endnote w:id="0" w:type="continuationSeparator">
    <w:p w:rsidRDefault="002B4E1F" w:rsidR="002B4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1F" w:rsidR="002B4E1F">
      <w:r>
        <w:separator/>
      </w:r>
    </w:p>
  </w:footnote>
  <w:footnote w:id="0" w:type="continuationSeparator">
    <w:p w:rsidRDefault="002B4E1F" w:rsidR="002B4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61E" w:rsidR="00AB4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1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461E" w:rsidP="00AB461E" w:rsidR="00AB461E">
    <w:pPr>
      <w:ind w:firstLine="708" w:left="6372"/>
    </w:pPr>
    <w:r>
      <w:t>72 St-</w:t>
    </w:r>
    <w:r w:rsidR="008C4141">
      <w:t>4220/2016</w:t>
    </w:r>
  </w:p>
  <w:p w:rsidRDefault="00AB461E" w:rsidR="00AB46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6E59FF"/>
    <w:multiLevelType w:val="hybridMultilevel"/>
    <w:tmpl w:val="26120A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13777"/>
    <w:multiLevelType w:val="hybridMultilevel"/>
    <w:tmpl w:val="0CAC9B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B30"/>
    <w:rsid w:val="00001F92"/>
    <w:rsid w:val="00030109"/>
    <w:rsid w:val="000B440E"/>
    <w:rsid w:val="00130DB0"/>
    <w:rsid w:val="00190965"/>
    <w:rsid w:val="001976CE"/>
    <w:rsid w:val="001C3C33"/>
    <w:rsid w:val="002B4E1F"/>
    <w:rsid w:val="003D4E78"/>
    <w:rsid w:val="005C6A48"/>
    <w:rsid w:val="005C6B30"/>
    <w:rsid w:val="007C2503"/>
    <w:rsid w:val="00871E6D"/>
    <w:rsid w:val="008C4141"/>
    <w:rsid w:val="00930ECB"/>
    <w:rsid w:val="00940931"/>
    <w:rsid w:val="0098136E"/>
    <w:rsid w:val="009A5888"/>
    <w:rsid w:val="00AB461E"/>
    <w:rsid w:val="00AD5C54"/>
    <w:rsid w:val="00B90F93"/>
    <w:rsid w:val="00BA36F6"/>
    <w:rsid w:val="00C46575"/>
    <w:rsid w:val="00CB4847"/>
    <w:rsid w:val="00D44853"/>
    <w:rsid w:val="00D96FD2"/>
    <w:rsid w:val="00DF557F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A36F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0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A36F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0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836446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2927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4220</izvorni_sadrzaj>
    <derivirana_varijabla naziv="DomainObject.Predmet.Broj_1">4220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St-4220/2016</izvorni_sadrzaj>
    <derivirana_varijabla naziv="DomainObject.Predmet.OznakaBroj_1">St-4220/2016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LARMAR d.o.o.</izvorni_sadrzaj>
    <derivirana_varijabla naziv="DomainObject.Predmet.ProtustrankaFormated_1">  LARMAR d.o.o.</derivirana_varijabla>
  </DomainObject.Predmet.ProtustrankaFormated>
  <DomainObject.Predmet.ProtustrankaFormatedOIB>
    <izvorni_sadrzaj>  LARMAR d.o.o., OIB 10421687529</izvorni_sadrzaj>
    <derivirana_varijabla naziv="DomainObject.Predmet.ProtustrankaFormatedOIB_1">  LARMAR d.o.o., OIB 10421687529</derivirana_varijabla>
  </DomainObject.Predmet.ProtustrankaFormatedOIB>
  <DomainObject.Predmet.ProtustrankaFormatedWithAdress>
    <izvorni_sadrzaj> LARMAR d.o.o., Gornji Bukovac 48/e, 10000 Zagreb</izvorni_sadrzaj>
    <derivirana_varijabla naziv="DomainObject.Predmet.ProtustrankaFormatedWithAdress_1"> LARMAR d.o.o., Gornji Bukovac 48/e, 10000 Zagreb</derivirana_varijabla>
  </DomainObject.Predmet.ProtustrankaFormatedWithAdress>
  <DomainObject.Predmet.ProtustrankaFormatedWithAdressOIB>
    <izvorni_sadrzaj> LARMAR d.o.o., OIB 10421687529, Gornji Bukovac 48/e, 10000 Zagreb</izvorni_sadrzaj>
    <derivirana_varijabla naziv="DomainObject.Predmet.ProtustrankaFormatedWithAdressOIB_1"> LARMAR d.o.o., OIB 10421687529, Gornji Bukovac 48/e, 10000 Zagreb</derivirana_varijabla>
  </DomainObject.Predmet.ProtustrankaFormatedWithAdressOIB>
  <DomainObject.Predmet.ProtustrankaWithAdress>
    <izvorni_sadrzaj>LARMAR d.o.o. Gornji Bukovac 48/e, 10000 Zagreb</izvorni_sadrzaj>
    <derivirana_varijabla naziv="DomainObject.Predmet.ProtustrankaWithAdress_1">LARMAR d.o.o. Gornji Bukovac 48/e, 10000 Zagreb</derivirana_varijabla>
  </DomainObject.Predmet.ProtustrankaWithAdress>
  <DomainObject.Predmet.ProtustrankaWithAdressOIB>
    <izvorni_sadrzaj>LARMAR d.o.o., OIB 10421687529, Gornji Bukovac 48/e, 10000 Zagreb</izvorni_sadrzaj>
    <derivirana_varijabla naziv="DomainObject.Predmet.ProtustrankaWithAdressOIB_1">LARMAR d.o.o., OIB 10421687529, Gornji Bukovac 48/e, 10000 Zagreb</derivirana_varijabla>
  </DomainObject.Predmet.ProtustrankaWithAdressOIB>
  <DomainObject.Predmet.ProtustrankaNazivFormated>
    <izvorni_sadrzaj>LARMAR d.o.o.</izvorni_sadrzaj>
    <derivirana_varijabla naziv="DomainObject.Predmet.ProtustrankaNazivFormated_1">LARMAR d.o.o.</derivirana_varijabla>
  </DomainObject.Predmet.ProtustrankaNazivFormated>
  <DomainObject.Predmet.ProtustrankaNazivFormatedOIB>
    <izvorni_sadrzaj>LARMAR d.o.o., OIB 10421687529</izvorni_sadrzaj>
    <derivirana_varijabla naziv="DomainObject.Predmet.ProtustrankaNazivFormatedOIB_1">LARMAR d.o.o., OIB 10421687529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LARMAR d.o.o.</item>
    </izvorni_sadrzaj>
    <derivirana_varijabla naziv="DomainObject.Predmet.ProtuStrankaListFormated_1">
      <item>LARMAR d.o.o.</item>
    </derivirana_varijabla>
  </DomainObject.Predmet.ProtuStrankaListFormated>
  <DomainObject.Predmet.ProtuStrankaListFormatedOIB>
    <izvorni_sadrzaj>
      <item>LARMAR d.o.o., OIB 10421687529</item>
    </izvorni_sadrzaj>
    <derivirana_varijabla naziv="DomainObject.Predmet.ProtuStrankaListFormatedOIB_1">
      <item>LARMAR d.o.o., OIB 10421687529</item>
    </derivirana_varijabla>
  </DomainObject.Predmet.ProtuStrankaListFormatedOIB>
  <DomainObject.Predmet.ProtuStrankaListFormatedWithAdress>
    <izvorni_sadrzaj>
      <item>LARMAR d.o.o., Gornji Bukovac 48/e, 10000 Zagreb</item>
    </izvorni_sadrzaj>
    <derivirana_varijabla naziv="DomainObject.Predmet.ProtuStrankaListFormatedWithAdress_1">
      <item>LARMAR d.o.o., Gornji Bukovac 48/e, 10000 Zagreb</item>
    </derivirana_varijabla>
  </DomainObject.Predmet.ProtuStrankaListFormatedWithAdress>
  <DomainObject.Predmet.ProtuStrankaListFormatedWithAdressOIB>
    <izvorni_sadrzaj>
      <item>LARMAR d.o.o., OIB 10421687529, Gornji Bukovac 48/e, 10000 Zagreb</item>
    </izvorni_sadrzaj>
    <derivirana_varijabla naziv="DomainObject.Predmet.ProtuStrankaListFormatedWithAdressOIB_1">
      <item>LARMAR d.o.o., OIB 10421687529, Gornji Bukovac 48/e, 10000 Zagreb</item>
    </derivirana_varijabla>
  </DomainObject.Predmet.ProtuStrankaListFormatedWithAdressOIB>
  <DomainObject.Predmet.ProtuStrankaListNazivFormated>
    <izvorni_sadrzaj>
      <item>LARMAR d.o.o.</item>
    </izvorni_sadrzaj>
    <derivirana_varijabla naziv="DomainObject.Predmet.ProtuStrankaListNazivFormated_1">
      <item>LARMAR d.o.o.</item>
    </derivirana_varijabla>
  </DomainObject.Predmet.ProtuStrankaListNazivFormated>
  <DomainObject.Predmet.ProtuStrankaListNazivFormatedOIB>
    <izvorni_sadrzaj>
      <item>LARMAR d.o.o., OIB 10421687529</item>
    </izvorni_sadrzaj>
    <derivirana_varijabla naziv="DomainObject.Predmet.ProtuStrankaListNazivFormatedOIB_1">
      <item>LARMAR d.o.o., OIB 10421687529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LARMAR d.o.o.</izvorni_sadrzaj>
    <derivirana_varijabla naziv="DomainObject.Predmet.ProtustrankaIDrugi_1">LARMAR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LARMAR d.o.o., OIB 10421687529, Gornji Bukovac 48/e, 10000 Zagreb</izvorni_sadrzaj>
    <derivirana_varijabla naziv="DomainObject.Predmet.ProtustrankaIDrugiAdressOIB_1">LARMAR d.o.o., OIB 10421687529, Gornji Bukovac 48/e,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LARMAR d.o.o.</item>
    </izvorni_sadrzaj>
    <derivirana_varijabla naziv="DomainObject.Predmet.SudioniciListNaziv_1">
      <item>FINA Regionalni centar Zagreb</item>
      <item>LARMAR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LARMAR d.o.o., OIB 10421687529, Gornji Bukovac 48/e,10000 Zagreb</item>
    </izvorni_sadrzaj>
    <derivirana_varijabla naziv="DomainObject.Predmet.SudioniciListAdressOIB_1">
      <item>FINA Regionalni centar Zagreb, OIB 85821130368, Trg svibanjskih žrtava 1995. 1,10000 Zagreb</item>
      <item>LARMAR d.o.o., OIB 10421687529, Gornji Bukovac 48/e,10000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10421687529</item>
    </izvorni_sadrzaj>
    <derivirana_varijabla naziv="DomainObject.Predmet.SudioniciListNazivOIB_1">
      <item>, OIB 85821130368</item>
      <item>, OIB 10421687529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360</properties:Words>
  <properties:Characters>1990</properties:Characters>
  <properties:Lines>105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2017-01-13T09:31:00Z</dcterms:created>
  <dc:creator>nribaric</dc:creator>
  <cp:lastModifiedBy>Jadranka Zelić</cp:lastModifiedBy>
  <cp:lastPrinted>2017-01-13T09:30:00Z</cp:lastPrinted>
  <dcterms:modified xmlns:xsi="http://www.w3.org/2001/XMLSchema-instance" xsi:type="dcterms:W3CDTF">2017-01-13T09:32:00Z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