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ed44" w14:paraId="6d2ed44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09765C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09765C" w:rsidP="0009765C" w:rsidR="0009765C">
      <w:pPr>
        <w:ind w:firstLine="708" w:left="5664"/>
      </w:pPr>
      <w:r>
        <w:t>1 St-514/2016-2</w:t>
      </w:r>
    </w:p>
    <w:p w:rsidRDefault="0009765C" w:rsidP="0009765C" w:rsidR="0009765C"/>
    <w:p w:rsidRDefault="0009765C" w:rsidP="0009765C" w:rsidR="0009765C">
      <w:pPr>
        <w:jc w:val="center"/>
        <w:rPr>
          <w:b/>
        </w:rPr>
      </w:pPr>
      <w:r>
        <w:rPr>
          <w:b/>
        </w:rPr>
        <w:t>O G L A S</w:t>
      </w:r>
    </w:p>
    <w:p w:rsidRDefault="0009765C" w:rsidP="0009765C" w:rsidR="0009765C"/>
    <w:p w:rsidRDefault="0009765C" w:rsidP="0009765C" w:rsidR="0009765C">
      <w:r>
        <w:t>Trgovački sud u Bjelovaru, u skraćenom stečajnom postupku nad stečajnim dužnikom  APEX GRADNJA  170 d.o.o. za graditeljstvo iz Zagreba, Savska cesta 170, OIB: 54279036045, koji se vodi kod ovoga suda pod brojem St-514/2016, temeljem odredbe čl. 430.,  431. i 434. Stečajnog zakona (Narodne novine 71/15), objavljuje:</w:t>
      </w:r>
    </w:p>
    <w:p w:rsidRDefault="0009765C" w:rsidP="0009765C" w:rsidR="0009765C">
      <w:r>
        <w:t xml:space="preserve">I. Na dan 1. rujna 2016. dužnik u Očevidniku redoslijeda osnova za plaćanje ime evidentirane neizvršene osnove za plaćanje u ukupnom iznosu od 4.875,27 kuna, u koji iznos je uračunata kamata i naknada Financijske agencije za provedbu ovrhe na novčanim sredstvima.  </w:t>
      </w:r>
    </w:p>
    <w:p w:rsidRDefault="0009765C" w:rsidP="0009765C" w:rsidR="0009765C">
      <w:r>
        <w:t>II. Poziva se osoba ovlaštena za zastupanje dužnika Tomislav Đačić iz Zagreba, Gajdekova 18,   da u roku od 15 dana od objave ovog oglasa na mrežnoj stranici e-Oglasna ploča Trgovačkog suda u Bjelovaru podnese sudu javnobilježnički ovjerovljen popis imovine i obveza na propisanom obrascu.</w:t>
      </w:r>
    </w:p>
    <w:p w:rsidRDefault="0009765C" w:rsidP="0009765C" w:rsidR="0009765C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9765C" w:rsidP="0009765C" w:rsidR="0009765C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09765C" w:rsidP="0009765C" w:rsidR="0009765C">
      <w:r>
        <w:t xml:space="preserve">U Bjelovaru, 12. svibnja  2016. </w:t>
      </w:r>
    </w:p>
    <w:p w:rsidRDefault="0009765C" w:rsidP="0009765C" w:rsidR="0009765C">
      <w:r>
        <w:t xml:space="preserve">                                                                                                                S U D A C</w:t>
      </w:r>
    </w:p>
    <w:p w:rsidRDefault="0009765C" w:rsidP="0009765C" w:rsidR="0009765C">
      <w:r>
        <w:t xml:space="preserve">                                                                                                          BRANKA PLESKALT  </w:t>
      </w:r>
    </w:p>
    <w:p w:rsidRDefault="0009765C" w:rsidP="0009765C" w:rsidR="0009765C">
      <w:pPr>
        <w:pStyle w:val="Bezproreda"/>
      </w:pPr>
      <w:r>
        <w:t>Rj.</w:t>
      </w:r>
    </w:p>
    <w:p w:rsidRDefault="0009765C" w:rsidP="0009765C" w:rsidR="0009765C">
      <w:pPr>
        <w:pStyle w:val="Bezproreda"/>
      </w:pPr>
      <w:r>
        <w:t>Dna: putem e-oglasne ploče suda</w:t>
      </w:r>
    </w:p>
    <w:p w:rsidRDefault="0009765C" w:rsidP="0009765C" w:rsidR="0009765C">
      <w:pPr>
        <w:pStyle w:val="Bezproreda"/>
      </w:pPr>
      <w:r>
        <w:t xml:space="preserve">         kal. 45 dana</w:t>
      </w:r>
    </w:p>
    <w:p w:rsidRDefault="0009765C" w:rsidP="0009765C" w:rsidR="00DA0242">
      <w:pPr>
        <w:pStyle w:val="Bezproreda"/>
      </w:pPr>
      <w:r>
        <w:t>Bjelovar, 12. 05. 2016.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9765C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0506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St-514/2016-2</izvorni_sadrzaj>
    <derivirana_varijabla naziv="DomainObject.Oznaka_1">St-514/2016-2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514</izvorni_sadrzaj>
    <derivirana_varijabla naziv="DomainObject.Predmet.Broj_1">514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St-514/2016</izvorni_sadrzaj>
    <derivirana_varijabla naziv="DomainObject.Predmet.OznakaBroj_1">St-514/2016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APEX GRADNJA 170 d.o.o.</izvorni_sadrzaj>
    <derivirana_varijabla naziv="DomainObject.Predmet.ProtustrankaFormated_1">  APEX GRADNJA 170 d.o.o.</derivirana_varijabla>
  </DomainObject.Predmet.ProtustrankaFormated>
  <DomainObject.Predmet.ProtustrankaFormatedOIB>
    <izvorni_sadrzaj>  APEX GRADNJA 170 d.o.o., OIB 54279036045</izvorni_sadrzaj>
    <derivirana_varijabla naziv="DomainObject.Predmet.ProtustrankaFormatedOIB_1">  APEX GRADNJA 170 d.o.o., OIB 54279036045</derivirana_varijabla>
  </DomainObject.Predmet.ProtustrankaFormatedOIB>
  <DomainObject.Predmet.ProtustrankaFormatedWithAdress>
    <izvorni_sadrzaj> APEX GRADNJA 170 d.o.o., Savska cesta 170, 10000 Zagreb</izvorni_sadrzaj>
    <derivirana_varijabla naziv="DomainObject.Predmet.ProtustrankaFormatedWithAdress_1"> APEX GRADNJA 170 d.o.o., Savska cesta 170, 10000 Zagreb</derivirana_varijabla>
  </DomainObject.Predmet.ProtustrankaFormatedWithAdress>
  <DomainObject.Predmet.ProtustrankaFormatedWithAdressOIB>
    <izvorni_sadrzaj> APEX GRADNJA 170 d.o.o., OIB 54279036045, Savska cesta 170, 10000 Zagreb</izvorni_sadrzaj>
    <derivirana_varijabla naziv="DomainObject.Predmet.ProtustrankaFormatedWithAdressOIB_1"> APEX GRADNJA 170 d.o.o., OIB 54279036045, Savska cesta 170, 10000 Zagreb</derivirana_varijabla>
  </DomainObject.Predmet.ProtustrankaFormatedWithAdressOIB>
  <DomainObject.Predmet.ProtustrankaWithAdress>
    <izvorni_sadrzaj>APEX GRADNJA 170 d.o.o. Savska cesta 170, 10000 Zagreb</izvorni_sadrzaj>
    <derivirana_varijabla naziv="DomainObject.Predmet.ProtustrankaWithAdress_1">APEX GRADNJA 170 d.o.o. Savska cesta 170, 10000 Zagreb</derivirana_varijabla>
  </DomainObject.Predmet.ProtustrankaWithAdress>
  <DomainObject.Predmet.ProtustrankaWithAdressOIB>
    <izvorni_sadrzaj>APEX GRADNJA 170 d.o.o., OIB 54279036045, Savska cesta 170, 10000 Zagreb</izvorni_sadrzaj>
    <derivirana_varijabla naziv="DomainObject.Predmet.ProtustrankaWithAdressOIB_1">APEX GRADNJA 170 d.o.o., OIB 54279036045, Savska cesta 170, 10000 Zagreb</derivirana_varijabla>
  </DomainObject.Predmet.ProtustrankaWithAdressOIB>
  <DomainObject.Predmet.ProtustrankaNazivFormated>
    <izvorni_sadrzaj>APEX GRADNJA 170 d.o.o.</izvorni_sadrzaj>
    <derivirana_varijabla naziv="DomainObject.Predmet.ProtustrankaNazivFormated_1">APEX GRADNJA 170 d.o.o.</derivirana_varijabla>
  </DomainObject.Predmet.ProtustrankaNazivFormated>
  <DomainObject.Predmet.ProtustrankaNazivFormatedOIB>
    <izvorni_sadrzaj>APEX GRADNJA 170 d.o.o., OIB 54279036045</izvorni_sadrzaj>
    <derivirana_varijabla naziv="DomainObject.Predmet.ProtustrankaNazivFormatedOIB_1">APEX GRADNJA 170 d.o.o., OIB 54279036045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APEX GRADNJA 170 d.o.o.</item>
    </izvorni_sadrzaj>
    <derivirana_varijabla naziv="DomainObject.Predmet.ProtuStrankaListFormated_1">
      <item>APEX GRADNJA 170 d.o.o.</item>
    </derivirana_varijabla>
  </DomainObject.Predmet.ProtuStrankaListFormated>
  <DomainObject.Predmet.ProtuStrankaListFormatedOIB>
    <izvorni_sadrzaj>
      <item>APEX GRADNJA 170 d.o.o., OIB 54279036045</item>
    </izvorni_sadrzaj>
    <derivirana_varijabla naziv="DomainObject.Predmet.ProtuStrankaListFormatedOIB_1">
      <item>APEX GRADNJA 170 d.o.o., OIB 54279036045</item>
    </derivirana_varijabla>
  </DomainObject.Predmet.ProtuStrankaListFormatedOIB>
  <DomainObject.Predmet.ProtuStrankaListFormatedWithAdress>
    <izvorni_sadrzaj>
      <item>APEX GRADNJA 170 d.o.o., Savska cesta 170, 10000 Zagreb</item>
    </izvorni_sadrzaj>
    <derivirana_varijabla naziv="DomainObject.Predmet.ProtuStrankaListFormatedWithAdress_1">
      <item>APEX GRADNJA 170 d.o.o., Savska cesta 170, 10000 Zagreb</item>
    </derivirana_varijabla>
  </DomainObject.Predmet.ProtuStrankaListFormatedWithAdress>
  <DomainObject.Predmet.ProtuStrankaListFormatedWithAdressOIB>
    <izvorni_sadrzaj>
      <item>APEX GRADNJA 170 d.o.o., OIB 54279036045, Savska cesta 170, 10000 Zagreb</item>
    </izvorni_sadrzaj>
    <derivirana_varijabla naziv="DomainObject.Predmet.ProtuStrankaListFormatedWithAdressOIB_1">
      <item>APEX GRADNJA 170 d.o.o., OIB 54279036045, Savska cesta 170, 10000 Zagreb</item>
    </derivirana_varijabla>
  </DomainObject.Predmet.ProtuStrankaListFormatedWithAdressOIB>
  <DomainObject.Predmet.ProtuStrankaListNazivFormated>
    <izvorni_sadrzaj>
      <item>APEX GRADNJA 170 d.o.o.</item>
    </izvorni_sadrzaj>
    <derivirana_varijabla naziv="DomainObject.Predmet.ProtuStrankaListNazivFormated_1">
      <item>APEX GRADNJA 170 d.o.o.</item>
    </derivirana_varijabla>
  </DomainObject.Predmet.ProtuStrankaListNazivFormated>
  <DomainObject.Predmet.ProtuStrankaListNazivFormatedOIB>
    <izvorni_sadrzaj>
      <item>APEX GRADNJA 170 d.o.o., OIB 54279036045</item>
    </izvorni_sadrzaj>
    <derivirana_varijabla naziv="DomainObject.Predmet.ProtuStrankaListNazivFormatedOIB_1">
      <item>APEX GRADNJA 170 d.o.o., OIB 54279036045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St-514/2016-2</izvorni_sadrzaj>
    <derivirana_varijabla naziv="DomainObject.PoslovniBrojDokumenta_1">St-514/2016-2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APEX GRADNJA 170 d.o.o.</izvorni_sadrzaj>
    <derivirana_varijabla naziv="DomainObject.Predmet.ProtustrankaIDrugi_1">APEX GRADNJA 170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APEX GRADNJA 170 d.o.o., OIB 54279036045, Savska cesta 170, 10000 Zagreb</izvorni_sadrzaj>
    <derivirana_varijabla naziv="DomainObject.Predmet.ProtustrankaIDrugiAdressOIB_1">APEX GRADNJA 170 d.o.o., OIB 54279036045, Savska cesta 170,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APEX GRADNJA 170 d.o.o.</item>
      <item>FINA Regionalni centar Zagreb</item>
    </izvorni_sadrzaj>
    <derivirana_varijabla naziv="DomainObject.Predmet.SudioniciListNaziv_1">
      <item>APEX GRADNJA 170 d.o.o.</item>
      <item>FINA Regionalni centar Zagreb</item>
    </derivirana_varijabla>
  </DomainObject.Predmet.SudioniciListNaziv>
  <DomainObject.Predmet.SudioniciListAdressOIB>
    <izvorni_sadrzaj>
      <item>APEX GRADNJA 170 d.o.o., OIB 54279036045, Savska cesta 170,10000 Zagreb</item>
      <item>FINA Regionalni centar Zagreb, OIB 85821130368, Trg svibanjskih žrtava 1995. 1,10000 Zagreb</item>
    </izvorni_sadrzaj>
    <derivirana_varijabla naziv="DomainObject.Predmet.SudioniciListAdressOIB_1">
      <item>APEX GRADNJA 170 d.o.o., OIB 54279036045, Savska cesta 170,10000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48FD80A-8046-4F16-884B-3357F0E93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299</properties:Words>
  <properties:Characters>1607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2016-05-12T07:42:00Z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St-514/2016-2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