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3a55" w14:paraId="ba73a5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04CD" w:rsidP="002704CD" w:rsidR="002704CD">
      <w:pPr>
        <w:pStyle w:val="Bezproreda"/>
        <w:ind w:firstLine="708" w:left="6372"/>
      </w:pPr>
      <w:r>
        <w:t>1 St-374/2017-2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  <w:jc w:val="center"/>
      </w:pPr>
      <w:r>
        <w:t>R E P U B L I K A       H R V A T S K A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  <w:jc w:val="center"/>
      </w:pPr>
      <w:r>
        <w:t>R J E Š E N J E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  <w:r>
        <w:t xml:space="preserve">TRGOVAČKI SUD U BJELOVARU, po  sucu Branki Pleskalt,  u predmetu predlagatelja FINA RC ZAGERB, Podružnica Varaždin,  nad trgovačkim društvom GRIM-BI j.d.o.o. za ugostiteljstvo </w:t>
      </w:r>
      <w:proofErr w:type="spellStart"/>
      <w:r>
        <w:t>Virje</w:t>
      </w:r>
      <w:proofErr w:type="spellEnd"/>
      <w:r>
        <w:t>, Ljudevita Gaja 34, OIB: 90520176391, dana  24.  kolovoza  2017. godine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  <w:jc w:val="center"/>
      </w:pPr>
      <w:r>
        <w:t>r i j e š i o     j e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 GRIM-BI j.d.o.o. za ugostiteljstvo </w:t>
      </w:r>
      <w:proofErr w:type="spellStart"/>
      <w:r>
        <w:t>Virje</w:t>
      </w:r>
      <w:proofErr w:type="spellEnd"/>
      <w:r>
        <w:t>, Ljudevita Gaja 34, OIB: 90520176391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  <w:r>
        <w:t>II. Zakazuje se ročište radi izjašnjenja o prijedlogu  za otvaranje stečajnog postupka i utvrđenja uvjeta za otvaranje stečajnog postupka za dan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  <w:jc w:val="center"/>
      </w:pPr>
      <w:r>
        <w:t>4.  listopada  2017. godine u 10,45 sati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Zlatko </w:t>
      </w:r>
      <w:proofErr w:type="spellStart"/>
      <w:r>
        <w:t>Pokec</w:t>
      </w:r>
      <w:proofErr w:type="spellEnd"/>
      <w:r>
        <w:t xml:space="preserve">, </w:t>
      </w:r>
    </w:p>
    <w:p w:rsidRDefault="002704CD" w:rsidP="002704CD" w:rsidR="002704CD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Varaždin.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  <w:r>
        <w:t xml:space="preserve">III Poziva se zastupnik po Zakonu dužnika Zlatko </w:t>
      </w:r>
      <w:proofErr w:type="spellStart"/>
      <w:r>
        <w:t>Pokec</w:t>
      </w:r>
      <w:proofErr w:type="spellEnd"/>
      <w:r>
        <w:t xml:space="preserve">, da u roku od 8 dana dostavi na spis ovjerovljeni popis imovine i obveza stečajnog dužnika. 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  <w:jc w:val="center"/>
      </w:pPr>
      <w:r>
        <w:t>Obrazloženje</w:t>
      </w:r>
    </w:p>
    <w:p w:rsidRDefault="002704CD" w:rsidP="002704CD" w:rsidR="002704CD">
      <w:pPr>
        <w:pStyle w:val="Bezproreda"/>
      </w:pPr>
    </w:p>
    <w:p w:rsidRDefault="002704CD" w:rsidP="002704CD" w:rsidR="002704CD">
      <w:r>
        <w:lastRenderedPageBreak/>
        <w:t xml:space="preserve">FINA RC ZAGREB, Podružnica Varaždin  je   dana 12. svibnja  2017. godine   podnio   prijedlog za otvaranje stečajnog postupka nad  dužnikom GRIM-BI j.d.o.o. za ugostiteljstvo </w:t>
      </w:r>
      <w:proofErr w:type="spellStart"/>
      <w:r>
        <w:t>Virje</w:t>
      </w:r>
      <w:proofErr w:type="spellEnd"/>
      <w:r>
        <w:t>, Ljudevita Gaja 34, OIB: 90520176391.</w:t>
      </w:r>
    </w:p>
    <w:p w:rsidRDefault="002704CD" w:rsidP="002704CD" w:rsidR="002704CD"/>
    <w:p w:rsidRDefault="002704CD" w:rsidP="002704CD" w:rsidR="002704CD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2704CD" w:rsidP="002704CD" w:rsidR="002704CD">
      <w:pPr>
        <w:pStyle w:val="Bezproreda"/>
      </w:pPr>
    </w:p>
    <w:p w:rsidRDefault="002704CD" w:rsidP="002704CD" w:rsidR="002704CD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GRIM-BI j.d.o.o. za ugostiteljstvo </w:t>
      </w:r>
      <w:proofErr w:type="spellStart"/>
      <w:r>
        <w:t>Virje</w:t>
      </w:r>
      <w:proofErr w:type="spellEnd"/>
      <w:r>
        <w:t xml:space="preserve">, Ljudevita Gaja 34, OIB: 90520176391, a u skladu s  odredbom članka 115. Stečajnog zakona. 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  <w:r>
        <w:t>Temeljem iznijetog riješeno je kao u izreci.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  <w:r>
        <w:t xml:space="preserve">Bjelovar,   24.  kolovoza  2017.   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  <w:r>
        <w:t xml:space="preserve">                                                                </w:t>
      </w:r>
      <w:r>
        <w:t xml:space="preserve">          </w:t>
      </w:r>
      <w:r>
        <w:t>BRANKA PLESKALT v.r.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704CD" w:rsidP="002704CD" w:rsidR="002704C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2704CD" w:rsidP="002704CD" w:rsidR="002704CD">
      <w:pPr>
        <w:pStyle w:val="Bezproreda"/>
      </w:pPr>
    </w:p>
    <w:p w:rsidRDefault="002704CD" w:rsidP="002704CD" w:rsidR="002704CD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2704CD" w:rsidP="002704CD" w:rsidR="002704CD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2704CD" w:rsidP="002704CD" w:rsidR="002704CD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4CD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St-374/2017-2</izvorni_sadrzaj>
    <derivirana_varijabla naziv="DomainObject.Oznaka_1">St-374/2017-2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St-374/2017</izvorni_sadrzaj>
    <derivirana_varijabla naziv="DomainObject.Predmet.OznakaBroj_1">St-374/2017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GRIM-BI jednostavno društvo s ograničenom odgovornošću za ugostiteljstvo</izvorni_sadrzaj>
    <derivirana_varijabla naziv="DomainObject.Predmet.ProtustrankaFormated_1">  GRIM-BI jednostavno društvo s ograničenom odgovornošću za ugostiteljstvo</derivirana_varijabla>
  </DomainObject.Predmet.ProtustrankaFormated>
  <DomainObject.Predmet.ProtustrankaFormatedOIB>
    <izvorni_sadrzaj>  GRIM-BI jednostavno društvo s ograničenom odgovornošću za ugostiteljstvo, OIB 90520176391</izvorni_sadrzaj>
    <derivirana_varijabla naziv="DomainObject.Predmet.ProtustrankaFormatedOIB_1">  GRIM-BI jednostavno društvo s ograničenom odgovornošću za ugostiteljstvo, OIB 90520176391</derivirana_varijabla>
  </DomainObject.Predmet.ProtustrankaFormatedOIB>
  <DomainObject.Predmet.ProtustrankaFormatedWithAdress>
    <izvorni_sadrzaj> GRIM-BI jednostavno društvo s ograničenom odgovornošću za ugostiteljstvo, Ljudevita Gaja 34, 48350 Virje</izvorni_sadrzaj>
    <derivirana_varijabla naziv="DomainObject.Predmet.ProtustrankaFormatedWithAdress_1"> GRIM-BI jednostavno društvo s ograničenom odgovornošću za ugostiteljstvo, Ljudevita Gaja 34, 48350 Virje</derivirana_varijabla>
  </DomainObject.Predmet.ProtustrankaFormatedWithAdress>
  <DomainObject.Predmet.ProtustrankaFormatedWithAdressOIB>
    <izvorni_sadrzaj> GRIM-BI jednostavno društvo s ograničenom odgovornošću za ugostiteljstvo, OIB 90520176391, Ljudevita Gaja 34, 48350 Virje</izvorni_sadrzaj>
    <derivirana_varijabla naziv="DomainObject.Predmet.ProtustrankaFormatedWithAdressOIB_1"> GRIM-BI jednostavno društvo s ograničenom odgovornošću za ugostiteljstvo, OIB 90520176391, Ljudevita Gaja 34, 48350 Virje</derivirana_varijabla>
  </DomainObject.Predmet.ProtustrankaFormatedWithAdressOIB>
  <DomainObject.Predmet.ProtustrankaWithAdress>
    <izvorni_sadrzaj>GRIM-BI jednostavno društvo s ograničenom odgovornošću za ugostiteljstvo Ljudevita Gaja 34, 48350 Virje</izvorni_sadrzaj>
    <derivirana_varijabla naziv="DomainObject.Predmet.ProtustrankaWithAdress_1">GRIM-BI jednostavno društvo s ograničenom odgovornošću za ugostiteljstvo Ljudevita Gaja 34, 48350 Virje</derivirana_varijabla>
  </DomainObject.Predmet.ProtustrankaWithAdress>
  <DomainObject.Predmet.ProtustrankaWithAdressOIB>
    <izvorni_sadrzaj>GRIM-BI jednostavno društvo s ograničenom odgovornošću za ugostiteljstvo, OIB 90520176391, Ljudevita Gaja 34, 48350 Virje</izvorni_sadrzaj>
    <derivirana_varijabla naziv="DomainObject.Predmet.ProtustrankaWithAdressOIB_1">GRIM-BI jednostavno društvo s ograničenom odgovornošću za ugostiteljstvo, OIB 90520176391, Ljudevita Gaja 34, 48350 Virje</derivirana_varijabla>
  </DomainObject.Predmet.ProtustrankaWithAdressOIB>
  <DomainObject.Predmet.ProtustrankaNazivFormated>
    <izvorni_sadrzaj>GRIM-BI jednostavno društvo s ograničenom odgovornošću za ugostiteljstvo</izvorni_sadrzaj>
    <derivirana_varijabla naziv="DomainObject.Predmet.ProtustrankaNazivFormated_1">GRIM-BI jednostavno društvo s ograničenom odgovornošću za ugostiteljstvo</derivirana_varijabla>
  </DomainObject.Predmet.ProtustrankaNazivFormated>
  <DomainObject.Predmet.ProtustrankaNazivFormatedOIB>
    <izvorni_sadrzaj>GRIM-BI jednostavno društvo s ograničenom odgovornošću za ugostiteljstvo, OIB 90520176391</izvorni_sadrzaj>
    <derivirana_varijabla naziv="DomainObject.Predmet.ProtustrankaNazivFormatedOIB_1">GRIM-BI jednostavno društvo s ograničenom odgovornošću za ugostiteljstvo, OIB 90520176391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GRIM-BI jednostavno društvo s ograničenom odgovornošću za ugostiteljstvo</item>
    </izvorni_sadrzaj>
    <derivirana_varijabla naziv="DomainObject.Predmet.ProtuStrankaListFormated_1">
      <item>GRIM-BI jednostavno društvo s ograničenom odgovornošću za ugostiteljstvo</item>
    </derivirana_varijabla>
  </DomainObject.Predmet.ProtuStrankaListFormated>
  <DomainObject.Predmet.ProtuStrankaListFormatedOIB>
    <izvorni_sadrzaj>
      <item>GRIM-BI jednostavno društvo s ograničenom odgovornošću za ugostiteljstvo, OIB 90520176391</item>
    </izvorni_sadrzaj>
    <derivirana_varijabla naziv="DomainObject.Predmet.ProtuStrankaListFormatedOIB_1">
      <item>GRIM-BI jednostavno društvo s ograničenom odgovornošću za ugostiteljstvo, OIB 90520176391</item>
    </derivirana_varijabla>
  </DomainObject.Predmet.ProtuStrankaListFormatedOIB>
  <DomainObject.Predmet.ProtuStrankaListFormatedWithAdress>
    <izvorni_sadrzaj>
      <item>GRIM-BI jednostavno društvo s ograničenom odgovornošću za ugostiteljstvo, Ljudevita Gaja 34, 48350 Virje</item>
    </izvorni_sadrzaj>
    <derivirana_varijabla naziv="DomainObject.Predmet.ProtuStrankaListFormatedWithAdress_1">
      <item>GRIM-BI jednostavno društvo s ograničenom odgovornošću za ugostiteljstvo, Ljudevita Gaja 34, 48350 Virje</item>
    </derivirana_varijabla>
  </DomainObject.Predmet.ProtuStrankaListFormatedWithAdress>
  <DomainObject.Predmet.ProtuStrankaListFormatedWithAdressOIB>
    <izvorni_sadrzaj>
      <item>GRIM-BI jednostavno društvo s ograničenom odgovornošću za ugostiteljstvo, OIB 90520176391, Ljudevita Gaja 34, 48350 Virje</item>
    </izvorni_sadrzaj>
    <derivirana_varijabla naziv="DomainObject.Predmet.ProtuStrankaListFormatedWithAdressOIB_1">
      <item>GRIM-BI jednostavno društvo s ograničenom odgovornošću za ugostiteljstvo, OIB 90520176391, Ljudevita Gaja 34, 48350 Virje</item>
    </derivirana_varijabla>
  </DomainObject.Predmet.ProtuStrankaListFormatedWithAdressOIB>
  <DomainObject.Predmet.ProtuStrankaListNazivFormated>
    <izvorni_sadrzaj>
      <item>GRIM-BI jednostavno društvo s ograničenom odgovornošću za ugostiteljstvo</item>
    </izvorni_sadrzaj>
    <derivirana_varijabla naziv="DomainObject.Predmet.ProtuStrankaListNazivFormated_1">
      <item>GRIM-BI jednostavno društvo s ograničenom odgovornošću za ugostiteljstvo</item>
    </derivirana_varijabla>
  </DomainObject.Predmet.ProtuStrankaListNazivFormated>
  <DomainObject.Predmet.ProtuStrankaListNazivFormatedOIB>
    <izvorni_sadrzaj>
      <item>GRIM-BI jednostavno društvo s ograničenom odgovornošću za ugostiteljstvo, OIB 90520176391</item>
    </izvorni_sadrzaj>
    <derivirana_varijabla naziv="DomainObject.Predmet.ProtuStrankaListNazivFormatedOIB_1">
      <item>GRIM-BI jednostavno društvo s ograničenom odgovornošću za ugostiteljstvo, OIB 90520176391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St-374/2017-2</izvorni_sadrzaj>
    <derivirana_varijabla naziv="DomainObject.PoslovniBrojDokumenta_1">St-374/2017-2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GRIM-BI jednostavno društvo s ograničenom odgovornošću za ugostiteljstvo</izvorni_sadrzaj>
    <derivirana_varijabla naziv="DomainObject.Predmet.ProtustrankaIDrugi_1">GRIM-BI jednostavno društvo s ograničenom odgovornošću za ugostiteljstvo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GRIM-BI jednostavno društvo s ograničenom odgovornošću za ugostiteljstvo, OIB 90520176391, Ljudevita Gaja 34, 48350 Virje</izvorni_sadrzaj>
    <derivirana_varijabla naziv="DomainObject.Predmet.ProtustrankaIDrugiAdressOIB_1">GRIM-BI jednostavno društvo s ograničenom odgovornošću za ugostiteljstvo, OIB 90520176391, Ljudevita Gaja 34,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GRIM-BI jednostavno društvo s ograničenom odgovornošću za ugostiteljstvo</item>
      <item>Financijska agencija, RC ZAGREB, Podružnica VARAŽDIN</item>
      <item>e-oglasna ploča</item>
      <item>Sudski registar</item>
    </izvorni_sadrzaj>
    <derivirana_varijabla naziv="DomainObject.Predmet.SudioniciListNaziv_1">
      <item>GRIM-BI jednostavno društvo s ograničenom odgovornošću za ugostiteljstvo</item>
      <item>Financijska agencija, RC ZAGREB, Podružnica VARAŽDIN</item>
      <item>e-oglasna ploča</item>
      <item>Sudski registar</item>
    </derivirana_varijabla>
  </DomainObject.Predmet.SudioniciListNaziv>
  <DomainObject.Predmet.SudioniciListAdressOIB>
    <izvorni_sadrzaj>
      <item>GRIM-BI jednostavno društvo s ograničenom odgovornošću za ugostiteljstvo, OIB 90520176391, Ljudevita Gaja 34,48350 Virje</item>
      <item>Financijska agencija, RC ZAGREB, Podružnica VARAŽDIN, OIB 85821130368, A. Cesarca 2,42000 Varaždin</item>
      <item>e-oglasna ploča</item>
      <item>Sudski registar</item>
    </izvorni_sadrzaj>
    <derivirana_varijabla naziv="DomainObject.Predmet.SudioniciListAdressOIB_1">
      <item>GRIM-BI jednostavno društvo s ograničenom odgovornošću za ugostiteljstvo, OIB 90520176391, Ljudevita Gaja 34,48350 Virje</item>
      <item>Financijska agencija, RC ZAGREB, Podružnica VARAŽDIN, OIB 85821130368, A. Cesarca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1EED24-4E8F-441E-B354-0BCE272FB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2052</properties:Characters>
  <properties:Lines>76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2017-08-24T10:05:00Z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St-374/2017-2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